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7a1b9" w14:paraId="597a1b9" w:rsidRDefault="007D65B8" w:rsidP="00F0523F" w:rsidR="00DC2A67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D0DFD">
        <w:t>7</w:t>
      </w:r>
      <w:r w:rsidR="004512E3">
        <w:t xml:space="preserve"> St-</w:t>
      </w:r>
      <w:r w:rsidR="00B307F4">
        <w:t>1302</w:t>
      </w:r>
      <w:r w:rsidR="004512E3">
        <w:t>/</w:t>
      </w:r>
      <w:r w:rsidR="009305E7">
        <w:t>17-</w:t>
      </w:r>
      <w:r w:rsidR="00B307F4">
        <w:t>12</w:t>
      </w:r>
    </w:p>
    <w:p w:rsidRDefault="00A16660" w:rsidP="00A16660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90B09" w:rsidR="00390B09"/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A16C5A" w:rsidP="006F25D8" w:rsidR="00AC36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Zagreb, Podružnica Zagreb, Trg svibanjskih žrtava 1995. br. 1, Zagreb , OIB: 85821130368 za otvaranje stečajnog postupka nad dužnikom SISCIA PRELAC d.o.o., Sisak, Mihajla </w:t>
      </w:r>
      <w:proofErr w:type="spellStart"/>
      <w:r>
        <w:t>Pupina</w:t>
      </w:r>
      <w:proofErr w:type="spellEnd"/>
      <w:r>
        <w:t xml:space="preserve"> 4/A, MBS: 080270044, OIB: 05385533725</w:t>
      </w:r>
      <w:r>
        <w:rPr>
          <w:color w:val="000000"/>
        </w:rPr>
        <w:t>, dana 22. veljače 2018. godine</w:t>
      </w:r>
    </w:p>
    <w:p w:rsidRDefault="00AC3604" w:rsidP="00AC3604" w:rsidR="00AC3604">
      <w:pPr>
        <w:jc w:val="both"/>
      </w:pPr>
    </w:p>
    <w:p w:rsidRDefault="00B325B5" w:rsidP="00AC3604" w:rsidR="00B325B5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1C0559" w:rsidR="001C0559">
      <w:pPr>
        <w:ind w:firstLine="708"/>
        <w:jc w:val="both"/>
      </w:pPr>
      <w:r>
        <w:t xml:space="preserve">1. Zakazuje se ročište radi očitovanja o prijedlogu za otvaranje stečajnoga postupka i rasprave o pretpostavkama za ispitivanje uvjeta za otvaranje stečajnog postupka nad dužnikom: </w:t>
      </w:r>
      <w:r w:rsidR="006F25D8">
        <w:t xml:space="preserve">SISCIA PRELAC d.o.o., Sisak, Mihajla </w:t>
      </w:r>
      <w:proofErr w:type="spellStart"/>
      <w:r w:rsidR="006F25D8">
        <w:t>Pupina</w:t>
      </w:r>
      <w:proofErr w:type="spellEnd"/>
      <w:r w:rsidR="006F25D8">
        <w:t xml:space="preserve"> 4/A, MBS: 080270044, OIB: 05385533725</w:t>
      </w:r>
      <w:r w:rsidR="00A34ADA">
        <w:t xml:space="preserve">, </w:t>
      </w:r>
      <w:r>
        <w:t>za dan</w:t>
      </w:r>
    </w:p>
    <w:p w:rsidRDefault="001C0559" w:rsidP="001C0559" w:rsidR="001C0559">
      <w:pPr>
        <w:ind w:firstLine="708"/>
        <w:jc w:val="both"/>
      </w:pPr>
    </w:p>
    <w:p w:rsidRDefault="006F25D8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25. travanj 2018</w:t>
      </w:r>
      <w:r w:rsidR="001C0559" w:rsidRPr="001C0559">
        <w:rPr>
          <w:b/>
          <w:u w:val="single"/>
        </w:rPr>
        <w:t xml:space="preserve">. u </w:t>
      </w:r>
      <w:r w:rsidR="007674CC">
        <w:rPr>
          <w:b/>
          <w:u w:val="single"/>
        </w:rPr>
        <w:t>10,</w:t>
      </w:r>
      <w:r>
        <w:rPr>
          <w:b/>
          <w:u w:val="single"/>
        </w:rPr>
        <w:t>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700607" w:rsidP="001C0559" w:rsidR="00700607"/>
    <w:p w:rsidRDefault="00B325B5" w:rsidP="001C0559" w:rsidR="00B325B5"/>
    <w:p w:rsidRDefault="00700607" w:rsidP="001C0559" w:rsidR="00700607">
      <w:r>
        <w:t>Na ročište se pozivaju:</w:t>
      </w:r>
    </w:p>
    <w:p w:rsidRDefault="006F25D8" w:rsidP="006F25D8" w:rsidR="006F25D8">
      <w:pPr>
        <w:jc w:val="both"/>
      </w:pPr>
      <w:r>
        <w:t>-</w:t>
      </w:r>
      <w:r>
        <w:tab/>
        <w:t>predlagatelj FINA Zagreb</w:t>
      </w:r>
    </w:p>
    <w:p w:rsidRDefault="006F25D8" w:rsidP="006F25D8" w:rsidR="006F25D8">
      <w:pPr>
        <w:jc w:val="both"/>
      </w:pPr>
      <w:r>
        <w:t xml:space="preserve">- </w:t>
      </w:r>
      <w:r>
        <w:tab/>
        <w:t>privremeni stečajni upravitelj Boja Stanković, Osijek, Ilirska 48</w:t>
      </w:r>
    </w:p>
    <w:p w:rsidRDefault="006F25D8" w:rsidP="006F25D8" w:rsidR="006F25D8">
      <w:pPr>
        <w:jc w:val="both"/>
        <w:rPr>
          <w:color w:val="000000"/>
        </w:rPr>
      </w:pPr>
      <w:r>
        <w:t>-</w:t>
      </w:r>
      <w:r>
        <w:tab/>
        <w:t xml:space="preserve">zakonski zastupnik dužnika </w:t>
      </w:r>
      <w:r>
        <w:rPr>
          <w:color w:val="000000"/>
        </w:rPr>
        <w:t xml:space="preserve">Antonija Karaula, Sisak, Matije </w:t>
      </w:r>
      <w:proofErr w:type="spellStart"/>
      <w:r>
        <w:rPr>
          <w:color w:val="000000"/>
        </w:rPr>
        <w:t>Fintića</w:t>
      </w:r>
      <w:proofErr w:type="spellEnd"/>
      <w:r>
        <w:rPr>
          <w:color w:val="000000"/>
        </w:rPr>
        <w:t xml:space="preserve"> 17</w:t>
      </w:r>
    </w:p>
    <w:p w:rsidRDefault="006F25D8" w:rsidP="006F25D8" w:rsidR="006F25D8" w:rsidRPr="006F25D8">
      <w:pPr>
        <w:jc w:val="both"/>
        <w:rPr>
          <w:color w:val="000000"/>
        </w:rPr>
      </w:pPr>
    </w:p>
    <w:p w:rsidRDefault="00687A19" w:rsidR="00687A19">
      <w:pPr>
        <w:jc w:val="both"/>
      </w:pPr>
    </w:p>
    <w:p w:rsidRDefault="00B325B5" w:rsidR="00B325B5">
      <w:pPr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6F25D8">
        <w:t>22. veljače 2018.</w:t>
      </w:r>
      <w:r w:rsidR="00DC2A67" w:rsidRPr="002722A7">
        <w:t xml:space="preserve"> </w:t>
      </w: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687A19" w:rsidR="00687A19">
      <w:pPr>
        <w:jc w:val="both"/>
      </w:pPr>
    </w:p>
    <w:p w:rsidRDefault="008D1D1B" w:rsidR="00041092">
      <w:pPr>
        <w:jc w:val="both"/>
      </w:pPr>
      <w:r>
        <w:t>Zapisničar: Danijela Špeletić</w:t>
      </w: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  <w:r>
        <w:t>DNA:</w:t>
      </w:r>
    </w:p>
    <w:p w:rsidRDefault="006F25D8" w:rsidP="006F25D8" w:rsidR="006F25D8" w:rsidRPr="006F25D8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6F25D8">
        <w:rPr>
          <w:color w:val="000000"/>
        </w:rPr>
        <w:t>privr</w:t>
      </w:r>
      <w:proofErr w:type="spellEnd"/>
      <w:r w:rsidRPr="006F25D8">
        <w:rPr>
          <w:color w:val="000000"/>
        </w:rPr>
        <w:t>. stečajnom upravitelju</w:t>
      </w:r>
      <w:r w:rsidRPr="006F25D8">
        <w:t xml:space="preserve"> </w:t>
      </w:r>
      <w:r>
        <w:t>Boji Stanković, Osijek, Ilirska 48</w:t>
      </w:r>
    </w:p>
    <w:p w:rsidRDefault="006F25D8" w:rsidP="006F25D8" w:rsidR="006F25D8" w:rsidRPr="006F25D8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6F25D8">
        <w:rPr>
          <w:color w:val="000000"/>
        </w:rPr>
        <w:t>dužniku</w:t>
      </w:r>
      <w:r>
        <w:rPr>
          <w:color w:val="000000"/>
        </w:rPr>
        <w:t xml:space="preserve"> </w:t>
      </w:r>
      <w:r>
        <w:t xml:space="preserve">SISCIA PRELAC d.o.o., Sisak, Mihajla </w:t>
      </w:r>
      <w:proofErr w:type="spellStart"/>
      <w:r>
        <w:t>Pupina</w:t>
      </w:r>
      <w:proofErr w:type="spellEnd"/>
      <w:r>
        <w:t xml:space="preserve"> 4/A</w:t>
      </w:r>
    </w:p>
    <w:p w:rsidRDefault="006F25D8" w:rsidP="006F25D8" w:rsidR="006F25D8">
      <w:pPr>
        <w:ind w:firstLine="360"/>
        <w:jc w:val="both"/>
        <w:rPr>
          <w:color w:val="000000"/>
        </w:rPr>
      </w:pPr>
      <w:r>
        <w:t xml:space="preserve">- </w:t>
      </w:r>
      <w:r>
        <w:tab/>
        <w:t xml:space="preserve">zakonski zastupnik dužnika </w:t>
      </w:r>
      <w:r>
        <w:rPr>
          <w:color w:val="000000"/>
        </w:rPr>
        <w:t xml:space="preserve">Antonija Karaula, Sisak, Matije </w:t>
      </w:r>
      <w:proofErr w:type="spellStart"/>
      <w:r>
        <w:rPr>
          <w:color w:val="000000"/>
        </w:rPr>
        <w:t>Fintića</w:t>
      </w:r>
      <w:proofErr w:type="spellEnd"/>
      <w:r>
        <w:rPr>
          <w:color w:val="000000"/>
        </w:rPr>
        <w:t xml:space="preserve"> 17</w:t>
      </w:r>
    </w:p>
    <w:p w:rsidRDefault="006F25D8" w:rsidP="007F375E" w:rsidR="006F25D8">
      <w:pPr>
        <w:ind w:firstLine="360"/>
        <w:jc w:val="both"/>
      </w:pPr>
      <w:r w:rsidRPr="006F25D8">
        <w:rPr>
          <w:color w:val="000000"/>
        </w:rPr>
        <w:t>-</w:t>
      </w:r>
      <w:r w:rsidR="007F375E">
        <w:rPr>
          <w:color w:val="000000"/>
        </w:rPr>
        <w:tab/>
      </w:r>
      <w:r>
        <w:t>predlagatelj FINA Zagreb</w:t>
      </w:r>
    </w:p>
    <w:p w:rsidRDefault="006F25D8" w:rsidP="006F25D8" w:rsidR="006F25D8" w:rsidRPr="006F25D8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6F25D8">
        <w:rPr>
          <w:color w:val="000000"/>
        </w:rPr>
        <w:t>e-</w:t>
      </w:r>
      <w:proofErr w:type="spellStart"/>
      <w:r w:rsidRPr="006F25D8">
        <w:rPr>
          <w:color w:val="000000"/>
        </w:rPr>
        <w:t>ogl</w:t>
      </w:r>
      <w:proofErr w:type="spellEnd"/>
      <w:r w:rsidRPr="006F25D8">
        <w:rPr>
          <w:color w:val="000000"/>
        </w:rPr>
        <w:t>. ploča</w:t>
      </w:r>
    </w:p>
    <w:p w:rsidRDefault="006F25D8" w:rsidP="006F25D8" w:rsidR="00687A19">
      <w:pPr>
        <w:pStyle w:val="Odlomakpopisa"/>
        <w:numPr>
          <w:ilvl w:val="0"/>
          <w:numId w:val="10"/>
        </w:numPr>
        <w:jc w:val="both"/>
      </w:pPr>
      <w:proofErr w:type="spellStart"/>
      <w:r w:rsidRPr="006F25D8">
        <w:rPr>
          <w:color w:val="000000"/>
        </w:rPr>
        <w:t>roč</w:t>
      </w:r>
      <w:proofErr w:type="spellEnd"/>
      <w:r w:rsidRPr="006F25D8">
        <w:rPr>
          <w:color w:val="000000"/>
        </w:rPr>
        <w:t>. 25.4.2018. u 10h</w:t>
      </w:r>
    </w:p>
    <w:sectPr w:rsidR="00687A1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922" w:rsidR="00835922">
      <w:r>
        <w:separator/>
      </w:r>
    </w:p>
  </w:endnote>
  <w:endnote w:id="0" w:type="continuationSeparator">
    <w:p w:rsidRDefault="00835922" w:rsidR="008359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922" w:rsidR="00835922">
      <w:r>
        <w:separator/>
      </w:r>
    </w:p>
  </w:footnote>
  <w:footnote w:id="0" w:type="continuationSeparator">
    <w:p w:rsidRDefault="00835922" w:rsidR="008359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04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B307F4" w:rsidR="004F62DE">
    <w:pPr>
      <w:jc w:val="right"/>
    </w:pPr>
    <w:r>
      <w:tab/>
    </w:r>
    <w:r>
      <w:tab/>
    </w:r>
    <w:r w:rsidR="00B307F4">
      <w:t>7 St-1302/17-12</w:t>
    </w: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662E"/>
    <w:rsid w:val="003123F3"/>
    <w:rsid w:val="00316507"/>
    <w:rsid w:val="00317870"/>
    <w:rsid w:val="003604C9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375E"/>
    <w:rsid w:val="007F5488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35922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4AC0"/>
    <w:rsid w:val="00A056F6"/>
    <w:rsid w:val="00A06F64"/>
    <w:rsid w:val="00A16660"/>
    <w:rsid w:val="00A16C5A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4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04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4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4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4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4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04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4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4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4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1302</izvorni_sadrzaj>
    <derivirana_varijabla naziv="DomainObject.Predmet.Broj_1">1302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St-1302/2017</izvorni_sadrzaj>
    <derivirana_varijabla naziv="DomainObject.Predmet.OznakaBroj_1">St-1302/2017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SISCIA PRELAC d.o.o.</izvorni_sadrzaj>
    <derivirana_varijabla naziv="DomainObject.Predmet.ProtustrankaFormated_1">  SISCIA PRELAC d.o.o.</derivirana_varijabla>
  </DomainObject.Predmet.ProtustrankaFormated>
  <DomainObject.Predmet.ProtustrankaFormatedOIB>
    <izvorni_sadrzaj>  SISCIA PRELAC d.o.o., OIB 05385533725</izvorni_sadrzaj>
    <derivirana_varijabla naziv="DomainObject.Predmet.ProtustrankaFormatedOIB_1">  SISCIA PRELAC d.o.o., OIB 05385533725</derivirana_varijabla>
  </DomainObject.Predmet.ProtustrankaFormatedOIB>
  <DomainObject.Predmet.ProtustrankaFormatedWithAdress>
    <izvorni_sadrzaj> SISCIA PRELAC d.o.o., Mihajla Pupina 4/A, 44000 Sisak</izvorni_sadrzaj>
    <derivirana_varijabla naziv="DomainObject.Predmet.ProtustrankaFormatedWithAdress_1"> SISCIA PRELAC d.o.o., Mihajla Pupina 4/A, 44000 Sisak</derivirana_varijabla>
  </DomainObject.Predmet.ProtustrankaFormatedWithAdress>
  <DomainObject.Predmet.ProtustrankaFormatedWithAdressOIB>
    <izvorni_sadrzaj> SISCIA PRELAC d.o.o., OIB 05385533725, Mihajla Pupina 4/A, 44000 Sisak</izvorni_sadrzaj>
    <derivirana_varijabla naziv="DomainObject.Predmet.ProtustrankaFormatedWithAdressOIB_1"> SISCIA PRELAC d.o.o., OIB 05385533725, Mihajla Pupina 4/A, 44000 Sisak</derivirana_varijabla>
  </DomainObject.Predmet.ProtustrankaFormatedWithAdressOIB>
  <DomainObject.Predmet.ProtustrankaWithAdress>
    <izvorni_sadrzaj>SISCIA PRELAC d.o.o. Mihajla Pupina 4/A, 44000 Sisak</izvorni_sadrzaj>
    <derivirana_varijabla naziv="DomainObject.Predmet.ProtustrankaWithAdress_1">SISCIA PRELAC d.o.o. Mihajla Pupina 4/A, 44000 Sisak</derivirana_varijabla>
  </DomainObject.Predmet.ProtustrankaWithAdress>
  <DomainObject.Predmet.ProtustrankaWithAdressOIB>
    <izvorni_sadrzaj>SISCIA PRELAC d.o.o., OIB 05385533725, Mihajla Pupina 4/A, 44000 Sisak</izvorni_sadrzaj>
    <derivirana_varijabla naziv="DomainObject.Predmet.ProtustrankaWithAdressOIB_1">SISCIA PRELAC d.o.o., OIB 05385533725, Mihajla Pupina 4/A, 44000 Sisak</derivirana_varijabla>
  </DomainObject.Predmet.ProtustrankaWithAdressOIB>
  <DomainObject.Predmet.ProtustrankaNazivFormated>
    <izvorni_sadrzaj>SISCIA PRELAC d.o.o.</izvorni_sadrzaj>
    <derivirana_varijabla naziv="DomainObject.Predmet.ProtustrankaNazivFormated_1">SISCIA PRELAC d.o.o.</derivirana_varijabla>
  </DomainObject.Predmet.ProtustrankaNazivFormated>
  <DomainObject.Predmet.ProtustrankaNazivFormatedOIB>
    <izvorni_sadrzaj>SISCIA PRELAC d.o.o., OIB 05385533725</izvorni_sadrzaj>
    <derivirana_varijabla naziv="DomainObject.Predmet.ProtustrankaNazivFormatedOIB_1">SISCIA PRELAC d.o.o., OIB 05385533725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SISCIA PRELAC d.o.o.</item>
    </izvorni_sadrzaj>
    <derivirana_varijabla naziv="DomainObject.Predmet.ProtuStrankaListFormated_1">
      <item>SISCIA PRELAC d.o.o.</item>
    </derivirana_varijabla>
  </DomainObject.Predmet.ProtuStrankaListFormated>
  <DomainObject.Predmet.ProtuStrankaListFormatedOIB>
    <izvorni_sadrzaj>
      <item>SISCIA PRELAC d.o.o., OIB 05385533725</item>
    </izvorni_sadrzaj>
    <derivirana_varijabla naziv="DomainObject.Predmet.ProtuStrankaListFormatedOIB_1">
      <item>SISCIA PRELAC d.o.o., OIB 05385533725</item>
    </derivirana_varijabla>
  </DomainObject.Predmet.ProtuStrankaListFormatedOIB>
  <DomainObject.Predmet.ProtuStrankaListFormatedWithAdress>
    <izvorni_sadrzaj>
      <item>SISCIA PRELAC d.o.o., Mihajla Pupina 4/A, 44000 Sisak</item>
    </izvorni_sadrzaj>
    <derivirana_varijabla naziv="DomainObject.Predmet.ProtuStrankaListFormatedWithAdress_1">
      <item>SISCIA PRELAC d.o.o., Mihajla Pupina 4/A, 44000 Sisak</item>
    </derivirana_varijabla>
  </DomainObject.Predmet.ProtuStrankaListFormatedWithAdress>
  <DomainObject.Predmet.ProtuStrankaListFormatedWithAdressOIB>
    <izvorni_sadrzaj>
      <item>SISCIA PRELAC d.o.o., OIB 05385533725, Mihajla Pupina 4/A, 44000 Sisak</item>
    </izvorni_sadrzaj>
    <derivirana_varijabla naziv="DomainObject.Predmet.ProtuStrankaListFormatedWithAdressOIB_1">
      <item>SISCIA PRELAC d.o.o., OIB 05385533725, Mihajla Pupina 4/A, 44000 Sisak</item>
    </derivirana_varijabla>
  </DomainObject.Predmet.ProtuStrankaListFormatedWithAdressOIB>
  <DomainObject.Predmet.ProtuStrankaListNazivFormated>
    <izvorni_sadrzaj>
      <item>SISCIA PRELAC d.o.o.</item>
    </izvorni_sadrzaj>
    <derivirana_varijabla naziv="DomainObject.Predmet.ProtuStrankaListNazivFormated_1">
      <item>SISCIA PRELAC d.o.o.</item>
    </derivirana_varijabla>
  </DomainObject.Predmet.ProtuStrankaListNazivFormated>
  <DomainObject.Predmet.ProtuStrankaListNazivFormatedOIB>
    <izvorni_sadrzaj>
      <item>SISCIA PRELAC d.o.o., OIB 05385533725</item>
    </izvorni_sadrzaj>
    <derivirana_varijabla naziv="DomainObject.Predmet.ProtuStrankaListNazivFormatedOIB_1">
      <item>SISCIA PRELAC d.o.o., OIB 05385533725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SISCIA PRELAC d.o.o.</izvorni_sadrzaj>
    <derivirana_varijabla naziv="DomainObject.Predmet.ProtustrankaIDrugi_1">SISCIA PRELAC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SISCIA PRELAC d.o.o., OIB 05385533725, Mihajla Pupina 4/A, 44000 Sisak</izvorni_sadrzaj>
    <derivirana_varijabla naziv="DomainObject.Predmet.ProtustrankaIDrugiAdressOIB_1">SISCIA PRELAC d.o.o., OIB 05385533725, Mihajla Pupina 4/A,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SISCIA PRELAC d.o.o.</item>
      <item>FINA Regionalni centar Zagreb</item>
    </izvorni_sadrzaj>
    <derivirana_varijabla naziv="DomainObject.Predmet.SudioniciListNaziv_1">
      <item>SISCIA PRELAC d.o.o.</item>
      <item>FINA Regionalni centar Zagreb</item>
    </derivirana_varijabla>
  </DomainObject.Predmet.SudioniciListNaziv>
  <DomainObject.Predmet.SudioniciListAdressOIB>
    <izvorni_sadrzaj>
      <item>SISCIA PRELAC d.o.o., OIB 05385533725, Mihajla Pupina 4/A,44000 Sisak</item>
      <item>FINA Regionalni centar Zagreb, OIB 85821130368, Trg svibanjskih žrtava 1995. 1,10000 Zagreb</item>
    </izvorni_sadrzaj>
    <derivirana_varijabla naziv="DomainObject.Predmet.SudioniciListAdressOIB_1">
      <item>SISCIA PRELAC d.o.o., OIB 05385533725, Mihajla Pupina 4/A,44000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05385533725</item>
      <item>, OIB 85821130368</item>
    </izvorni_sadrzaj>
    <derivirana_varijabla naziv="DomainObject.Predmet.SudioniciListNazivOIB_1">
      <item>, OIB 05385533725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216</properties:Words>
  <properties:Characters>1197</properties:Characters>
  <properties:Lines>54</properties:Lines>
  <properties:Paragraphs>25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2017-05-19T10:31:00Z</cp:lastPrinted>
  <dcterms:modified xmlns:xsi="http://www.w3.org/2001/XMLSchema-instance" xsi:type="dcterms:W3CDTF">2018-02-22T11:09:00Z</dcterms:modified>
  <cp:revision>59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1302-17 poziv.docx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