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e673" w14:paraId="383e673" w:rsidRDefault="000910B1" w:rsidP="00A91121" w:rsidR="000910B1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EC30B0">
        <w:t>1004/15-8</w:t>
      </w:r>
    </w:p>
    <w:p w:rsidRDefault="000910B1" w:rsidP="00BF3D61" w:rsidR="000910B1">
      <w:pPr>
        <w:jc w:val="center"/>
      </w:pPr>
    </w:p>
    <w:p w:rsidRDefault="000B1EEB" w:rsidP="00BF3D61" w:rsidR="000B1EEB" w:rsidRPr="008C3132">
      <w:pPr>
        <w:jc w:val="center"/>
      </w:pPr>
    </w:p>
    <w:p w:rsidRDefault="000910B1" w:rsidP="00952B68" w:rsidR="000910B1" w:rsidRPr="008C3132">
      <w:r w:rsidRPr="008C3132">
        <w:t>REPUBLIKA HRVATSKA</w:t>
      </w:r>
    </w:p>
    <w:p w:rsidRDefault="000910B1" w:rsidP="00952B68" w:rsidR="000910B1">
      <w:r w:rsidRPr="008C3132">
        <w:t>TRGOVAČKI SUD U ZADRU</w:t>
      </w:r>
    </w:p>
    <w:p w:rsidRDefault="000910B1" w:rsidP="00952B68" w:rsidR="000910B1">
      <w:r>
        <w:t>Dr. Franje Tuđmana 35</w:t>
      </w:r>
    </w:p>
    <w:p w:rsidRDefault="000910B1" w:rsidP="00952B68" w:rsidR="000910B1"/>
    <w:p w:rsidRDefault="000910B1" w:rsidP="008C3132" w:rsidR="000910B1" w:rsidRPr="008C3132">
      <w:pPr>
        <w:jc w:val="center"/>
      </w:pPr>
      <w:r>
        <w:t xml:space="preserve">U  I M E  R E P U B L I K E  H R V A T S K E </w:t>
      </w:r>
    </w:p>
    <w:p w:rsidRDefault="000910B1" w:rsidP="00106EA8" w:rsidR="000910B1" w:rsidRPr="008C3132">
      <w:pPr>
        <w:jc w:val="both"/>
      </w:pPr>
    </w:p>
    <w:p w:rsidRDefault="000910B1" w:rsidP="001A4E75" w:rsidR="000910B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0910B1" w:rsidP="005440C2" w:rsidR="000910B1" w:rsidRPr="008C3132"/>
    <w:p w:rsidRDefault="000910B1" w:rsidP="008D4452" w:rsidR="000910B1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RUŽINSKY I STANEK d.o.o., Vrsi, Zukve, Svetog Jakova 2, </w:t>
      </w:r>
      <w:r w:rsidR="00C225D0">
        <w:t xml:space="preserve"> </w:t>
      </w:r>
      <w:r>
        <w:t>OIB: 87110767452</w:t>
      </w:r>
      <w:r w:rsidRPr="008C3132">
        <w:t xml:space="preserve">, dana </w:t>
      </w:r>
      <w:r w:rsidR="00EC30B0">
        <w:t>14. veljače 2017</w:t>
      </w:r>
      <w:r w:rsidRPr="008C3132">
        <w:t>. godine,</w:t>
      </w:r>
    </w:p>
    <w:p w:rsidRDefault="000910B1" w:rsidP="00316882" w:rsidR="000910B1" w:rsidRPr="008C3132">
      <w:pPr>
        <w:jc w:val="both"/>
      </w:pPr>
    </w:p>
    <w:p w:rsidRDefault="000910B1" w:rsidP="005440C2" w:rsidR="000910B1" w:rsidRPr="008C3132">
      <w:pPr>
        <w:jc w:val="center"/>
      </w:pPr>
      <w:r w:rsidRPr="008C3132">
        <w:t>r i j e š i o  j e</w:t>
      </w:r>
    </w:p>
    <w:p w:rsidRDefault="000910B1" w:rsidP="005440C2" w:rsidR="000910B1" w:rsidRPr="008C3132">
      <w:pPr>
        <w:jc w:val="center"/>
      </w:pPr>
    </w:p>
    <w:p w:rsidRDefault="000910B1" w:rsidP="00193657" w:rsidR="000910B1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0B1EEB">
        <w:t xml:space="preserve"> skraćeni</w:t>
      </w:r>
      <w:r w:rsidRPr="002B5AAE">
        <w:t xml:space="preserve"> stečajni postupak nad stečajnim dužnikom </w:t>
      </w:r>
      <w:r>
        <w:t>RUŽINSKY I STANEK d.o.o., Vrsi, Zukve, Svetog Jakova 2, Vrsi, OIB: 87110767452</w:t>
      </w:r>
      <w:r w:rsidRPr="002B5AAE">
        <w:t>.</w:t>
      </w:r>
    </w:p>
    <w:p w:rsidRDefault="000910B1" w:rsidP="00193657" w:rsidR="000910B1" w:rsidRPr="002B5AAE">
      <w:pPr>
        <w:ind w:hanging="705" w:left="705"/>
        <w:jc w:val="both"/>
        <w:rPr>
          <w:b/>
        </w:rPr>
      </w:pPr>
    </w:p>
    <w:p w:rsidRDefault="000910B1" w:rsidP="00193657" w:rsidR="000910B1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0B1EEB">
        <w:t>kraćeni s</w:t>
      </w:r>
      <w:r w:rsidRPr="002B5AAE">
        <w:t xml:space="preserve">tečajni postupak nad stečajnim dužnikom </w:t>
      </w:r>
      <w:r>
        <w:t>RUŽINSKY I STANEK d.o.o.</w:t>
      </w:r>
      <w:r w:rsidR="00C225D0">
        <w:t>, Vrsi, Zukve, Svetog Jakova 2</w:t>
      </w:r>
      <w:r>
        <w:t>, OIB: 87110767452,</w:t>
      </w:r>
      <w:r w:rsidRPr="002B5AAE">
        <w:t xml:space="preserve"> otvara se </w:t>
      </w:r>
      <w:r w:rsidR="00EC30B0">
        <w:t>14. veljače 2017</w:t>
      </w:r>
      <w:r w:rsidRPr="002B5AAE">
        <w:t>. godine u 14,</w:t>
      </w:r>
      <w:r w:rsidR="00EC30B0">
        <w:t>00</w:t>
      </w:r>
      <w:r w:rsidRPr="002B5AAE">
        <w:t xml:space="preserve"> sati i istog trenutka rješenje o otvaranju</w:t>
      </w:r>
      <w:r w:rsidR="000B1EEB">
        <w:t xml:space="preserve"> 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0910B1" w:rsidP="00193657" w:rsidR="000910B1" w:rsidRPr="002B5AAE">
      <w:pPr>
        <w:ind w:hanging="705" w:left="705"/>
        <w:jc w:val="both"/>
      </w:pPr>
    </w:p>
    <w:p w:rsidRDefault="000910B1" w:rsidP="009B648A" w:rsidR="009B648A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9B648A">
        <w:rPr>
          <w:rFonts w:hAnsi="Times New Roman" w:ascii="Times New Roman"/>
          <w:sz w:val="24"/>
          <w:szCs w:val="24"/>
        </w:rPr>
        <w:t>III.</w:t>
      </w:r>
      <w:r w:rsidRPr="009B648A">
        <w:rPr>
          <w:rFonts w:hAnsi="Times New Roman" w:ascii="Times New Roman"/>
          <w:b/>
          <w:sz w:val="24"/>
          <w:szCs w:val="24"/>
        </w:rPr>
        <w:tab/>
      </w:r>
      <w:r w:rsidR="00656C8F" w:rsidRPr="009B648A">
        <w:rPr>
          <w:rFonts w:hAnsi="Times New Roman" w:ascii="Times New Roman"/>
          <w:sz w:val="24"/>
          <w:szCs w:val="24"/>
        </w:rPr>
        <w:t xml:space="preserve">Stečajnim upraviteljem imenuje se </w:t>
      </w:r>
      <w:r w:rsidR="009B648A" w:rsidRPr="009B648A">
        <w:rPr>
          <w:rFonts w:hAnsi="Times New Roman" w:ascii="Times New Roman"/>
          <w:sz w:val="24"/>
          <w:szCs w:val="24"/>
        </w:rPr>
        <w:t xml:space="preserve">Mikulandra Nada </w:t>
      </w:r>
      <w:r w:rsidR="009B648A">
        <w:rPr>
          <w:rFonts w:hAnsi="Times New Roman" w:ascii="Times New Roman"/>
          <w:sz w:val="24"/>
          <w:szCs w:val="24"/>
        </w:rPr>
        <w:t>iz Bilica</w:t>
      </w:r>
      <w:r w:rsidR="009B648A" w:rsidRPr="009B648A">
        <w:rPr>
          <w:rFonts w:hAnsi="Times New Roman" w:ascii="Times New Roman"/>
          <w:sz w:val="24"/>
          <w:szCs w:val="24"/>
        </w:rPr>
        <w:t xml:space="preserve">, Stubalj 238, </w:t>
      </w:r>
    </w:p>
    <w:p w:rsidRDefault="009B648A" w:rsidP="009B648A" w:rsidR="00656C8F" w:rsidRPr="009B648A">
      <w:pPr>
        <w:pStyle w:val="Odlomakpopisa"/>
        <w:ind w:firstLine="705" w:left="0"/>
        <w:rPr>
          <w:rFonts w:hAnsi="Times New Roman" w:ascii="Times New Roman"/>
          <w:sz w:val="24"/>
          <w:szCs w:val="24"/>
        </w:rPr>
      </w:pPr>
      <w:r w:rsidRPr="009B648A">
        <w:rPr>
          <w:rFonts w:hAnsi="Times New Roman" w:ascii="Times New Roman"/>
          <w:sz w:val="24"/>
          <w:szCs w:val="24"/>
        </w:rPr>
        <w:t>OIB: 01343352417</w:t>
      </w:r>
      <w:r w:rsidR="00656C8F" w:rsidRPr="009B648A">
        <w:rPr>
          <w:rFonts w:hAnsi="Times New Roman" w:ascii="Times New Roman"/>
          <w:sz w:val="24"/>
          <w:szCs w:val="24"/>
        </w:rPr>
        <w:t>.</w:t>
      </w:r>
    </w:p>
    <w:p w:rsidRDefault="000910B1" w:rsidP="00E41244" w:rsidR="000910B1" w:rsidRPr="002B5AAE">
      <w:pPr>
        <w:ind w:hanging="705" w:left="705"/>
        <w:jc w:val="both"/>
      </w:pPr>
    </w:p>
    <w:p w:rsidRDefault="000910B1" w:rsidP="00193657" w:rsidR="000910B1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0B1EEB">
        <w:t xml:space="preserve"> skraćeni</w:t>
      </w:r>
      <w:r w:rsidRPr="002B5AAE">
        <w:t xml:space="preserve"> stečajni postupak nad dužnikom </w:t>
      </w:r>
      <w:r>
        <w:t xml:space="preserve">RUŽINSKY I STANEK d.o.o., </w:t>
      </w:r>
      <w:r w:rsidR="00C225D0">
        <w:t>Vrsi, Zukve, Svetog Jakova 2</w:t>
      </w:r>
      <w:r>
        <w:t>, OIB: 87110767452</w:t>
      </w:r>
      <w:r w:rsidRPr="002B5AAE">
        <w:t>.</w:t>
      </w:r>
    </w:p>
    <w:p w:rsidRDefault="000910B1" w:rsidP="00193657" w:rsidR="000910B1">
      <w:pPr>
        <w:ind w:hanging="705" w:left="705"/>
        <w:jc w:val="both"/>
        <w:rPr>
          <w:b/>
        </w:rPr>
      </w:pPr>
    </w:p>
    <w:p w:rsidRDefault="000910B1" w:rsidP="00193657" w:rsidR="000910B1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0910B1" w:rsidP="00193657" w:rsidR="000910B1" w:rsidRPr="002B5AAE">
      <w:pPr>
        <w:jc w:val="both"/>
      </w:pPr>
    </w:p>
    <w:p w:rsidRDefault="000910B1" w:rsidP="00193657" w:rsidR="000910B1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0B1EEB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0910B1" w:rsidP="00193657" w:rsidR="000910B1" w:rsidRPr="002B5AAE">
      <w:pPr>
        <w:ind w:hanging="705" w:left="705"/>
        <w:jc w:val="both"/>
      </w:pPr>
    </w:p>
    <w:p w:rsidRDefault="000910B1" w:rsidP="00193657" w:rsidR="000910B1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0B1EEB">
        <w:t xml:space="preserve">skraćenog </w:t>
      </w:r>
      <w:r w:rsidRPr="002B5AAE">
        <w:t>stečajnog postupka i imenovanje stečajnog upravitelja upisat će se u zemljišne knjige, upisnik brodova, upisnik brodova u</w:t>
      </w:r>
      <w:r w:rsidR="00EC30B0">
        <w:t xml:space="preserve"> izgradnji </w:t>
      </w:r>
      <w:r w:rsidRPr="002B5AAE">
        <w:t>i upisnik prava intelektualnog vlasništva.</w:t>
      </w:r>
    </w:p>
    <w:p w:rsidRDefault="000910B1" w:rsidP="00193657" w:rsidR="000910B1" w:rsidRPr="002B5AAE">
      <w:pPr>
        <w:jc w:val="both"/>
      </w:pPr>
    </w:p>
    <w:p w:rsidRDefault="000910B1" w:rsidP="00193657" w:rsidR="000910B1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0B1EEB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0910B1" w:rsidP="00193657" w:rsidR="000910B1">
      <w:pPr>
        <w:rPr>
          <w:b/>
        </w:rPr>
      </w:pPr>
    </w:p>
    <w:p w:rsidRDefault="000910B1" w:rsidP="00193657" w:rsidR="000910B1">
      <w:pPr>
        <w:rPr>
          <w:b/>
        </w:rPr>
      </w:pPr>
    </w:p>
    <w:p w:rsidRDefault="000910B1" w:rsidP="00193657" w:rsidR="000910B1">
      <w:pPr>
        <w:rPr>
          <w:b/>
        </w:rPr>
      </w:pPr>
    </w:p>
    <w:p w:rsidRDefault="000910B1" w:rsidP="00193657" w:rsidR="000910B1" w:rsidRPr="002B5AAE">
      <w:pPr>
        <w:rPr>
          <w:b/>
        </w:rPr>
      </w:pPr>
    </w:p>
    <w:p w:rsidRDefault="000910B1" w:rsidP="00193657" w:rsidR="000910B1" w:rsidRPr="002B5AAE">
      <w:pPr>
        <w:jc w:val="center"/>
      </w:pPr>
      <w:r w:rsidRPr="002B5AAE">
        <w:t>Obrazloženje</w:t>
      </w:r>
    </w:p>
    <w:p w:rsidRDefault="000910B1" w:rsidP="00193657" w:rsidR="000910B1" w:rsidRPr="002B5AAE">
      <w:pPr>
        <w:jc w:val="center"/>
        <w:rPr>
          <w:b/>
        </w:rPr>
      </w:pPr>
    </w:p>
    <w:p w:rsidRDefault="000910B1" w:rsidP="00193657" w:rsidR="000910B1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22.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365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24.212,76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0910B1" w:rsidP="00193657" w:rsidR="000910B1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C225D0">
        <w:t>13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910B1" w:rsidP="00193657" w:rsidR="000910B1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0910B1" w:rsidP="00193657" w:rsidR="000910B1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9B648A">
        <w:t>a Nada Mikulandra iz Bilica.</w:t>
      </w:r>
    </w:p>
    <w:p w:rsidRDefault="00EC30B0" w:rsidP="00EC30B0" w:rsidR="00EC30B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C30B0" w:rsidP="00EC30B0" w:rsidR="00EC30B0">
      <w:pPr>
        <w:jc w:val="both"/>
      </w:pPr>
      <w:r>
        <w:t xml:space="preserve">          Stoga je odlučeno kao u izreci.</w:t>
      </w:r>
    </w:p>
    <w:p w:rsidRDefault="000910B1" w:rsidP="00193657" w:rsidR="000910B1" w:rsidRPr="002B5AAE">
      <w:pPr>
        <w:jc w:val="both"/>
      </w:pPr>
    </w:p>
    <w:p w:rsidRDefault="000910B1" w:rsidP="00193657" w:rsidR="000910B1" w:rsidRPr="00240F6B">
      <w:pPr>
        <w:jc w:val="center"/>
      </w:pPr>
      <w:r w:rsidRPr="00240F6B">
        <w:t xml:space="preserve">U Zadru, dana </w:t>
      </w:r>
      <w:r w:rsidR="00EC30B0">
        <w:t>14. veljače 2017.</w:t>
      </w:r>
      <w:r w:rsidRPr="00240F6B">
        <w:t xml:space="preserve"> </w:t>
      </w:r>
    </w:p>
    <w:p w:rsidRDefault="000910B1" w:rsidP="00193657" w:rsidR="000910B1" w:rsidRPr="00240F6B">
      <w:pPr>
        <w:jc w:val="both"/>
      </w:pPr>
    </w:p>
    <w:p w:rsidRDefault="000910B1" w:rsidP="00193657" w:rsidR="000910B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EC30B0">
        <w:t>S</w:t>
      </w:r>
      <w:r w:rsidRPr="00240F6B">
        <w:t>utkinja:</w:t>
      </w:r>
    </w:p>
    <w:p w:rsidRDefault="000910B1" w:rsidP="00193657" w:rsidR="000910B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0910B1" w:rsidP="00193657" w:rsidR="000910B1" w:rsidRPr="002B5AAE">
      <w:pPr>
        <w:jc w:val="both"/>
        <w:rPr>
          <w:b/>
        </w:rPr>
      </w:pPr>
    </w:p>
    <w:p w:rsidRDefault="000910B1" w:rsidP="00193657" w:rsidR="000910B1" w:rsidRPr="002B5AAE">
      <w:pPr>
        <w:jc w:val="both"/>
        <w:rPr>
          <w:b/>
        </w:rPr>
      </w:pPr>
    </w:p>
    <w:p w:rsidRDefault="000910B1" w:rsidP="00193657" w:rsidR="000910B1">
      <w:pPr>
        <w:jc w:val="both"/>
        <w:rPr>
          <w:b/>
        </w:rPr>
      </w:pPr>
    </w:p>
    <w:p w:rsidRDefault="000910B1" w:rsidP="00193657" w:rsidR="000910B1" w:rsidRPr="002B5AAE">
      <w:pPr>
        <w:jc w:val="both"/>
        <w:rPr>
          <w:b/>
        </w:rPr>
      </w:pPr>
    </w:p>
    <w:p w:rsidRDefault="000910B1" w:rsidP="00193657" w:rsidR="000910B1" w:rsidRPr="00240F6B">
      <w:pPr>
        <w:jc w:val="both"/>
      </w:pPr>
      <w:r w:rsidRPr="00240F6B">
        <w:t>POUKA O PRAVNOM LIJEKU</w:t>
      </w:r>
    </w:p>
    <w:p w:rsidRDefault="001D6560" w:rsidP="001D6560" w:rsidR="001D656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D6560" w:rsidP="001D6560" w:rsidR="001D656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D6560" w:rsidP="001D6560" w:rsidR="001D656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EC30B0">
        <w:t>dostave</w:t>
      </w:r>
      <w:r w:rsidRPr="00240F6B">
        <w:t xml:space="preserve"> rješenja.</w:t>
      </w:r>
    </w:p>
    <w:p w:rsidRDefault="000910B1" w:rsidP="00193657" w:rsidR="000910B1" w:rsidRPr="00240F6B">
      <w:pPr>
        <w:ind w:firstLine="705"/>
        <w:jc w:val="both"/>
      </w:pPr>
    </w:p>
    <w:p w:rsidRDefault="000910B1" w:rsidP="00193657" w:rsidR="000910B1">
      <w:pPr>
        <w:jc w:val="both"/>
        <w:rPr>
          <w:b/>
        </w:rPr>
      </w:pPr>
    </w:p>
    <w:p w:rsidRDefault="00EC30B0" w:rsidP="00193657" w:rsidR="00EC30B0" w:rsidRPr="002B5AAE">
      <w:pPr>
        <w:jc w:val="both"/>
        <w:rPr>
          <w:b/>
        </w:rPr>
      </w:pPr>
    </w:p>
    <w:p w:rsidRDefault="000910B1" w:rsidP="00193657" w:rsidR="000910B1" w:rsidRPr="00240F6B">
      <w:pPr>
        <w:jc w:val="both"/>
      </w:pPr>
      <w:r w:rsidRPr="00240F6B">
        <w:t>DNA: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FINA,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ŽDO - Zadar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Poreznoj upravi Zadar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Pisarnica suda-ovdje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0910B1" w:rsidP="00193657" w:rsidR="000910B1" w:rsidRPr="00240F6B">
      <w:pPr>
        <w:numPr>
          <w:ilvl w:val="0"/>
          <w:numId w:val="4"/>
        </w:numPr>
      </w:pPr>
      <w:r w:rsidRPr="00240F6B">
        <w:t>u spis</w:t>
      </w:r>
    </w:p>
    <w:p w:rsidRDefault="000910B1" w:rsidP="00193657" w:rsidR="000910B1" w:rsidRPr="002B5AAE">
      <w:pPr>
        <w:jc w:val="both"/>
      </w:pPr>
    </w:p>
    <w:p w:rsidRDefault="000910B1" w:rsidP="00193657" w:rsidR="000910B1" w:rsidRPr="002B5AAE">
      <w:pPr>
        <w:ind w:hanging="705" w:left="705"/>
        <w:jc w:val="both"/>
      </w:pPr>
    </w:p>
    <w:p w:rsidRDefault="000910B1" w:rsidP="00193657" w:rsidR="000910B1">
      <w:pPr>
        <w:ind w:hanging="705" w:left="705"/>
        <w:jc w:val="both"/>
      </w:pPr>
    </w:p>
    <w:sectPr w:rsidSect="00BE1154" w:rsidR="000910B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0B1" w:rsidR="000910B1">
      <w:r>
        <w:separator/>
      </w:r>
    </w:p>
  </w:endnote>
  <w:endnote w:id="0" w:type="continuationSeparator">
    <w:p w:rsidRDefault="000910B1" w:rsidR="00091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0B1" w:rsidR="000910B1">
      <w:r>
        <w:separator/>
      </w:r>
    </w:p>
  </w:footnote>
  <w:footnote w:id="0" w:type="continuationSeparator">
    <w:p w:rsidRDefault="000910B1" w:rsidR="00091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0B1" w:rsidP="00E37B9D" w:rsidR="000910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0B1" w:rsidR="000910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0B1" w:rsidP="00E37B9D" w:rsidR="000910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F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10B1" w:rsidP="008C3132" w:rsidR="000910B1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EC30B0">
      <w:t>1004/15-8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0B1"/>
    <w:rsid w:val="00091D5A"/>
    <w:rsid w:val="000931FC"/>
    <w:rsid w:val="000A0DAE"/>
    <w:rsid w:val="000B1EEB"/>
    <w:rsid w:val="000C6F34"/>
    <w:rsid w:val="000D04C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D6560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56C8F"/>
    <w:rsid w:val="0066155F"/>
    <w:rsid w:val="00670B34"/>
    <w:rsid w:val="00672754"/>
    <w:rsid w:val="00681B49"/>
    <w:rsid w:val="00681F64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B648A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25D0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30B0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9B648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1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8357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RUŽINSKY I STANEK d.o.o. za građenje i turizam</izvorni_sadrzaj>
    <derivirana_varijabla naziv="DomainObject.Predmet.ProtustrankaFormated_1">  RUŽINSKY I STANEK d.o.o. za građenje i turizam</derivirana_varijabla>
  </DomainObject.Predmet.ProtustrankaFormated>
  <DomainObject.Predmet.ProtustrankaFormatedOIB>
    <izvorni_sadrzaj>  RUŽINSKY I STANEK d.o.o. za građenje i turizam, OIB 87110767452</izvorni_sadrzaj>
    <derivirana_varijabla naziv="DomainObject.Predmet.ProtustrankaFormatedOIB_1">  RUŽINSKY I STANEK d.o.o. za građenje i turizam, OIB 87110767452</derivirana_varijabla>
  </DomainObject.Predmet.ProtustrankaFormatedOIB>
  <DomainObject.Predmet.ProtustrankaFormatedWithAdress>
    <izvorni_sadrzaj> RUŽINSKY I STANEK d.o.o. za građenje i turizam, Zukve, Svetog Jakova 2, 23235 Vrsi</izvorni_sadrzaj>
    <derivirana_varijabla naziv="DomainObject.Predmet.ProtustrankaFormatedWithAdress_1"> RUŽINSKY I STANEK d.o.o. za građenje i turizam, Zukve, Svetog Jakova 2, 23235 Vrsi</derivirana_varijabla>
  </DomainObject.Predmet.ProtustrankaFormatedWithAdress>
  <DomainObject.Predmet.ProtustrankaFormatedWithAdressOIB>
    <izvorni_sadrzaj> RUŽINSKY I STANEK d.o.o. za građenje i turizam, OIB 87110767452, Zukve, Svetog Jakova 2, 23235 Vrsi</izvorni_sadrzaj>
    <derivirana_varijabla naziv="DomainObject.Predmet.ProtustrankaFormatedWithAdressOIB_1"> RUŽINSKY I STANEK d.o.o. za građenje i turizam, OIB 87110767452, Zukve, Svetog Jakova 2, 23235 Vrsi</derivirana_varijabla>
  </DomainObject.Predmet.ProtustrankaFormatedWithAdressOIB>
  <DomainObject.Predmet.ProtustrankaWithAdress>
    <izvorni_sadrzaj>RUŽINSKY I STANEK d.o.o. za građenje i turizam Zukve, Svetog Jakova 2, 23235 Vrsi</izvorni_sadrzaj>
    <derivirana_varijabla naziv="DomainObject.Predmet.ProtustrankaWithAdress_1">RUŽINSKY I STANEK d.o.o. za građenje i turizam Zukve, Svetog Jakova 2, 23235 Vrsi</derivirana_varijabla>
  </DomainObject.Predmet.ProtustrankaWithAdress>
  <DomainObject.Predmet.ProtustrankaWithAdressOIB>
    <izvorni_sadrzaj>RUŽINSKY I STANEK d.o.o. za građenje i turizam, OIB 87110767452, Zukve, Svetog Jakova 2, 23235 Vrsi</izvorni_sadrzaj>
    <derivirana_varijabla naziv="DomainObject.Predmet.ProtustrankaWithAdressOIB_1">RUŽINSKY I STANEK d.o.o. za građenje i turizam, OIB 87110767452, Zukve, Svetog Jakova 2, 23235 Vrsi</derivirana_varijabla>
  </DomainObject.Predmet.ProtustrankaWithAdressOIB>
  <DomainObject.Predmet.ProtustrankaNazivFormated>
    <izvorni_sadrzaj>RUŽINSKY I STANEK d.o.o. za građenje i turizam</izvorni_sadrzaj>
    <derivirana_varijabla naziv="DomainObject.Predmet.ProtustrankaNazivFormated_1">RUŽINSKY I STANEK d.o.o. za građenje i turizam</derivirana_varijabla>
  </DomainObject.Predmet.ProtustrankaNazivFormated>
  <DomainObject.Predmet.ProtustrankaNazivFormatedOIB>
    <izvorni_sadrzaj>RUŽINSKY I STANEK d.o.o. za građenje i turizam, OIB 87110767452</izvorni_sadrzaj>
    <derivirana_varijabla naziv="DomainObject.Predmet.ProtustrankaNazivFormatedOIB_1">RUŽINSKY I STANEK d.o.o. za građenje i turizam, OIB 87110767452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24212.76</izvorni_sadrzaj>
    <derivirana_varijabla naziv="DomainObject.Predmet.TrenutnaVrijednost_1">24212.76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RUŽINSKY I STANEK d.o.o. za građenje i turizam</item>
    </izvorni_sadrzaj>
    <derivirana_varijabla naziv="DomainObject.Predmet.ProtuStrankaListFormated_1">
      <item>RUŽINSKY I STANEK d.o.o. za građenje i turizam</item>
    </derivirana_varijabla>
  </DomainObject.Predmet.ProtuStrankaListFormated>
  <DomainObject.Predmet.ProtuStrankaListFormatedOIB>
    <izvorni_sadrzaj>
      <item>RUŽINSKY I STANEK d.o.o. za građenje i turizam, OIB 87110767452</item>
    </izvorni_sadrzaj>
    <derivirana_varijabla naziv="DomainObject.Predmet.ProtuStrankaListFormatedOIB_1">
      <item>RUŽINSKY I STANEK d.o.o. za građenje i turizam, OIB 87110767452</item>
    </derivirana_varijabla>
  </DomainObject.Predmet.ProtuStrankaListFormatedOIB>
  <DomainObject.Predmet.ProtuStrankaListFormatedWithAdress>
    <izvorni_sadrzaj>
      <item>RUŽINSKY I STANEK d.o.o. za građenje i turizam, Zukve, Svetog Jakova 2, 23235 Vrsi</item>
    </izvorni_sadrzaj>
    <derivirana_varijabla naziv="DomainObject.Predmet.ProtuStrankaListFormatedWithAdress_1">
      <item>RUŽINSKY I STANEK d.o.o. za građenje i turizam, Zukve, Svetog Jakova 2, 23235 Vrsi</item>
    </derivirana_varijabla>
  </DomainObject.Predmet.ProtuStrankaListFormatedWithAdress>
  <DomainObject.Predmet.ProtuStrankaListFormatedWithAdressOIB>
    <izvorni_sadrzaj>
      <item>RUŽINSKY I STANEK d.o.o. za građenje i turizam, OIB 87110767452, Zukve, Svetog Jakova 2, 23235 Vrsi</item>
    </izvorni_sadrzaj>
    <derivirana_varijabla naziv="DomainObject.Predmet.ProtuStrankaListFormatedWithAdressOIB_1">
      <item>RUŽINSKY I STANEK d.o.o. za građenje i turizam, OIB 87110767452, Zukve, Svetog Jakova 2, 23235 Vrsi</item>
    </derivirana_varijabla>
  </DomainObject.Predmet.ProtuStrankaListFormatedWithAdressOIB>
  <DomainObject.Predmet.ProtuStrankaListNazivFormated>
    <izvorni_sadrzaj>
      <item>RUŽINSKY I STANEK d.o.o. za građenje i turizam</item>
    </izvorni_sadrzaj>
    <derivirana_varijabla naziv="DomainObject.Predmet.ProtuStrankaListNazivFormated_1">
      <item>RUŽINSKY I STANEK d.o.o. za građenje i turizam</item>
    </derivirana_varijabla>
  </DomainObject.Predmet.ProtuStrankaListNazivFormated>
  <DomainObject.Predmet.ProtuStrankaListNazivFormatedOIB>
    <izvorni_sadrzaj>
      <item>RUŽINSKY I STANEK d.o.o. za građenje i turizam, OIB 87110767452</item>
    </izvorni_sadrzaj>
    <derivirana_varijabla naziv="DomainObject.Predmet.ProtuStrankaListNazivFormatedOIB_1">
      <item>RUŽINSKY I STANEK d.o.o. za građenje i turizam, OIB 87110767452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RUŽINSKY I STANEK d.o.o. za građenje i turizam</izvorni_sadrzaj>
    <derivirana_varijabla naziv="DomainObject.Predmet.ProtustrankaIDrugi_1">RUŽINSKY I STANEK d.o.o. za građenje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RUŽINSKY I STANEK d.o.o. za građenje i turizam, OIB 87110767452, Zukve, Svetog Jakova 2, 23235 Vrsi</izvorni_sadrzaj>
    <derivirana_varijabla naziv="DomainObject.Predmet.ProtustrankaIDrugiAdressOIB_1">RUŽINSKY I STANEK d.o.o. za građenje i turizam, OIB 87110767452, Zukve, Svetog Jakova 2,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RUŽINSKY I STANEK d.o.o. za građenje i turizam</item>
    </izvorni_sadrzaj>
    <derivirana_varijabla naziv="DomainObject.Predmet.SudioniciListNaziv_1">
      <item>FINA</item>
      <item>RUŽINSKY I STANEK d.o.o. za građenje i turizam</item>
    </derivirana_varijabla>
  </DomainObject.Predmet.SudioniciListNaziv>
  <DomainObject.Predmet.SudioniciListAdressOIB>
    <izvorni_sadrzaj>
      <item>FINA, OIB 85821130368</item>
      <item>RUŽINSKY I STANEK d.o.o. za građenje i turizam, OIB 87110767452, Zukve, Svetog Jakova 2,23235 Vrsi</item>
    </izvorni_sadrzaj>
    <derivirana_varijabla naziv="DomainObject.Predmet.SudioniciListAdressOIB_1">
      <item>FINA, OIB 85821130368</item>
      <item>RUŽINSKY I STANEK d.o.o. za građenje i turizam, OIB 87110767452, Zukve, Svetog Jakova 2,23235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87110767452</item>
    </izvorni_sadrzaj>
    <derivirana_varijabla naziv="DomainObject.Predmet.SudioniciListNazivOIB_1">
      <item>, OIB 85821130368</item>
      <item>, OIB 87110767452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4519</properties:Characters>
  <properties:Lines>117</properties:Lines>
  <properties:Paragraphs>44</properties:Paragraphs>
  <properties:TotalTime>11</properties:TotalTime>
  <properties:ScaleCrop>false</properties:ScaleCrop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2016-03-08T12:52:00Z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2017-02-14T08:49:00Z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