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6b8a" w14:paraId="4706b8a" w:rsidRDefault="00D73553" w:rsidP="00910611" w:rsidR="00D73553" w:rsidRPr="00CE6141">
      <w:pPr>
        <w:ind w:firstLine="708"/>
        <w15:collapsed w:val="false"/>
      </w:pPr>
      <w:bookmarkStart w:name="_GoBack" w:id="0"/>
      <w:bookmarkEnd w:id="0"/>
      <w:r w:rsidRPr="00CE6141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CE6141">
      <w:r w:rsidRPr="00CE6141">
        <w:rPr>
          <w:rFonts w:eastAsia="MS Mincho"/>
          <w:szCs w:val="24"/>
        </w:rPr>
        <w:t>REPUBLIKA HRVATSKA</w:t>
      </w:r>
    </w:p>
    <w:p w:rsidRDefault="00D73553" w:rsidP="00910611" w:rsidR="00D73553" w:rsidRPr="00CE6141">
      <w:r w:rsidRPr="00CE6141">
        <w:rPr>
          <w:rFonts w:eastAsia="MS Mincho"/>
          <w:szCs w:val="24"/>
        </w:rPr>
        <w:t>TRGOVAČKI SUD U RIJECI</w:t>
      </w:r>
    </w:p>
    <w:p w:rsidRDefault="00D73553" w:rsidR="00D73553" w:rsidRPr="00CE6141">
      <w:pPr>
        <w:rPr>
          <w:rFonts w:eastAsia="MS Mincho"/>
          <w:szCs w:val="24"/>
        </w:rPr>
      </w:pPr>
      <w:r w:rsidRPr="00CE6141">
        <w:rPr>
          <w:rFonts w:eastAsia="MS Mincho"/>
          <w:szCs w:val="24"/>
        </w:rPr>
        <w:t xml:space="preserve">      Rijeka, Zadarska 1 i 3</w:t>
      </w:r>
    </w:p>
    <w:p w:rsidRDefault="00864041" w:rsidP="00864041" w:rsidR="00864041">
      <w:pPr>
        <w:jc w:val="center"/>
      </w:pPr>
    </w:p>
    <w:p w:rsidRDefault="00864041" w:rsidP="00864041" w:rsidR="00864041">
      <w:pPr>
        <w:jc w:val="center"/>
      </w:pPr>
    </w:p>
    <w:p w:rsidRDefault="00864041" w:rsidP="00864041" w:rsidR="00864041">
      <w:pPr>
        <w:jc w:val="center"/>
        <w:rPr>
          <w:bCs/>
        </w:rPr>
      </w:pPr>
      <w:r>
        <w:rPr>
          <w:bCs/>
        </w:rPr>
        <w:t>U    I M E    R E P U B L I K E     H R V A T S K E</w:t>
      </w:r>
    </w:p>
    <w:p w:rsidRDefault="00864041" w:rsidP="00864041" w:rsidR="00864041">
      <w:pPr>
        <w:jc w:val="center"/>
        <w:rPr>
          <w:bCs/>
        </w:rPr>
      </w:pPr>
      <w:r>
        <w:rPr>
          <w:bCs/>
        </w:rPr>
        <w:t>R J E Š E N J E</w:t>
      </w:r>
    </w:p>
    <w:p w:rsidRDefault="00864041" w:rsidP="00864041" w:rsidR="00864041">
      <w:pPr>
        <w:jc w:val="center"/>
      </w:pPr>
    </w:p>
    <w:p w:rsidRDefault="00864041" w:rsidP="00864041" w:rsidR="00864041" w:rsidRPr="00CE6141">
      <w:pPr>
        <w:autoSpaceDE w:val="false"/>
        <w:autoSpaceDN w:val="false"/>
        <w:adjustRightInd w:val="false"/>
        <w:jc w:val="both"/>
      </w:pPr>
      <w:r w:rsidRPr="00CE614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CE6141">
        <w:rPr>
          <w:bCs/>
        </w:rPr>
        <w:t>RAČA EURO CAMP</w:t>
      </w:r>
      <w:r w:rsidRPr="00CE6141">
        <w:t xml:space="preserve"> d.o.o. za turizam i ugostiteljstvo Sveti Juraj, Rača bb, OIB: 08868865412, MBS: 020015194, dana 23. travnja 2018.  </w:t>
      </w:r>
    </w:p>
    <w:p w:rsidRDefault="00864041" w:rsidP="00864041" w:rsidR="00864041">
      <w:pPr>
        <w:jc w:val="both"/>
      </w:pPr>
    </w:p>
    <w:p w:rsidRDefault="00864041" w:rsidP="00864041" w:rsidR="00864041">
      <w:pPr>
        <w:jc w:val="center"/>
      </w:pPr>
      <w:r>
        <w:t>r i j e š i o  j e</w:t>
      </w:r>
    </w:p>
    <w:p w:rsidRDefault="00864041" w:rsidP="00864041" w:rsidR="00864041">
      <w:pPr>
        <w:jc w:val="center"/>
      </w:pPr>
    </w:p>
    <w:p w:rsidRDefault="00864041" w:rsidP="00864041" w:rsidR="0086404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>
        <w:rPr>
          <w:bCs/>
        </w:rPr>
        <w:t xml:space="preserve">Otvara se stečajni postupak nad dužnikom </w:t>
      </w:r>
      <w:r w:rsidRPr="00CE6141">
        <w:rPr>
          <w:bCs/>
        </w:rPr>
        <w:t>RAČA EURO CAMP</w:t>
      </w:r>
      <w:r w:rsidRPr="00CE6141">
        <w:t xml:space="preserve"> d.o.o. za turizam i ugostiteljstvo Sveti Juraj, Rača bb, OIB: 08868865412, MBS: 020015194</w:t>
      </w:r>
      <w:r>
        <w:rPr>
          <w:bCs/>
        </w:rPr>
        <w:t>.</w:t>
      </w:r>
    </w:p>
    <w:p w:rsidRDefault="00864041" w:rsidP="00864041" w:rsidR="0086404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>
        <w:t>Oglas o otvaranju stečajnog postupka istaknut će se na mrežnoj stranici e-Oglasna ploča sudova dana 23. travnja 2018. u 10,05 sati.</w:t>
      </w:r>
    </w:p>
    <w:p w:rsidRDefault="00864041" w:rsidP="00864041" w:rsidR="0086404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>
        <w:t>Za stečajnog upravitelja imenuje se Vesna Stančić, OIB: 45477363422, Jelenje, Podkilavac 10, Dražice.</w:t>
      </w:r>
    </w:p>
    <w:p w:rsidRDefault="00864041" w:rsidP="00864041" w:rsidR="0086404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Pr="00CE6141">
        <w:rPr>
          <w:bCs/>
        </w:rPr>
        <w:t>RAČA EURO CAMP</w:t>
      </w:r>
      <w:r w:rsidRPr="00CE6141">
        <w:t xml:space="preserve"> d.o.o. za turizam i ugostiteljstvo Sveti Juraj, Rača bb, OIB: 08868865412, MBS: 020015194</w:t>
      </w:r>
      <w:r>
        <w:t>.</w:t>
      </w:r>
    </w:p>
    <w:p w:rsidRDefault="00864041" w:rsidP="00864041" w:rsidR="00864041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>
        <w:t>Otvaranje stečajnog postupka upisati će se u sudski registar ovog suda, a</w:t>
      </w:r>
      <w:r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864041" w:rsidP="00864041" w:rsidR="00864041">
      <w:pPr>
        <w:numPr>
          <w:ilvl w:val="0"/>
          <w:numId w:val="9"/>
        </w:numPr>
        <w:tabs>
          <w:tab w:pos="0" w:val="num"/>
        </w:tabs>
        <w:ind w:hanging="713" w:left="713"/>
        <w:jc w:val="both"/>
      </w:pPr>
      <w:r>
        <w:rPr>
          <w:bCs/>
        </w:rPr>
        <w:t xml:space="preserve">Ukida se mjera osiguranja imenovanjem privremenog stečajnog upravitelja </w:t>
      </w:r>
      <w:r>
        <w:t>Vesna Stančić, OIB: 45477363422, Jelenje, Podkilavac 10, Dražice</w:t>
      </w:r>
      <w:r>
        <w:rPr>
          <w:b/>
          <w:bCs/>
        </w:rPr>
        <w:t xml:space="preserve"> </w:t>
      </w:r>
      <w:r>
        <w:rPr>
          <w:bCs/>
        </w:rPr>
        <w:t>određena rješenjem ovog suda posl. br. 14 St-1078/2016-5 od 2. veljače 2017</w:t>
      </w:r>
      <w:r>
        <w:t>.</w:t>
      </w:r>
    </w:p>
    <w:p w:rsidRDefault="00864041" w:rsidP="00864041" w:rsidR="00864041">
      <w:pPr>
        <w:jc w:val="center"/>
      </w:pPr>
    </w:p>
    <w:p w:rsidRDefault="00864041" w:rsidP="00864041" w:rsidR="00864041">
      <w:pPr>
        <w:jc w:val="center"/>
      </w:pPr>
    </w:p>
    <w:p w:rsidRDefault="00864041" w:rsidP="00864041" w:rsidR="00864041">
      <w:pPr>
        <w:jc w:val="center"/>
      </w:pPr>
      <w:r>
        <w:t>Obrazloženje</w:t>
      </w:r>
    </w:p>
    <w:p w:rsidRDefault="00864041" w:rsidP="00864041" w:rsidR="00864041">
      <w:pPr>
        <w:jc w:val="center"/>
      </w:pPr>
    </w:p>
    <w:p w:rsidRDefault="00864041" w:rsidP="00864041" w:rsidR="00864041">
      <w:pPr>
        <w:jc w:val="both"/>
        <w:rPr>
          <w:bCs/>
        </w:rPr>
      </w:pPr>
      <w:r>
        <w:tab/>
        <w:t xml:space="preserve">Predlagatelj je dana 12. svibnja 2016. podnio sudu prijedlog za otvaranje stečajnog postupka nad dužnikom </w:t>
      </w:r>
      <w:r w:rsidRPr="00CE6141">
        <w:rPr>
          <w:bCs/>
        </w:rPr>
        <w:t>RAČA EURO CAMP</w:t>
      </w:r>
      <w:r w:rsidRPr="00CE6141">
        <w:t xml:space="preserve"> d.o.o. za turizam i ugostiteljstvo Sveti Juraj, Rača bb, OIB: 08868865412, MBS: 020015194</w:t>
      </w:r>
      <w:r>
        <w:t xml:space="preserve">. </w:t>
      </w:r>
    </w:p>
    <w:p w:rsidRDefault="00864041" w:rsidP="00864041" w:rsidR="00864041">
      <w:pPr>
        <w:jc w:val="both"/>
      </w:pPr>
      <w:r>
        <w:rPr>
          <w:bCs/>
        </w:rPr>
        <w:tab/>
        <w:t>Rješenjem ovog suda posl. br. St-</w:t>
      </w:r>
      <w:r w:rsidR="00C52B53">
        <w:rPr>
          <w:bCs/>
        </w:rPr>
        <w:t>1078/2016-2</w:t>
      </w:r>
      <w:r>
        <w:rPr>
          <w:bCs/>
        </w:rPr>
        <w:t xml:space="preserve"> od </w:t>
      </w:r>
      <w:r w:rsidR="00C52B53">
        <w:rPr>
          <w:bCs/>
        </w:rPr>
        <w:t xml:space="preserve">13. prosinca </w:t>
      </w:r>
      <w:r>
        <w:rPr>
          <w:bCs/>
        </w:rPr>
        <w:t>201</w:t>
      </w:r>
      <w:r w:rsidR="00C52B53">
        <w:rPr>
          <w:bCs/>
        </w:rPr>
        <w:t>6</w:t>
      </w:r>
      <w:r>
        <w:rPr>
          <w:bCs/>
        </w:rPr>
        <w:t xml:space="preserve">. pokrenut je prethodni postupak radi utvrđivanja uvjeta za otvaranje stečajnog postupka nad dužnikom </w:t>
      </w:r>
      <w:r w:rsidRPr="00CE6141">
        <w:rPr>
          <w:bCs/>
        </w:rPr>
        <w:t>RAČA EURO CAMP</w:t>
      </w:r>
      <w:r w:rsidRPr="00CE6141">
        <w:t xml:space="preserve"> d.o.o. za turizam i ugostiteljstvo Sveti Juraj, Rača bb, OIB: 08868865412, MBS: 020015194</w:t>
      </w:r>
      <w:r>
        <w:t xml:space="preserve">, a rješenjem posl. br. </w:t>
      </w:r>
      <w:r>
        <w:rPr>
          <w:bCs/>
        </w:rPr>
        <w:t>14 St-</w:t>
      </w:r>
      <w:r w:rsidR="00C52B53">
        <w:rPr>
          <w:bCs/>
        </w:rPr>
        <w:t>1078/2016-5</w:t>
      </w:r>
      <w:r>
        <w:rPr>
          <w:bCs/>
        </w:rPr>
        <w:t xml:space="preserve"> od 2. </w:t>
      </w:r>
      <w:r w:rsidR="00C52B53">
        <w:rPr>
          <w:bCs/>
        </w:rPr>
        <w:t xml:space="preserve">veljače </w:t>
      </w:r>
      <w:r>
        <w:rPr>
          <w:bCs/>
        </w:rPr>
        <w:t xml:space="preserve">2017. </w:t>
      </w:r>
      <w:r>
        <w:t xml:space="preserve">imenovan privremeni stečajni upravitelj </w:t>
      </w:r>
      <w:r w:rsidR="00C52B53">
        <w:t>Vesna Stančić, OIB: 45477363422, Jelenje, Podkilavac 10, Dražice</w:t>
      </w:r>
      <w:r>
        <w:t>.</w:t>
      </w:r>
    </w:p>
    <w:p w:rsidRDefault="00864041" w:rsidP="00864041" w:rsidR="00864041">
      <w:pPr>
        <w:jc w:val="both"/>
        <w:rPr>
          <w:bCs/>
        </w:rPr>
      </w:pPr>
      <w:r>
        <w:tab/>
        <w:t>Tijekom prethodnog postupka je sud uvidom u prijedlog Financijske agencije, kao i podatke Financijske agencije na dan pisanja ovog rješenja utvrdio da je dužnik nesposoban za plaćanje</w:t>
      </w:r>
      <w:r>
        <w:rPr>
          <w:bCs/>
        </w:rPr>
        <w:t xml:space="preserve">, te da su time ispunjeni uvjeti za otvaranje stečajnog postupka iz čl. 5. odnosno 6. Stečajnog zakona (dalje: SZ, objavljen u NN 71/15, 104/17). Što se tiče imovine, spisu nisu </w:t>
      </w:r>
      <w:r>
        <w:rPr>
          <w:bCs/>
        </w:rPr>
        <w:lastRenderedPageBreak/>
        <w:t>priloženi dokazi o postojanju dužnikove imovine koja bi bila dostatna za pokriće troškova stečajnog postupka, a istu imovinu nije pronašao ni privremeni stečajni upravitelj.</w:t>
      </w:r>
    </w:p>
    <w:p w:rsidRDefault="00864041" w:rsidP="00864041" w:rsidR="00864041">
      <w:pPr>
        <w:jc w:val="both"/>
        <w:rPr>
          <w:bCs/>
        </w:rPr>
      </w:pPr>
      <w:r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864041" w:rsidP="00864041" w:rsidR="00864041">
      <w:pPr>
        <w:jc w:val="both"/>
        <w:rPr>
          <w:bCs/>
        </w:rPr>
      </w:pPr>
      <w:r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864041" w:rsidP="00864041" w:rsidR="00864041">
      <w:pPr>
        <w:jc w:val="both"/>
        <w:rPr>
          <w:bCs/>
        </w:rPr>
      </w:pPr>
      <w:r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52B53">
        <w:rPr>
          <w:bCs/>
        </w:rPr>
        <w:t xml:space="preserve">21. veljače </w:t>
      </w:r>
      <w:r>
        <w:rPr>
          <w:bCs/>
        </w:rPr>
        <w:t>201</w:t>
      </w:r>
      <w:r w:rsidR="00C52B53">
        <w:rPr>
          <w:bCs/>
        </w:rPr>
        <w:t>8</w:t>
      </w:r>
      <w:r>
        <w:rPr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C52B53">
        <w:rPr>
          <w:bCs/>
        </w:rPr>
        <w:t>30.000</w:t>
      </w:r>
      <w:r>
        <w:rPr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864041" w:rsidP="00864041" w:rsidR="00864041">
      <w:pPr>
        <w:jc w:val="both"/>
        <w:rPr>
          <w:bCs/>
        </w:rPr>
      </w:pPr>
      <w:r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864041" w:rsidP="00864041" w:rsidR="00864041">
      <w:pPr>
        <w:jc w:val="both"/>
        <w:rPr>
          <w:bCs/>
        </w:rPr>
      </w:pPr>
    </w:p>
    <w:p w:rsidRDefault="00864041" w:rsidP="00864041" w:rsidR="00864041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C52B53">
        <w:rPr>
          <w:bCs/>
        </w:rPr>
        <w:t>23. travnja 2018.</w:t>
      </w:r>
    </w:p>
    <w:p w:rsidRDefault="00864041" w:rsidP="00864041" w:rsidR="00864041">
      <w:pPr>
        <w:jc w:val="both"/>
        <w:rPr>
          <w:bCs/>
        </w:rPr>
      </w:pPr>
    </w:p>
    <w:p w:rsidRDefault="00864041" w:rsidP="00864041" w:rsidR="00864041">
      <w:pPr>
        <w:jc w:val="both"/>
      </w:pPr>
      <w:r>
        <w:t xml:space="preserve">                                                                                                       Sudac</w:t>
      </w:r>
    </w:p>
    <w:p w:rsidRDefault="00864041" w:rsidP="00864041" w:rsidR="00864041">
      <w:pPr>
        <w:jc w:val="both"/>
      </w:pPr>
      <w:r>
        <w:t xml:space="preserve">                                                                                                 Vera Jelenović </w:t>
      </w:r>
    </w:p>
    <w:p w:rsidRDefault="00864041" w:rsidP="00864041" w:rsidR="00864041">
      <w:pPr>
        <w:jc w:val="both"/>
      </w:pPr>
    </w:p>
    <w:p w:rsidRDefault="00864041" w:rsidP="00864041" w:rsidR="00864041">
      <w:pPr>
        <w:jc w:val="both"/>
      </w:pPr>
    </w:p>
    <w:p w:rsidRDefault="00864041" w:rsidP="00864041" w:rsidR="00864041">
      <w:pPr>
        <w:jc w:val="both"/>
        <w:rPr>
          <w:bCs/>
        </w:rPr>
      </w:pPr>
      <w:r>
        <w:rPr>
          <w:bCs/>
        </w:rPr>
        <w:t xml:space="preserve"> </w:t>
      </w:r>
      <w:r>
        <w:tab/>
      </w:r>
      <w:r>
        <w:rPr>
          <w:bCs/>
        </w:rPr>
        <w:t>UPUTA O PRAVNOM LIJEKU:</w:t>
      </w:r>
    </w:p>
    <w:p w:rsidRDefault="00864041" w:rsidP="00864041" w:rsidR="00864041">
      <w:pPr>
        <w:jc w:val="both"/>
      </w:pPr>
      <w: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864041" w:rsidP="00864041" w:rsidR="00864041">
      <w:pPr>
        <w:jc w:val="both"/>
      </w:pPr>
      <w:r>
        <w:t>Žalba se izjavljuje u roku od osam dana od dostave ovog rješenja, a podnosi se ovom sudu. O žalbi odlučuje Visoki trgovački sud Republike Hrvatske (čl. 19. SZ-a).</w:t>
      </w:r>
    </w:p>
    <w:p w:rsidRDefault="00864041" w:rsidP="00864041" w:rsidR="00864041">
      <w:pPr>
        <w:jc w:val="both"/>
      </w:pPr>
      <w:r>
        <w:tab/>
        <w:t>Protiv rješenja o zaključenju stečajnog postupka dopuštena je žalba u roku od 8 dana.</w:t>
      </w:r>
    </w:p>
    <w:p w:rsidRDefault="00864041" w:rsidP="00864041" w:rsidR="00864041">
      <w:pPr>
        <w:jc w:val="both"/>
      </w:pPr>
      <w: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R="0086404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7C7" w:rsidP="00C75245" w:rsidR="001577C7">
      <w:r>
        <w:separator/>
      </w:r>
    </w:p>
  </w:endnote>
  <w:endnote w:id="0" w:type="continuationSeparator">
    <w:p w:rsidRDefault="001577C7" w:rsidP="00C75245" w:rsidR="00157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317">
          <w:rPr>
            <w:noProof/>
          </w:rPr>
          <w:t>1</w:t>
        </w:r>
        <w:r>
          <w:fldChar w:fldCharType="end"/>
        </w:r>
      </w:p>
    </w:sdtContent>
  </w:sdt>
  <w:p w:rsidRDefault="005F131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7C7" w:rsidP="00C75245" w:rsidR="001577C7">
      <w:r>
        <w:separator/>
      </w:r>
    </w:p>
  </w:footnote>
  <w:footnote w:id="0" w:type="continuationSeparator">
    <w:p w:rsidRDefault="001577C7" w:rsidP="00C75245" w:rsidR="00157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5842B1">
      <w:t>1078/2016-</w:t>
    </w:r>
    <w:r w:rsidR="00003E1C">
      <w:t>2</w:t>
    </w:r>
    <w:r w:rsidR="00C52B53">
      <w:t>6</w:t>
    </w:r>
  </w:p>
  <w:p w:rsidRDefault="005F131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3E1C"/>
    <w:rsid w:val="000243E1"/>
    <w:rsid w:val="000E593A"/>
    <w:rsid w:val="001577C7"/>
    <w:rsid w:val="0041565A"/>
    <w:rsid w:val="00556935"/>
    <w:rsid w:val="005842B1"/>
    <w:rsid w:val="005F1317"/>
    <w:rsid w:val="0072559B"/>
    <w:rsid w:val="007424DD"/>
    <w:rsid w:val="00744572"/>
    <w:rsid w:val="00790900"/>
    <w:rsid w:val="007B500B"/>
    <w:rsid w:val="00864041"/>
    <w:rsid w:val="008D78DC"/>
    <w:rsid w:val="008F410A"/>
    <w:rsid w:val="00A811AD"/>
    <w:rsid w:val="00AF7AF2"/>
    <w:rsid w:val="00B1301F"/>
    <w:rsid w:val="00B45B51"/>
    <w:rsid w:val="00B54D90"/>
    <w:rsid w:val="00BA0277"/>
    <w:rsid w:val="00C0068A"/>
    <w:rsid w:val="00C52B53"/>
    <w:rsid w:val="00C60B28"/>
    <w:rsid w:val="00C75245"/>
    <w:rsid w:val="00CC6868"/>
    <w:rsid w:val="00CC68D6"/>
    <w:rsid w:val="00CE6141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4041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F1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4041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F1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9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156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42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RAČA EURO CAMP d.o.o. zastupanog po punomoćniku Petar Tomljanović</izvorni_sadrzaj>
    <derivirana_varijabla naziv="DomainObject.Predmet.ProtustrankaFormated_1">  RAČA EURO CAMP d.o.o. zastupanog po punomoćniku Petar Tomljanović</derivirana_varijabla>
  </DomainObject.Predmet.ProtustrankaFormated>
  <DomainObject.Predmet.ProtustrankaFormatedOIB>
    <izvorni_sadrzaj>  RAČA EURO CAMP d.o.o., OIB 08868865412 zastupanog po punomoćniku Petar Tomljanović</izvorni_sadrzaj>
    <derivirana_varijabla naziv="DomainObject.Predmet.ProtustrankaFormatedOIB_1">  RAČA EURO CAMP d.o.o., OIB 08868865412 zastupanog po punomoćniku Petar Tomljanović</derivirana_varijabla>
  </DomainObject.Predmet.ProtustrankaFormatedOIB>
  <DomainObject.Predmet.ProtustrankaFormatedWithAdress>
    <izvorni_sadrzaj> RAČA EURO CAMP d.o.o., Rača bb, 53284 Sveti Juraj zastupanog po punomoćniku Petar Tomljanović</izvorni_sadrzaj>
    <derivirana_varijabla naziv="DomainObject.Predmet.ProtustrankaFormatedWithAdress_1"> RAČA EURO CAMP d.o.o., Rača bb, 53284 Sveti Juraj zastupanog po punomoćniku Petar Tomljanović</derivirana_varijabla>
  </DomainObject.Predmet.ProtustrankaFormatedWithAdress>
  <DomainObject.Predmet.ProtustrankaFormatedWithAdressOIB>
    <izvorni_sadrzaj> RAČA EURO CAMP d.o.o., OIB 08868865412, Rača bb, 53284 Sveti Juraj zastupanog po punomoćniku Petar Tomljanović</izvorni_sadrzaj>
    <derivirana_varijabla naziv="DomainObject.Predmet.ProtustrankaFormatedWithAdressOIB_1"> RAČA EURO CAMP d.o.o., OIB 08868865412, Rača bb, 53284 Sveti Juraj zastupanog po punomoćniku Petar Tomljanović</derivirana_varijabla>
  </DomainObject.Predmet.ProtustrankaFormatedWithAdressOIB>
  <DomainObject.Predmet.ProtustrankaWithAdress>
    <izvorni_sadrzaj>RAČA EURO CAMP d.o.o. Rača bb, 53284 Sveti Juraj</izvorni_sadrzaj>
    <derivirana_varijabla naziv="DomainObject.Predmet.ProtustrankaWithAdress_1">RAČA EURO CAMP d.o.o. Rača bb, 53284 Sveti Juraj</derivirana_varijabla>
  </DomainObject.Predmet.ProtustrankaWithAdress>
  <DomainObject.Predmet.ProtustrankaWithAdressOIB>
    <izvorni_sadrzaj>RAČA EURO CAMP d.o.o., OIB 08868865412, Rača bb, 53284 Sveti Juraj</izvorni_sadrzaj>
    <derivirana_varijabla naziv="DomainObject.Predmet.ProtustrankaWithAdressOIB_1">RAČA EURO CAMP d.o.o., OIB 08868865412, Rača bb, 53284 Sveti Juraj</derivirana_varijabla>
  </DomainObject.Predmet.ProtustrankaWithAdressOIB>
  <DomainObject.Predmet.ProtustrankaNazivFormated>
    <izvorni_sadrzaj>RAČA EURO CAMP d.o.o.</izvorni_sadrzaj>
    <derivirana_varijabla naziv="DomainObject.Predmet.ProtustrankaNazivFormated_1">RAČA EURO CAMP d.o.o.</derivirana_varijabla>
  </DomainObject.Predmet.ProtustrankaNazivFormated>
  <DomainObject.Predmet.ProtustrankaNazivFormatedOIB>
    <izvorni_sadrzaj>RAČA EURO CAMP d.o.o., OIB 08868865412</izvorni_sadrzaj>
    <derivirana_varijabla naziv="DomainObject.Predmet.ProtustrankaNazivFormatedOIB_1">RAČA EURO CAMP d.o.o., OIB 08868865412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RAČA EURO CAMP d.o.o. zastupanog po punomoćniku Petar Tomljanović</item>
    </izvorni_sadrzaj>
    <derivirana_varijabla naziv="DomainObject.Predmet.ProtuStrankaListFormated_1">
      <item>RAČA EURO CAMP d.o.o. zastupanog po punomoćniku Petar Tomljanović</item>
    </derivirana_varijabla>
  </DomainObject.Predmet.ProtuStrankaListFormated>
  <DomainObject.Predmet.ProtuStrankaListFormatedOIB>
    <izvorni_sadrzaj>
      <item>RAČA EURO CAMP d.o.o., OIB 08868865412 zastupanog po punomoćniku Petar Tomljanović</item>
    </izvorni_sadrzaj>
    <derivirana_varijabla naziv="DomainObject.Predmet.ProtuStrankaListFormatedOIB_1">
      <item>RAČA EURO CAMP d.o.o., OIB 08868865412 zastupanog po punomoćniku Petar Tomljanović</item>
    </derivirana_varijabla>
  </DomainObject.Predmet.ProtuStrankaListFormatedOIB>
  <DomainObject.Predmet.ProtuStrankaListFormatedWithAdress>
    <izvorni_sadrzaj>
      <item>RAČA EURO CAMP d.o.o., Rača bb, 53284 Sveti Juraj zastupanog po punomoćniku Petar Tomljanović</item>
    </izvorni_sadrzaj>
    <derivirana_varijabla naziv="DomainObject.Predmet.ProtuStrankaListFormatedWithAdress_1">
      <item>RAČA EURO CAMP d.o.o., Rača bb, 53284 Sveti Juraj zastupanog po punomoćniku Petar Tomljanović</item>
    </derivirana_varijabla>
  </DomainObject.Predmet.ProtuStrankaListFormatedWithAdress>
  <DomainObject.Predmet.ProtuStrankaListFormatedWithAdressOIB>
    <izvorni_sadrzaj>
      <item>RAČA EURO CAMP d.o.o., OIB 08868865412, Rača bb, 53284 Sveti Juraj zastupanog po punomoćniku Petar Tomljanović</item>
    </izvorni_sadrzaj>
    <derivirana_varijabla naziv="DomainObject.Predmet.ProtuStrankaListFormatedWithAdressOIB_1">
      <item>RAČA EURO CAMP d.o.o., OIB 08868865412, Rača bb, 53284 Sveti Juraj zastupanog po punomoćniku Petar Tomljanović</item>
    </derivirana_varijabla>
  </DomainObject.Predmet.ProtuStrankaListFormatedWithAdressOIB>
  <DomainObject.Predmet.ProtuStrankaListNazivFormated>
    <izvorni_sadrzaj>
      <item>RAČA EURO CAMP d.o.o.</item>
    </izvorni_sadrzaj>
    <derivirana_varijabla naziv="DomainObject.Predmet.ProtuStrankaListNazivFormated_1">
      <item>RAČA EURO CAMP d.o.o.</item>
    </derivirana_varijabla>
  </DomainObject.Predmet.ProtuStrankaListNazivFormated>
  <DomainObject.Predmet.ProtuStrankaListNazivFormatedOIB>
    <izvorni_sadrzaj>
      <item>RAČA EURO CAMP d.o.o., OIB 08868865412</item>
    </izvorni_sadrzaj>
    <derivirana_varijabla naziv="DomainObject.Predmet.ProtuStrankaListNazivFormatedOIB_1">
      <item>RAČA EURO CAMP d.o.o., OIB 08868865412</item>
    </derivirana_varijabla>
  </DomainObject.Predmet.ProtuStrankaListNazivFormatedOIB>
  <DomainObject.Predmet.OstaliListFormated>
    <izvorni_sadrzaj>
      <item>Petar Tomljanović punomoćnik sudionika u postupku RAČA EURO CAMP d.o.o.</item>
    </izvorni_sadrzaj>
    <derivirana_varijabla naziv="DomainObject.Predmet.OstaliListFormated_1">
      <item>Petar Tomljanović punomoćnik sudionika u postupku RAČA EURO CAMP d.o.o.</item>
    </derivirana_varijabla>
  </DomainObject.Predmet.OstaliListFormated>
  <DomainObject.Predmet.OstaliListFormatedOIB>
    <izvorni_sadrzaj>
      <item>Petar Tomljanović, OIB 00717375372 punomoćnik sudionika u postupku RAČA EURO CAMP d.o.o.</item>
    </izvorni_sadrzaj>
    <derivirana_varijabla naziv="DomainObject.Predmet.OstaliListFormatedOIB_1">
      <item>Petar Tomljanović, OIB 00717375372 punomoćnik sudionika u postupku RAČA EURO CAMP d.o.o.</item>
    </derivirana_varijabla>
  </DomainObject.Predmet.OstaliListFormatedOIB>
  <DomainObject.Predmet.OstaliListFormatedWithAdress>
    <izvorni_sadrzaj>
      <item>Petar Tomljanović, Silvije Strahimira Kranjčevića 3/d, 53270 Senj punomoćnik sudionika u postupku RAČA EURO CAMP d.o.o.</item>
    </izvorni_sadrzaj>
    <derivirana_varijabla naziv="DomainObject.Predmet.OstaliListFormatedWithAdress_1">
      <item>Petar Tomljanović, Silvije Strahimira Kranjčevića 3/d, 53270 Senj punomoćnik sudionika u postupku RAČA EURO CAMP d.o.o.</item>
    </derivirana_varijabla>
  </DomainObject.Predmet.OstaliListFormatedWithAdress>
  <DomainObject.Predmet.OstaliListFormatedWithAdressOIB>
    <izvorni_sadrzaj>
      <item>Petar Tomljanović, OIB 00717375372, Silvije Strahimira Kranjčevića 3/d, 53270 Senj punomoćnik sudionika u postupku RAČA EURO CAMP d.o.o.</item>
    </izvorni_sadrzaj>
    <derivirana_varijabla naziv="DomainObject.Predmet.OstaliListFormatedWithAdressOIB_1">
      <item>Petar Tomljanović, OIB 00717375372, Silvije Strahimira Kranjčevića 3/d, 53270 Senj punomoćnik sudionika u postupku RAČA EURO CAMP d.o.o.</item>
    </derivirana_varijabla>
  </DomainObject.Predmet.OstaliListFormatedWithAdressOIB>
  <DomainObject.Predmet.OstaliListNazivFormated>
    <izvorni_sadrzaj>
      <item>Petar Tomljanović</item>
    </izvorni_sadrzaj>
    <derivirana_varijabla naziv="DomainObject.Predmet.OstaliListNazivFormated_1">
      <item>Petar Tomljanović</item>
    </derivirana_varijabla>
  </DomainObject.Predmet.OstaliListNazivFormated>
  <DomainObject.Predmet.OstaliListNazivFormatedOIB>
    <izvorni_sadrzaj>
      <item>Petar Tomljanović, OIB 00717375372</item>
    </izvorni_sadrzaj>
    <derivirana_varijabla naziv="DomainObject.Predmet.OstaliListNazivFormatedOIB_1">
      <item>Petar Tomljanović, OIB 00717375372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RAČA EURO CAMP d.o.o.</izvorni_sadrzaj>
    <derivirana_varijabla naziv="DomainObject.Predmet.ProtustrankaIDrugi_1">RAČA EURO CAMP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RAČA EURO CAMP d.o.o., OIB 08868865412, Rača bb, 53284 Sveti Juraj</izvorni_sadrzaj>
    <derivirana_varijabla naziv="DomainObject.Predmet.ProtustrankaIDrugiAdressOIB_1">RAČA EURO CAMP d.o.o., OIB 08868865412, Rača bb, 53284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RAČA EURO CAMP d.o.o.</item>
      <item>Petar Tomljanović</item>
    </izvorni_sadrzaj>
    <derivirana_varijabla naziv="DomainObject.Predmet.SudioniciListNaziv_1">
      <item>FINA  Rijeka</item>
      <item>RAČA EURO CAMP d.o.o.</item>
      <item>Petar Tomljanović</item>
    </derivirana_varijabla>
  </DomainObject.Predmet.SudioniciListNaziv>
  <DomainObject.Predmet.SudioniciListAdressOIB>
    <izvorni_sadrzaj>
      <item>FINA  Rijeka, OIB 85821130368, Frana Kurelca 8,51000 Rijeka</item>
      <item>RAČA EURO CAMP d.o.o., OIB 08868865412, Rača bb,53284 Sveti Juraj</item>
      <item>Petar Tomljanović, OIB 00717375372, Silvije Strahimira Kranjčevića 3/d,53270 Senj</item>
    </izvorni_sadrzaj>
    <derivirana_varijabla naziv="DomainObject.Predmet.SudioniciListAdressOIB_1">
      <item>FINA  Rijeka, OIB 85821130368, Frana Kurelca 8,51000 Rijeka</item>
      <item>RAČA EURO CAMP d.o.o., OIB 08868865412, Rača bb,53284 Sveti Juraj</item>
      <item>Petar Tomljanović, OIB 00717375372, Silvije Strahimira Kranjčevića 3/d,53270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08868865412</item>
      <item>, OIB 00717375372</item>
    </izvorni_sadrzaj>
    <derivirana_varijabla naziv="DomainObject.Predmet.SudioniciListNazivOIB_1">
      <item>, OIB 85821130368</item>
      <item>, OIB 08868865412</item>
      <item>, OIB 00717375372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E4991-1657-4B7A-9262-E589374E5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4222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2018-04-23T07:35:00Z</dcterms:created>
  <dc:creator>Danijela Fumić</dc:creator>
  <cp:lastModifiedBy>Danijela Fumić</cp:lastModifiedBy>
  <cp:lastPrinted>2018-04-23T07:35:00Z</cp:lastPrinted>
  <dcterms:modified xmlns:xsi="http://www.w3.org/2001/XMLSchema-instance" xsi:type="dcterms:W3CDTF">2018-04-23T07:36:00Z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(1078 16 ov.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