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ffda" w14:paraId="4ddffda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DF1DDC" w:rsidP="004F3811" w:rsidR="003B3171">
      <w:pPr>
        <w:jc w:val="center"/>
        <w:rPr>
          <w:rFonts w:hAnsi="Times New Roman" w:ascii="Times New Roman"/>
          <w:b/>
        </w:rPr>
      </w:pPr>
      <w:r w:rsidRPr="00DF1DDC">
        <w:rPr>
          <w:rFonts w:hAnsi="Times New Roman" w:ascii="Times New Roman"/>
          <w:b/>
        </w:rPr>
        <w:t>SAETA j.d.o.o. Rovinj, Trg na križu 11, OIB: 53561138724</w:t>
      </w:r>
      <w:r w:rsidR="003B3171" w:rsidRPr="003B3171">
        <w:rPr>
          <w:rFonts w:hAnsi="Times New Roman" w:ascii="Times New Roman"/>
          <w:b/>
        </w:rPr>
        <w:t xml:space="preserve">,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1740F8">
        <w:rPr>
          <w:rFonts w:hAnsi="Times New Roman" w:ascii="Times New Roman"/>
        </w:rPr>
        <w:t>14,</w:t>
      </w:r>
      <w:r w:rsidR="00DF1DDC">
        <w:rPr>
          <w:rFonts w:hAnsi="Times New Roman" w:ascii="Times New Roman"/>
        </w:rPr>
        <w:t>45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8132E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B8132E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B8132E">
        <w:rPr>
          <w:rFonts w:hAnsi="Times New Roman" w:ascii="Times New Roman"/>
        </w:rPr>
        <w:t>2</w:t>
      </w:r>
      <w:r w:rsidR="001740F8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8132E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</w:t>
      </w:r>
      <w:r w:rsidR="00DF035D">
        <w:rPr>
          <w:rFonts w:hAnsi="Times New Roman" w:ascii="Times New Roman"/>
        </w:rPr>
        <w:t>10</w:t>
      </w:r>
      <w:r w:rsidRPr="00B8132E">
        <w:rPr>
          <w:rFonts w:hAnsi="Times New Roman" w:ascii="Times New Roman"/>
        </w:rPr>
        <w:t xml:space="preserve">. </w:t>
      </w:r>
      <w:r w:rsidR="00DF035D">
        <w:rPr>
          <w:rFonts w:hAnsi="Times New Roman" w:ascii="Times New Roman"/>
        </w:rPr>
        <w:t>rujna</w:t>
      </w:r>
      <w:r w:rsidR="00B8132E">
        <w:rPr>
          <w:rFonts w:hAnsi="Times New Roman" w:ascii="Times New Roman"/>
        </w:rPr>
        <w:t xml:space="preserve"> </w:t>
      </w:r>
      <w:r w:rsidRPr="00B8132E">
        <w:rPr>
          <w:rFonts w:hAnsi="Times New Roman" w:ascii="Times New Roman"/>
        </w:rPr>
        <w:t>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prema kojemu na dan </w:t>
      </w:r>
      <w:r w:rsidR="00DF035D">
        <w:rPr>
          <w:rFonts w:hAnsi="Times New Roman" w:ascii="Times New Roman"/>
        </w:rPr>
        <w:t>5</w:t>
      </w:r>
      <w:r w:rsidRPr="00B8132E">
        <w:rPr>
          <w:rFonts w:hAnsi="Times New Roman" w:ascii="Times New Roman"/>
        </w:rPr>
        <w:t xml:space="preserve">. </w:t>
      </w:r>
      <w:r w:rsidR="00DF035D">
        <w:rPr>
          <w:rFonts w:hAnsi="Times New Roman" w:ascii="Times New Roman"/>
        </w:rPr>
        <w:t>rujna</w:t>
      </w:r>
      <w:r w:rsidRPr="00B8132E">
        <w:rPr>
          <w:rFonts w:hAnsi="Times New Roman" w:ascii="Times New Roman"/>
        </w:rPr>
        <w:t xml:space="preserve"> 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7B31F1">
        <w:rPr>
          <w:rFonts w:hAnsi="Times New Roman" w:ascii="Times New Roman"/>
        </w:rPr>
        <w:t>120</w:t>
      </w:r>
      <w:r w:rsidRPr="00B8132E">
        <w:rPr>
          <w:rFonts w:hAnsi="Times New Roman" w:ascii="Times New Roman"/>
        </w:rPr>
        <w:t xml:space="preserve"> dana u ukupnom iznosu od </w:t>
      </w:r>
      <w:r w:rsidR="00DF035D">
        <w:rPr>
          <w:rFonts w:hAnsi="Times New Roman" w:ascii="Times New Roman"/>
        </w:rPr>
        <w:t xml:space="preserve">7.420,72 </w:t>
      </w:r>
      <w:r w:rsidRPr="00B8132E">
        <w:rPr>
          <w:rFonts w:hAnsi="Times New Roman" w:ascii="Times New Roman"/>
        </w:rPr>
        <w:t>kn.</w:t>
      </w:r>
      <w:r>
        <w:rPr>
          <w:rFonts w:hAnsi="Times New Roman" w:ascii="Times New Roman"/>
        </w:rPr>
        <w:t xml:space="preserve">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F4426">
        <w:rPr>
          <w:rFonts w:hAnsi="Times New Roman" w:ascii="Times New Roman"/>
        </w:rPr>
        <w:t xml:space="preserve">Iz radnja koje je poduzeo sud </w:t>
      </w:r>
      <w:r w:rsidR="00AF4426">
        <w:rPr>
          <w:rFonts w:hAnsi="Times New Roman" w:ascii="Times New Roman"/>
        </w:rPr>
        <w:t xml:space="preserve">nije utvrđeno da je dužnik vlasnik imovine. </w:t>
      </w:r>
    </w:p>
    <w:p w:rsidRDefault="004F3811" w:rsidP="007E3BF2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86046A">
        <w:rPr>
          <w:rFonts w:hAnsi="Times New Roman" w:ascii="Times New Roman"/>
        </w:rPr>
        <w:t>14</w:t>
      </w:r>
      <w:r w:rsidR="007E3BF2">
        <w:rPr>
          <w:rFonts w:hAnsi="Times New Roman" w:ascii="Times New Roman"/>
        </w:rPr>
        <w:t>,50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B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1DDC" w:rsidP="00DF1DDC" w:rsidR="00DF1DD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St-339/2018-10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DF1DDC">
      <w:rPr>
        <w:sz w:val="22"/>
        <w:szCs w:val="22"/>
      </w:rPr>
      <w:t>339/2018-10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157C8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40F8"/>
    <w:rsid w:val="00175DF2"/>
    <w:rsid w:val="00185666"/>
    <w:rsid w:val="001A18A5"/>
    <w:rsid w:val="001A2D7B"/>
    <w:rsid w:val="001B1694"/>
    <w:rsid w:val="001B5B91"/>
    <w:rsid w:val="00200F8B"/>
    <w:rsid w:val="002107A0"/>
    <w:rsid w:val="0021775B"/>
    <w:rsid w:val="00236EAD"/>
    <w:rsid w:val="0024037F"/>
    <w:rsid w:val="0024367D"/>
    <w:rsid w:val="002758C2"/>
    <w:rsid w:val="002759D4"/>
    <w:rsid w:val="00280812"/>
    <w:rsid w:val="00293650"/>
    <w:rsid w:val="00297EDB"/>
    <w:rsid w:val="002A1DBD"/>
    <w:rsid w:val="002B5CF4"/>
    <w:rsid w:val="003079B6"/>
    <w:rsid w:val="003313E8"/>
    <w:rsid w:val="00346DB4"/>
    <w:rsid w:val="003767A1"/>
    <w:rsid w:val="00382C76"/>
    <w:rsid w:val="00395085"/>
    <w:rsid w:val="003B3171"/>
    <w:rsid w:val="003E49B3"/>
    <w:rsid w:val="004156A2"/>
    <w:rsid w:val="0042375F"/>
    <w:rsid w:val="0046778E"/>
    <w:rsid w:val="00467ADF"/>
    <w:rsid w:val="00471E38"/>
    <w:rsid w:val="004D73AE"/>
    <w:rsid w:val="004E071D"/>
    <w:rsid w:val="004F006F"/>
    <w:rsid w:val="004F3811"/>
    <w:rsid w:val="00576B3E"/>
    <w:rsid w:val="00577572"/>
    <w:rsid w:val="005A3F55"/>
    <w:rsid w:val="005E3D71"/>
    <w:rsid w:val="00603281"/>
    <w:rsid w:val="00626B34"/>
    <w:rsid w:val="0063660E"/>
    <w:rsid w:val="00637A2F"/>
    <w:rsid w:val="00675ED3"/>
    <w:rsid w:val="00683B28"/>
    <w:rsid w:val="00685D0D"/>
    <w:rsid w:val="006921BF"/>
    <w:rsid w:val="006A31D7"/>
    <w:rsid w:val="006A334F"/>
    <w:rsid w:val="006D396B"/>
    <w:rsid w:val="006F6B63"/>
    <w:rsid w:val="00753A24"/>
    <w:rsid w:val="00762F0D"/>
    <w:rsid w:val="007B31F1"/>
    <w:rsid w:val="007E3BF2"/>
    <w:rsid w:val="008072B5"/>
    <w:rsid w:val="008145B5"/>
    <w:rsid w:val="0081659F"/>
    <w:rsid w:val="008357EF"/>
    <w:rsid w:val="008542EC"/>
    <w:rsid w:val="0086046A"/>
    <w:rsid w:val="00874813"/>
    <w:rsid w:val="008936AA"/>
    <w:rsid w:val="00897136"/>
    <w:rsid w:val="008B3034"/>
    <w:rsid w:val="008C0427"/>
    <w:rsid w:val="008D2431"/>
    <w:rsid w:val="0091062F"/>
    <w:rsid w:val="00924A2B"/>
    <w:rsid w:val="0093737F"/>
    <w:rsid w:val="00937EFC"/>
    <w:rsid w:val="00940C4B"/>
    <w:rsid w:val="009432D9"/>
    <w:rsid w:val="009628D9"/>
    <w:rsid w:val="00963B1D"/>
    <w:rsid w:val="009732C9"/>
    <w:rsid w:val="0097467C"/>
    <w:rsid w:val="009C512A"/>
    <w:rsid w:val="009F687B"/>
    <w:rsid w:val="00A516CA"/>
    <w:rsid w:val="00A61E53"/>
    <w:rsid w:val="00A73FBB"/>
    <w:rsid w:val="00A830AE"/>
    <w:rsid w:val="00AB50C1"/>
    <w:rsid w:val="00AC33A7"/>
    <w:rsid w:val="00AE7D77"/>
    <w:rsid w:val="00AF4426"/>
    <w:rsid w:val="00B12902"/>
    <w:rsid w:val="00B200C4"/>
    <w:rsid w:val="00B45B26"/>
    <w:rsid w:val="00B46C27"/>
    <w:rsid w:val="00B8132E"/>
    <w:rsid w:val="00BE3960"/>
    <w:rsid w:val="00BF3164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19CD"/>
    <w:rsid w:val="00CF7611"/>
    <w:rsid w:val="00D21BFA"/>
    <w:rsid w:val="00D3740B"/>
    <w:rsid w:val="00D90727"/>
    <w:rsid w:val="00D90E12"/>
    <w:rsid w:val="00D96261"/>
    <w:rsid w:val="00DA7883"/>
    <w:rsid w:val="00DF0331"/>
    <w:rsid w:val="00DF035D"/>
    <w:rsid w:val="00DF1DDC"/>
    <w:rsid w:val="00DF5575"/>
    <w:rsid w:val="00E3781E"/>
    <w:rsid w:val="00E51C1E"/>
    <w:rsid w:val="00E77E1E"/>
    <w:rsid w:val="00F14CA3"/>
    <w:rsid w:val="00F41E8E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7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7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prosinca 2018.</izvorni_sadrzaj>
    <derivirana_varijabla naziv="DomainObject.StvarniPocetakDatum_1">21. prosinca 2018.</derivirana_varijabla>
  </DomainObject.StvarniPocetakDatum>
  <DomainObject.StvarniZavrsetakDatum>
    <izvorni_sadrzaj>21. prosinca 2018.</izvorni_sadrzaj>
    <derivirana_varijabla naziv="DomainObject.StvarniZavrsetakDatum_1">21. prosinca 2018.</derivirana_varijabla>
  </DomainObject.StvarniZavrsetakDatum>
  <DomainObject.PlaniraniZavrsetakDatum>
    <izvorni_sadrzaj>21. prosinca 2018.</izvorni_sadrzaj>
    <derivirana_varijabla naziv="DomainObject.PlaniraniZavrsetakDatum_1">21. prosinca 2018.</derivirana_varijabla>
  </DomainObject.PlaniraniZavrsetakDatum>
  <DomainObject.PlaniraniPocetakDatum>
    <izvorni_sadrzaj>21. prosinca 2018.</izvorni_sadrzaj>
    <derivirana_varijabla naziv="DomainObject.PlaniraniPocetakDatum_1">21. prosinca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prosinca 2018.</izvorni_sadrzaj>
    <derivirana_varijabla naziv="DomainObject.Zapisnik.DatumKreiranja_1">21.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St-59/2018-15</izvorni_sadrzaj>
    <derivirana_varijabla naziv="DomainObject.Zapisnik.Oznaka_1">St-59/2018-15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TEOREMA GLOBAL d.o.o. BUJE zastupanog po punomoćniku Luciano Cancian; Sanjin Jurmić</izvorni_sadrzaj>
    <derivirana_varijabla naziv="DomainObject.Predmet.ProtustrankaFormated_1">  TEOREMA GLOBAL d.o.o. BUJE zastupanog po punomoćniku Luciano Cancian; Sanjin Jurmić</derivirana_varijabla>
  </DomainObject.Predmet.ProtustrankaFormated>
  <DomainObject.Predmet.ProtustrankaFormatedOIB>
    <izvorni_sadrzaj>  TEOREMA GLOBAL d.o.o. BUJE, OIB 98753951987 zastupanog po punomoćniku Luciano Cancian; Sanjin Jurmić</izvorni_sadrzaj>
    <derivirana_varijabla naziv="DomainObject.Predmet.ProtustrankaFormatedOIB_1">  TEOREMA GLOBAL d.o.o. BUJE, OIB 98753951987 zastupanog po punomoćniku Luciano Cancian; Sanjin Jurmić</derivirana_varijabla>
  </DomainObject.Predmet.ProtustrankaFormatedOIB>
  <DomainObject.Predmet.ProtustrankaFormatedWithAdress>
    <izvorni_sadrzaj> TEOREMA GLOBAL d.o.o. BUJE, Digitronska 35, 52460 Buje zastupanog po punomoćniku Luciano Cancian; Sanjin Jurmić</izvorni_sadrzaj>
    <derivirana_varijabla naziv="DomainObject.Predmet.ProtustrankaFormatedWithAdress_1"> TEOREMA GLOBAL d.o.o. BUJE, Digitronska 35, 52460 Buje zastupanog po punomoćniku Luciano Cancian; Sanjin Jurmić</derivirana_varijabla>
  </DomainObject.Predmet.ProtustrankaFormatedWithAdress>
  <DomainObject.Predmet.ProtustrankaFormatedWithAdressOIB>
    <izvorni_sadrzaj> TEOREMA GLOBAL d.o.o. BUJE, OIB 98753951987, Digitronska 35, 52460 Buje zastupanog po punomoćniku Luciano Cancian; Sanjin Jurmić</izvorni_sadrzaj>
    <derivirana_varijabla naziv="DomainObject.Predmet.ProtustrankaFormatedWithAdressOIB_1"> TEOREMA GLOBAL d.o.o. BUJE, OIB 98753951987, Digitronska 35, 52460 Buje zastupanog po punomoćniku Luciano Cancian; Sanjin Jurmić</derivirana_varijabla>
  </DomainObject.Predmet.ProtustrankaFormatedWithAdressOIB>
  <DomainObject.Predmet.ProtustrankaWithAdress>
    <izvorni_sadrzaj>TEOREMA GLOBAL d.o.o. BUJE Digitronska 35, 52460 Buje</izvorni_sadrzaj>
    <derivirana_varijabla naziv="DomainObject.Predmet.ProtustrankaWithAdress_1">TEOREMA GLOBAL d.o.o. BUJE Digitronska 35, 52460 Buje</derivirana_varijabla>
  </DomainObject.Predmet.ProtustrankaWithAdress>
  <DomainObject.Predmet.ProtustrankaWithAdressOIB>
    <izvorni_sadrzaj>TEOREMA GLOBAL d.o.o. BUJE, OIB 98753951987, Digitronska 35, 52460 Buje</izvorni_sadrzaj>
    <derivirana_varijabla naziv="DomainObject.Predmet.ProtustrankaWithAdressOIB_1">TEOREMA GLOBAL d.o.o. BUJE, OIB 98753951987, Digitronska 35, 52460 Buje</derivirana_varijabla>
  </DomainObject.Predmet.ProtustrankaWithAdressOIB>
  <DomainObject.Predmet.ProtustrankaNazivFormated>
    <izvorni_sadrzaj>TEOREMA GLOBAL d.o.o. BUJE</izvorni_sadrzaj>
    <derivirana_varijabla naziv="DomainObject.Predmet.ProtustrankaNazivFormated_1">TEOREMA GLOBAL d.o.o. BUJE</derivirana_varijabla>
  </DomainObject.Predmet.ProtustrankaNazivFormated>
  <DomainObject.Predmet.ProtustrankaNazivFormatedOIB>
    <izvorni_sadrzaj>TEOREMA GLOBAL d.o.o. BUJE, OIB 98753951987</izvorni_sadrzaj>
    <derivirana_varijabla naziv="DomainObject.Predmet.ProtustrankaNazivFormatedOIB_1">TEOREMA GLOBAL d.o.o. BUJE, OIB 98753951987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414172.14</izvorni_sadrzaj>
    <derivirana_varijabla naziv="DomainObject.Predmet.TrenutnaVrijednost_1">414172.14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TEOREMA GLOBAL d.o.o. BUJE zastupanog po punomoćniku Luciano Cancian; Sanjin Jurmić</item>
    </izvorni_sadrzaj>
    <derivirana_varijabla naziv="DomainObject.Predmet.ProtuStrankaListFormated_1">
      <item>TEOREMA GLOBAL d.o.o. BUJE zastupanog po punomoćniku Luciano Cancian; Sanjin Jurmić</item>
    </derivirana_varijabla>
  </DomainObject.Predmet.ProtuStrankaListFormated>
  <DomainObject.Predmet.ProtuStrankaListFormatedOIB>
    <izvorni_sadrzaj>
      <item>TEOREMA GLOBAL d.o.o. BUJE, OIB 98753951987 zastupanog po punomoćniku Luciano Cancian; Sanjin Jurmić</item>
    </izvorni_sadrzaj>
    <derivirana_varijabla naziv="DomainObject.Predmet.ProtuStrankaListFormatedOIB_1">
      <item>TEOREMA GLOBAL d.o.o. BUJE, OIB 98753951987 zastupanog po punomoćniku Luciano Cancian; Sanjin Jurmić</item>
    </derivirana_varijabla>
  </DomainObject.Predmet.ProtuStrankaListFormatedOIB>
  <DomainObject.Predmet.ProtuStrankaListFormatedWithAdress>
    <izvorni_sadrzaj>
      <item>TEOREMA GLOBAL d.o.o. BUJE, Digitronska 35, 52460 Buje zastupanog po punomoćniku Luciano Cancian; Sanjin Jurmić</item>
    </izvorni_sadrzaj>
    <derivirana_varijabla naziv="DomainObject.Predmet.ProtuStrankaListFormatedWithAdress_1">
      <item>TEOREMA GLOBAL d.o.o. BUJE, Digitronska 35, 52460 Buje zastupanog po punomoćniku Luciano Cancian; Sanjin Jurmić</item>
    </derivirana_varijabla>
  </DomainObject.Predmet.ProtuStrankaListFormatedWithAdress>
  <DomainObject.Predmet.ProtuStrankaListFormatedWithAdressOIB>
    <izvorni_sadrzaj>
      <item>TEOREMA GLOBAL d.o.o. BUJE, OIB 98753951987, Digitronska 35, 52460 Buje zastupanog po punomoćniku Luciano Cancian; Sanjin Jurmić</item>
    </izvorni_sadrzaj>
    <derivirana_varijabla naziv="DomainObject.Predmet.ProtuStrankaListFormatedWithAdressOIB_1">
      <item>TEOREMA GLOBAL d.o.o. BUJE, OIB 98753951987, Digitronska 35, 52460 Buje zastupanog po punomoćniku Luciano Cancian; Sanjin Jurmić</item>
    </derivirana_varijabla>
  </DomainObject.Predmet.ProtuStrankaListFormatedWithAdressOIB>
  <DomainObject.Predmet.ProtuStrankaListNazivFormated>
    <izvorni_sadrzaj>
      <item>TEOREMA GLOBAL d.o.o. BUJE</item>
    </izvorni_sadrzaj>
    <derivirana_varijabla naziv="DomainObject.Predmet.ProtuStrankaListNazivFormated_1">
      <item>TEOREMA GLOBAL d.o.o. BUJE</item>
    </derivirana_varijabla>
  </DomainObject.Predmet.ProtuStrankaListNazivFormated>
  <DomainObject.Predmet.ProtuStrankaListNazivFormatedOIB>
    <izvorni_sadrzaj>
      <item>TEOREMA GLOBAL d.o.o. BUJE, OIB 98753951987</item>
    </izvorni_sadrzaj>
    <derivirana_varijabla naziv="DomainObject.Predmet.ProtuStrankaListNazivFormatedOIB_1">
      <item>TEOREMA GLOBAL d.o.o. BUJE, OIB 98753951987</item>
    </derivirana_varijabla>
  </DomainObject.Predmet.ProtuStrankaListNazivFormatedOIB>
  <DomainObject.Predmet.OstaliListFormated>
    <izvorni_sadrzaj>
      <item>Luciano Cancian punomoćnik sudionika u postupku TEOREMA GLOBAL d.o.o. BUJE</item>
      <item>Sanjin Jurmić punomoćnik sudionika u postupku TEOREMA GLOBAL d.o.o. BUJE</item>
    </izvorni_sadrzaj>
    <derivirana_varijabla naziv="DomainObject.Predmet.OstaliListFormated_1">
      <item>Luciano Cancian punomoćnik sudionika u postupku TEOREMA GLOBAL d.o.o. BUJE</item>
      <item>Sanjin Jurmić punomoćnik sudionika u postupku TEOREMA GLOBAL d.o.o. BUJE</item>
    </derivirana_varijabla>
  </DomainObject.Predmet.OstaliListFormated>
  <DomainObject.Predmet.OstaliListFormatedOIB>
    <izvorni_sadrzaj>
      <item>Luciano Cancian, OIB 77974588409 punomoćnik sudionika u postupku TEOREMA GLOBAL d.o.o. BUJE</item>
      <item>Sanjin Jurmić punomoćnik sudionika u postupku TEOREMA GLOBAL d.o.o. BUJE</item>
    </izvorni_sadrzaj>
    <derivirana_varijabla naziv="DomainObject.Predmet.OstaliListFormatedOIB_1">
      <item>Luciano Cancian, OIB 77974588409 punomoćnik sudionika u postupku TEOREMA GLOBAL d.o.o. BUJE</item>
      <item>Sanjin Jurmić punomoćnik sudionika u postupku TEOREMA GLOBAL d.o.o. BUJE</item>
    </derivirana_varijabla>
  </DomainObject.Predmet.OstaliListFormatedOIB>
  <DomainObject.Predmet.OstaliListFormatedWithAdress>
    <izvorni_sadrzaj>
      <item>Luciano Cancian, Viale Eroi 5, Nervesa Della Battaglia punomoćnik sudionika u postupku TEOREMA GLOBAL d.o.o. BUJE</item>
      <item>Sanjin Jurmić, Slavka Krautzeka 84b, 51000 Rijeka punomoćnik sudionika u postupku TEOREMA GLOBAL d.o.o. BUJE</item>
    </izvorni_sadrzaj>
    <derivirana_varijabla naziv="DomainObject.Predmet.OstaliListFormatedWithAdress_1">
      <item>Luciano Cancian, Viale Eroi 5, Nervesa Della Battaglia punomoćnik sudionika u postupku TEOREMA GLOBAL d.o.o. BUJE</item>
      <item>Sanjin Jurmić, Slavka Krautzeka 84b, 51000 Rijeka punomoćnik sudionika u postupku TEOREMA GLOBAL d.o.o. BUJE</item>
    </derivirana_varijabla>
  </DomainObject.Predmet.OstaliListFormatedWithAdress>
  <DomainObject.Predmet.OstaliListFormatedWithAdressOIB>
    <izvorni_sadrzaj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</izvorni_sadrzaj>
    <derivirana_varijabla naziv="DomainObject.Predmet.OstaliListFormatedWithAdressOIB_1">
      <item>Luciano Cancian, OIB 77974588409, Viale Eroi 5, Nervesa Della Battaglia punomoćnik sudionika u postupku TEOREMA GLOBAL d.o.o. BUJE</item>
      <item>Sanjin Jurmić, Slavka Krautzeka 84b, 51000 Rijeka punomoćnik sudionika u postupku TEOREMA GLOBAL d.o.o. BUJE</item>
    </derivirana_varijabla>
  </DomainObject.Predmet.OstaliListFormatedWithAdressOIB>
  <DomainObject.Predmet.OstaliListNazivFormated>
    <izvorni_sadrzaj>
      <item>Luciano Cancian</item>
      <item>Sanjin Jurmić</item>
    </izvorni_sadrzaj>
    <derivirana_varijabla naziv="DomainObject.Predmet.OstaliListNazivFormated_1">
      <item>Luciano Cancian</item>
      <item>Sanjin Jurmić</item>
    </derivirana_varijabla>
  </DomainObject.Predmet.OstaliListNazivFormated>
  <DomainObject.Predmet.OstaliListNazivFormatedOIB>
    <izvorni_sadrzaj>
      <item>Luciano Cancian, OIB 77974588409</item>
      <item>Sanjin Jurmić</item>
    </izvorni_sadrzaj>
    <derivirana_varijabla naziv="DomainObject.Predmet.OstaliListNazivFormatedOIB_1">
      <item>Luciano Cancian, OIB 77974588409</item>
      <item>Sanjin Jurmić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St-59/2018-15</izvorni_sadrzaj>
    <derivirana_varijabla naziv="DomainObject.PoslovniBrojDokumenta_1">St-59/2018-15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TEOREMA GLOBAL d.o.o. BUJE</izvorni_sadrzaj>
    <derivirana_varijabla naziv="DomainObject.Predmet.ProtustrankaIDrugi_1">TEOREMA GLOBAL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TEOREMA GLOBAL d.o.o. BUJE, OIB 98753951987, Digitronska 35, 52460 Buje</izvorni_sadrzaj>
    <derivirana_varijabla naziv="DomainObject.Predmet.ProtustrankaIDrugiAdressOIB_1">TEOREMA GLOBAL d.o.o. BUJE, OIB 98753951987, Digitronska 35,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TEOREMA GLOBAL d.o.o. BUJE</item>
      <item>Luciano Cancian</item>
      <item>Sanjin Jurmić</item>
    </izvorni_sadrzaj>
    <derivirana_varijabla naziv="DomainObject.Predmet.SudioniciListNaziv_1">
      <item>FINANCIJSKA AGENCIJA, RC RIJEKA, PODRUŽNICA PULA, PULA</item>
      <item>TEOREMA GLOBAL d.o.o. BUJE</item>
      <item>Luciano Cancian</item>
      <item>Sanjin Jurmić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</izvorni_sadrzaj>
    <derivirana_varijabla naziv="DomainObject.Predmet.SudioniciListAdressOIB_1"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  <item>Sanjin Jurmić, Slavka Krautzeka 84b,51000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98753951987</item>
      <item>, OIB 77974588409</item>
      <item>, OIB null</item>
    </izvorni_sadrzaj>
    <derivirana_varijabla naziv="DomainObject.Predmet.SudioniciListNazivOIB_1">
      <item>, OIB 85821130368</item>
      <item>, OIB 98753951987</item>
      <item>, OIB 77974588409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2018.</izvorni_sadrzaj>
    <derivirana_varijabla naziv="DomainObject.Predmet.DatumZadnjeOdrzaneSudskeRadnje_1">21.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03973-9C53-4E6D-B407-9E58E0C1B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1413</properties:Characters>
  <properties:Lines>48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1741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2018-10-10T13:15:00Z</dcterms:created>
  <dc:creator>epincin</dc:creator>
  <cp:lastModifiedBy>Sanja Prodan</cp:lastModifiedBy>
  <cp:lastPrinted>2015-12-17T09:17:00Z</cp:lastPrinted>
  <dcterms:modified xmlns:xsi="http://www.w3.org/2001/XMLSchema-instance" xsi:type="dcterms:W3CDTF">2018-12-21T08:10:00Z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St-59/2018-15 / Zapisnik - Ročište radi rasprave o uvjetima za otvaranje steč. post. (St-339-2018-10-saeta j.d.o.o.  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