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85d20" w14:paraId="9385d20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CE0725">
        <w:rPr>
          <w:szCs w:val="20"/>
        </w:rPr>
        <w:t>6541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</w:t>
      </w:r>
      <w:r w:rsidR="00E81045">
        <w:rPr>
          <w:szCs w:val="20"/>
        </w:rPr>
        <w:t>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CE0725">
        <w:rPr>
          <w:lang w:val="pt-BR"/>
        </w:rPr>
        <w:t xml:space="preserve">ZLIK TIME j.d.o.o., Zagreb, Pakoštanska 5, OIB: </w:t>
      </w:r>
      <w:proofErr w:type="spellStart"/>
      <w:r w:rsidR="00CE0725" w:rsidRPr="00A42DA6">
        <w:t>80331514783</w:t>
      </w:r>
      <w:proofErr w:type="spellEnd"/>
      <w:r w:rsidRPr="009B01DE">
        <w:t xml:space="preserve">, </w:t>
      </w:r>
      <w:proofErr w:type="spellStart"/>
      <w:r w:rsidR="00E2559A">
        <w:t>19</w:t>
      </w:r>
      <w:proofErr w:type="spellEnd"/>
      <w:r w:rsidRPr="009B01DE">
        <w:t xml:space="preserve">. </w:t>
      </w:r>
      <w:r w:rsidR="00E2559A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363BD0" w:rsidP="009B01DE" w:rsidR="00CF4810">
      <w:pPr>
        <w:ind w:firstLine="708"/>
        <w:jc w:val="both"/>
      </w:pPr>
      <w:r>
        <w:t>N</w:t>
      </w:r>
      <w:r w:rsidR="00CF4810">
        <w:t xml:space="preserve">alaže </w:t>
      </w:r>
      <w:r>
        <w:t xml:space="preserve">se </w:t>
      </w:r>
      <w:r w:rsidR="0074218D">
        <w:t>osob</w:t>
      </w:r>
      <w:r w:rsidR="0053718D">
        <w:t>i</w:t>
      </w:r>
      <w:r w:rsidR="00CF4810">
        <w:t xml:space="preserve"> ovlašten</w:t>
      </w:r>
      <w:r w:rsidR="0053718D">
        <w:t>oj</w:t>
      </w:r>
      <w:r w:rsidR="00CF4810" w:rsidRPr="0041101F">
        <w:t xml:space="preserve"> za zastupanje </w:t>
      </w:r>
      <w:r w:rsidR="00CF4810" w:rsidRPr="0053718D">
        <w:t xml:space="preserve">dužnika </w:t>
      </w:r>
      <w:r w:rsidR="007B4B0C" w:rsidRPr="00180403">
        <w:t>Zlat</w:t>
      </w:r>
      <w:r w:rsidR="007B4B0C">
        <w:t>i</w:t>
      </w:r>
      <w:r w:rsidR="007B4B0C" w:rsidRPr="00180403">
        <w:t xml:space="preserve"> Kvesić</w:t>
      </w:r>
      <w:r w:rsidR="007B4B0C">
        <w:t>u</w:t>
      </w:r>
      <w:r w:rsidR="007B4B0C" w:rsidRPr="00180403">
        <w:t xml:space="preserve">, Zagreb, Ulica Ivana Rendića </w:t>
      </w:r>
      <w:proofErr w:type="spellStart"/>
      <w:r w:rsidR="007B4B0C" w:rsidRPr="00180403">
        <w:t>28A</w:t>
      </w:r>
      <w:proofErr w:type="spellEnd"/>
      <w:r w:rsidR="007B4B0C">
        <w:t xml:space="preserve">, </w:t>
      </w:r>
      <w:proofErr w:type="spellStart"/>
      <w:r w:rsidR="007B4B0C" w:rsidRPr="00180403">
        <w:t>OIB</w:t>
      </w:r>
      <w:proofErr w:type="spellEnd"/>
      <w:r w:rsidR="007B4B0C" w:rsidRPr="00180403">
        <w:t xml:space="preserve">: </w:t>
      </w:r>
      <w:proofErr w:type="spellStart"/>
      <w:r w:rsidR="007B4B0C" w:rsidRPr="00180403">
        <w:t>40468862088</w:t>
      </w:r>
      <w:proofErr w:type="spellEnd"/>
      <w:r w:rsidR="00CF4810" w:rsidRPr="0053718D">
        <w:t>, u roku od 8 dana</w:t>
      </w:r>
      <w:r w:rsidR="00CF4810" w:rsidRPr="00844A99">
        <w:t xml:space="preserve"> od dostave ovog zaključka </w:t>
      </w:r>
      <w:r w:rsidR="00114C93">
        <w:t xml:space="preserve">dostaviti podatke o imovini dužnika u skladu s rješenjem i zaključkom ovoga suda od </w:t>
      </w:r>
      <w:r w:rsidR="0038407F">
        <w:t>6</w:t>
      </w:r>
      <w:r w:rsidR="00114C93">
        <w:t xml:space="preserve">. </w:t>
      </w:r>
      <w:r w:rsidR="0038407F">
        <w:t>veljače</w:t>
      </w:r>
      <w:r w:rsidR="009C18A0">
        <w:t xml:space="preserve"> </w:t>
      </w:r>
      <w:proofErr w:type="spellStart"/>
      <w:r w:rsidR="00114C93">
        <w:t>2017</w:t>
      </w:r>
      <w:proofErr w:type="spellEnd"/>
      <w:r w:rsidR="00114C93">
        <w:t xml:space="preserve">., koji su </w:t>
      </w:r>
      <w:r w:rsidR="001314E8">
        <w:t>istoga dana</w:t>
      </w:r>
      <w:r w:rsidR="00114C93">
        <w:t xml:space="preserve"> objavljeni na mrežnoj stranici e-oglasna ploča ovoga suda, te se očitovati na navode </w:t>
      </w:r>
      <w:r w:rsidR="00CF4810">
        <w:t>iz dopisa Ministarstva financija, Porezn</w:t>
      </w:r>
      <w:r w:rsidR="005E3446">
        <w:t>e</w:t>
      </w:r>
      <w:r w:rsidR="00CF4810">
        <w:t xml:space="preserve"> uprav</w:t>
      </w:r>
      <w:r w:rsidR="005E3446">
        <w:t>e</w:t>
      </w:r>
      <w:r w:rsidR="00CF4810">
        <w:t xml:space="preserve"> od </w:t>
      </w:r>
      <w:proofErr w:type="spellStart"/>
      <w:r w:rsidR="007B4B0C">
        <w:t>14</w:t>
      </w:r>
      <w:proofErr w:type="spellEnd"/>
      <w:r w:rsidR="00CF4810">
        <w:t xml:space="preserve">. </w:t>
      </w:r>
      <w:r w:rsidR="0038407F">
        <w:t>ožujka</w:t>
      </w:r>
      <w:r w:rsidR="00BD1DCF">
        <w:t xml:space="preserve"> </w:t>
      </w:r>
      <w:proofErr w:type="spellStart"/>
      <w:r w:rsidR="00CF4810">
        <w:t>2017</w:t>
      </w:r>
      <w:proofErr w:type="spellEnd"/>
      <w:r w:rsidR="00CF4810">
        <w:t>.</w:t>
      </w:r>
      <w:r w:rsidR="005E3446">
        <w:t xml:space="preserve"> </w:t>
      </w:r>
      <w:r w:rsidR="006F4B7B">
        <w:t>o imovini dužnika</w:t>
      </w:r>
      <w:r w:rsidR="007B4B0C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114C93">
        <w:t>19</w:t>
      </w:r>
      <w:proofErr w:type="spellEnd"/>
      <w:r w:rsidRPr="009B01DE">
        <w:t xml:space="preserve">. </w:t>
      </w:r>
      <w:r w:rsidR="00114C93">
        <w:t>srpnja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C8275F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DD6BFE" w:rsidP="00DD6BFE" w:rsidR="00DD6BFE" w:rsidRPr="005175F0">
      <w:pPr>
        <w:jc w:val="both"/>
      </w:pPr>
    </w:p>
    <w:p w:rsidRDefault="00597C1F" w:rsidP="00795B21" w:rsidR="00597C1F" w:rsidRPr="005175F0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C8275F" w:rsidP="00C8275F" w:rsidR="00C8275F">
      <w:r>
        <w:t>Za točnost otpravka - ovlašteni službenik</w:t>
      </w:r>
    </w:p>
    <w:p w:rsidRDefault="00C8275F" w:rsidP="00C8275F" w:rsidR="00D0618B" w:rsidRPr="005175F0"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23435"/>
    <w:rsid w:val="00034CAB"/>
    <w:rsid w:val="00061B9F"/>
    <w:rsid w:val="00071582"/>
    <w:rsid w:val="00083A54"/>
    <w:rsid w:val="000B2164"/>
    <w:rsid w:val="000B3575"/>
    <w:rsid w:val="000B5935"/>
    <w:rsid w:val="000D3AE2"/>
    <w:rsid w:val="000E41E4"/>
    <w:rsid w:val="000E5617"/>
    <w:rsid w:val="00114C93"/>
    <w:rsid w:val="00121714"/>
    <w:rsid w:val="001314E8"/>
    <w:rsid w:val="00157C9F"/>
    <w:rsid w:val="00193353"/>
    <w:rsid w:val="00195602"/>
    <w:rsid w:val="001960F6"/>
    <w:rsid w:val="00197AB2"/>
    <w:rsid w:val="001B1C0D"/>
    <w:rsid w:val="001B2479"/>
    <w:rsid w:val="001F78EC"/>
    <w:rsid w:val="0020014E"/>
    <w:rsid w:val="0023071D"/>
    <w:rsid w:val="002403B1"/>
    <w:rsid w:val="00263EAB"/>
    <w:rsid w:val="00284F66"/>
    <w:rsid w:val="002929FD"/>
    <w:rsid w:val="002A045C"/>
    <w:rsid w:val="002F0CC6"/>
    <w:rsid w:val="002F4318"/>
    <w:rsid w:val="003045B2"/>
    <w:rsid w:val="00314BB2"/>
    <w:rsid w:val="00335303"/>
    <w:rsid w:val="003602BD"/>
    <w:rsid w:val="00363BD0"/>
    <w:rsid w:val="00383F00"/>
    <w:rsid w:val="0038407F"/>
    <w:rsid w:val="003C7416"/>
    <w:rsid w:val="003E62EA"/>
    <w:rsid w:val="003F2F8E"/>
    <w:rsid w:val="003F4C86"/>
    <w:rsid w:val="0042431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4D5AE8"/>
    <w:rsid w:val="004F0DE3"/>
    <w:rsid w:val="00507B9A"/>
    <w:rsid w:val="005175F0"/>
    <w:rsid w:val="0053718D"/>
    <w:rsid w:val="00543E1D"/>
    <w:rsid w:val="00560850"/>
    <w:rsid w:val="00572BB5"/>
    <w:rsid w:val="00577F74"/>
    <w:rsid w:val="00581236"/>
    <w:rsid w:val="00597C1F"/>
    <w:rsid w:val="005E291B"/>
    <w:rsid w:val="005E3446"/>
    <w:rsid w:val="005E617D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6F4B7B"/>
    <w:rsid w:val="00740CB5"/>
    <w:rsid w:val="0074218D"/>
    <w:rsid w:val="00753295"/>
    <w:rsid w:val="00755F91"/>
    <w:rsid w:val="00795B21"/>
    <w:rsid w:val="007A2B09"/>
    <w:rsid w:val="007B4B0C"/>
    <w:rsid w:val="007B6E2D"/>
    <w:rsid w:val="008043C1"/>
    <w:rsid w:val="00817E97"/>
    <w:rsid w:val="00825E59"/>
    <w:rsid w:val="008337CF"/>
    <w:rsid w:val="008428E4"/>
    <w:rsid w:val="00844A99"/>
    <w:rsid w:val="008523F0"/>
    <w:rsid w:val="00865E71"/>
    <w:rsid w:val="0088375F"/>
    <w:rsid w:val="00884065"/>
    <w:rsid w:val="008A160C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1464"/>
    <w:rsid w:val="00995991"/>
    <w:rsid w:val="009A181D"/>
    <w:rsid w:val="009A28E1"/>
    <w:rsid w:val="009B01DE"/>
    <w:rsid w:val="009C18A0"/>
    <w:rsid w:val="009D49AC"/>
    <w:rsid w:val="009E45DD"/>
    <w:rsid w:val="00A02FC1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D1DCF"/>
    <w:rsid w:val="00BD4C97"/>
    <w:rsid w:val="00BF448D"/>
    <w:rsid w:val="00BF5F17"/>
    <w:rsid w:val="00C47B40"/>
    <w:rsid w:val="00C64A90"/>
    <w:rsid w:val="00C75B11"/>
    <w:rsid w:val="00C80A4A"/>
    <w:rsid w:val="00C8100D"/>
    <w:rsid w:val="00C8275F"/>
    <w:rsid w:val="00CB1327"/>
    <w:rsid w:val="00CE0725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87AED"/>
    <w:rsid w:val="00DA328F"/>
    <w:rsid w:val="00DB0D7E"/>
    <w:rsid w:val="00DB3C6F"/>
    <w:rsid w:val="00DB6914"/>
    <w:rsid w:val="00DD344D"/>
    <w:rsid w:val="00DD6BFE"/>
    <w:rsid w:val="00DD7054"/>
    <w:rsid w:val="00E021BF"/>
    <w:rsid w:val="00E2559A"/>
    <w:rsid w:val="00E40A0A"/>
    <w:rsid w:val="00E41DE5"/>
    <w:rsid w:val="00E81045"/>
    <w:rsid w:val="00E836E8"/>
    <w:rsid w:val="00E84B64"/>
    <w:rsid w:val="00ED6659"/>
    <w:rsid w:val="00F03796"/>
    <w:rsid w:val="00F0571F"/>
    <w:rsid w:val="00F168A2"/>
    <w:rsid w:val="00F94DEE"/>
    <w:rsid w:val="00F976B4"/>
    <w:rsid w:val="00FB009E"/>
    <w:rsid w:val="00FC49BF"/>
    <w:rsid w:val="00FC4DFF"/>
    <w:rsid w:val="00FC73A5"/>
    <w:rsid w:val="00FD1E1B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7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7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7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7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2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7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7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7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7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St-6541/2016-20</izvorni_sadrzaj>
    <derivirana_varijabla naziv="DomainObject.Oznaka_1">St-6541/2016-20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6541</izvorni_sadrzaj>
    <derivirana_varijabla naziv="DomainObject.Predmet.Broj_1">6541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St-6541/2016</izvorni_sadrzaj>
    <derivirana_varijabla naziv="DomainObject.Predmet.OznakaBroj_1">St-6541/2016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ZLIK TIME jednostavno društvo s ograničenom odgovornošću za ugostiteljstvo i trgovinu zastupanog po punomoćniku Zlato Kvesić</izvorni_sadrzaj>
    <derivirana_varijabla naziv="DomainObject.Predmet.ProtustrankaFormated_1">  ZLIK TIME jednostavno društvo s ograničenom odgovornošću za ugostiteljstvo i trgovinu zastupanog po punomoćniku Zlato Kvesić</derivirana_varijabla>
  </DomainObject.Predmet.ProtustrankaFormated>
  <DomainObject.Predmet.ProtustrankaFormatedOIB>
    <izvorni_sadrzaj>  ZLIK TIME jednostavno društvo s ograničenom odgovornošću za ugostiteljstvo i trgovinu, OIB 80331514783 zastupanog po punomoćniku Zlato Kvesić</izvorni_sadrzaj>
    <derivirana_varijabla naziv="DomainObject.Predmet.ProtustrankaFormatedOIB_1">  ZLIK TIME jednostavno društvo s ograničenom odgovornošću za ugostiteljstvo i trgovinu, OIB 80331514783 zastupanog po punomoćniku Zlato Kvesić</derivirana_varijabla>
  </DomainObject.Predmet.ProtustrankaFormatedOIB>
  <DomainObject.Predmet.ProtustrankaFormatedWithAdress>
    <izvorni_sadrzaj> ZLIK TIME jednostavno društvo s ograničenom odgovornošću za ugostiteljstvo i trgovinu, Pakoštanska 5, 10000 Zagreb zastupanog po punomoćniku Zlato Kvesić</izvorni_sadrzaj>
    <derivirana_varijabla naziv="DomainObject.Predmet.ProtustrankaFormatedWithAdress_1"> ZLIK TIME jednostavno društvo s ograničenom odgovornošću za ugostiteljstvo i trgovinu, Pakoštanska 5, 10000 Zagreb zastupanog po punomoćniku Zlato Kvesić</derivirana_varijabla>
  </DomainObject.Predmet.ProtustrankaFormatedWithAdress>
  <DomainObject.Predmet.ProtustrankaFormatedWithAdressOIB>
    <izvorni_sadrzaj> ZLIK TIME jednostavno društvo s ograničenom odgovornošću za ugostiteljstvo i trgovinu, OIB 80331514783, Pakoštanska 5, 10000 Zagreb zastupanog po punomoćniku Zlato Kvesić</izvorni_sadrzaj>
    <derivirana_varijabla naziv="DomainObject.Predmet.ProtustrankaFormatedWithAdressOIB_1"> ZLIK TIME jednostavno društvo s ograničenom odgovornošću za ugostiteljstvo i trgovinu, OIB 80331514783, Pakoštanska 5, 10000 Zagreb zastupanog po punomoćniku Zlato Kvesić</derivirana_varijabla>
  </DomainObject.Predmet.ProtustrankaFormatedWithAdressOIB>
  <DomainObject.Predmet.ProtustrankaWithAdress>
    <izvorni_sadrzaj>ZLIK TIME jednostavno društvo s ograničenom odgovornošću za ugostiteljstvo i trgovinu Pakoštanska 5, 10000 Zagreb</izvorni_sadrzaj>
    <derivirana_varijabla naziv="DomainObject.Predmet.ProtustrankaWithAdress_1">ZLIK TIME jednostavno društvo s ograničenom odgovornošću za ugostiteljstvo i trgovinu Pakoštanska 5, 10000 Zagreb</derivirana_varijabla>
  </DomainObject.Predmet.ProtustrankaWithAdress>
  <DomainObject.Predmet.ProtustrankaWithAdressOIB>
    <izvorni_sadrzaj>ZLIK TIME jednostavno društvo s ograničenom odgovornošću za ugostiteljstvo i trgovinu, OIB 80331514783, Pakoštanska 5, 10000 Zagreb</izvorni_sadrzaj>
    <derivirana_varijabla naziv="DomainObject.Predmet.ProtustrankaWithAdressOIB_1">ZLIK TIME jednostavno društvo s ograničenom odgovornošću za ugostiteljstvo i trgovinu, OIB 80331514783, Pakoštanska 5, 10000 Zagreb</derivirana_varijabla>
  </DomainObject.Predmet.ProtustrankaWithAdressOIB>
  <DomainObject.Predmet.ProtustrankaNazivFormated>
    <izvorni_sadrzaj>ZLIK TIME jednostavno društvo s ograničenom odgovornošću za ugostiteljstvo i trgovinu</izvorni_sadrzaj>
    <derivirana_varijabla naziv="DomainObject.Predmet.ProtustrankaNazivFormated_1">ZLIK TIME jednostavno društvo s ograničenom odgovornošću za ugostiteljstvo i trgovinu</derivirana_varijabla>
  </DomainObject.Predmet.ProtustrankaNazivFormated>
  <DomainObject.Predmet.ProtustrankaNazivFormatedOIB>
    <izvorni_sadrzaj>ZLIK TIME jednostavno društvo s ograničenom odgovornošću za ugostiteljstvo i trgovinu, OIB 80331514783</izvorni_sadrzaj>
    <derivirana_varijabla naziv="DomainObject.Predmet.ProtustrankaNazivFormatedOIB_1">ZLIK TIME jednostavno društvo s ograničenom odgovornošću za ugostiteljstvo i trgovinu, OIB 80331514783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ZLIK TIME jednostavno društvo s ograničenom odgovornošću za ugostiteljstvo i trgovinu zastupanog po punomoćniku Zlato Kvesić</item>
    </izvorni_sadrzaj>
    <derivirana_varijabla naziv="DomainObject.Predmet.ProtuStrankaListFormated_1">
      <item>ZLIK TIME jednostavno društvo s ograničenom odgovornošću za ugostiteljstvo i trgovinu zastupanog po punomoćniku Zlato Kvesić</item>
    </derivirana_varijabla>
  </DomainObject.Predmet.ProtuStrankaListFormated>
  <DomainObject.Predmet.ProtuStrankaListFormatedOIB>
    <izvorni_sadrzaj>
      <item>ZLIK TIME jednostavno društvo s ograničenom odgovornošću za ugostiteljstvo i trgovinu, OIB 80331514783 zastupanog po punomoćniku Zlato Kvesić</item>
    </izvorni_sadrzaj>
    <derivirana_varijabla naziv="DomainObject.Predmet.ProtuStrankaListFormatedOIB_1">
      <item>ZLIK TIME jednostavno društvo s ograničenom odgovornošću za ugostiteljstvo i trgovinu, OIB 80331514783 zastupanog po punomoćniku Zlato Kvesić</item>
    </derivirana_varijabla>
  </DomainObject.Predmet.ProtuStrankaListFormatedOIB>
  <DomainObject.Predmet.ProtuStrankaListFormatedWithAdress>
    <izvorni_sadrzaj>
      <item>ZLIK TIME jednostavno društvo s ograničenom odgovornošću za ugostiteljstvo i trgovinu, Pakoštanska 5, 10000 Zagreb zastupanog po punomoćniku Zlato Kvesić</item>
    </izvorni_sadrzaj>
    <derivirana_varijabla naziv="DomainObject.Predmet.ProtuStrankaListFormatedWithAdress_1">
      <item>ZLIK TIME jednostavno društvo s ograničenom odgovornošću za ugostiteljstvo i trgovinu, Pakoštanska 5, 10000 Zagreb zastupanog po punomoćniku Zlato Kvesić</item>
    </derivirana_varijabla>
  </DomainObject.Predmet.ProtuStrankaListFormatedWithAdress>
  <DomainObject.Predmet.ProtuStrankaListFormatedWithAdressOIB>
    <izvorni_sadrzaj>
      <item>ZLIK TIME jednostavno društvo s ograničenom odgovornošću za ugostiteljstvo i trgovinu, OIB 80331514783, Pakoštanska 5, 10000 Zagreb zastupanog po punomoćniku Zlato Kvesić</item>
    </izvorni_sadrzaj>
    <derivirana_varijabla naziv="DomainObject.Predmet.ProtuStrankaListFormatedWithAdressOIB_1">
      <item>ZLIK TIME jednostavno društvo s ograničenom odgovornošću za ugostiteljstvo i trgovinu, OIB 80331514783, Pakoštanska 5, 10000 Zagreb zastupanog po punomoćniku Zlato Kvesić</item>
    </derivirana_varijabla>
  </DomainObject.Predmet.ProtuStrankaListFormatedWithAdressOIB>
  <DomainObject.Predmet.ProtuStrankaListNazivFormated>
    <izvorni_sadrzaj>
      <item>ZLIK TIME jednostavno društvo s ograničenom odgovornošću za ugostiteljstvo i trgovinu</item>
    </izvorni_sadrzaj>
    <derivirana_varijabla naziv="DomainObject.Predmet.ProtuStrankaListNazivFormated_1">
      <item>ZLIK TIME jednostavno društvo s ograničenom odgovornošću za ugostiteljstvo i trgovinu</item>
    </derivirana_varijabla>
  </DomainObject.Predmet.ProtuStrankaListNazivFormated>
  <DomainObject.Predmet.ProtuStrankaListNazivFormatedOIB>
    <izvorni_sadrzaj>
      <item>ZLIK TIME jednostavno društvo s ograničenom odgovornošću za ugostiteljstvo i trgovinu, OIB 80331514783</item>
    </izvorni_sadrzaj>
    <derivirana_varijabla naziv="DomainObject.Predmet.ProtuStrankaListNazivFormatedOIB_1">
      <item>ZLIK TIME jednostavno društvo s ograničenom odgovornošću za ugostiteljstvo i trgovinu, OIB 80331514783</item>
    </derivirana_varijabla>
  </DomainObject.Predmet.ProtuStrankaListNazivFormatedOIB>
  <DomainObject.Predmet.OstaliListFormated>
    <izvorni_sadrzaj>
      <item>Zlato Kvesić punomoćnik sudionika u postupku ZLIK TIME jednostavno društvo s ograničenom odgovornošću za ugostiteljstvo i trgovinu</item>
      <item>Raiffeisenbank Austria d.d.</item>
    </izvorni_sadrzaj>
    <derivirana_varijabla naziv="DomainObject.Predmet.OstaliListFormated_1">
      <item>Zlato Kvesić punomoćnik sudionika u postupku ZLIK TIME jednostavno društvo s ograničenom odgovornošću za ugostiteljstvo i trgovinu</item>
      <item>Raiffeisenbank Austria d.d.</item>
    </derivirana_varijabla>
  </DomainObject.Predmet.OstaliListFormated>
  <DomainObject.Predmet.OstaliListFormatedOIB>
    <izvorni_sadrzaj>
      <item>Zlato Kvesić, OIB 40468862088 punomoćnik sudionika u postupku ZLIK TIME jednostavno društvo s ograničenom odgovornošću za ugostiteljstvo i trgovinu</item>
      <item>Raiffeisenbank Austria d.d., OIB 53056966535</item>
    </izvorni_sadrzaj>
    <derivirana_varijabla naziv="DomainObject.Predmet.OstaliListFormatedOIB_1">
      <item>Zlato Kvesić, OIB 40468862088 punomoćnik sudionika u postupku ZLIK TIME jednostavno društvo s ograničenom odgovornošću za ugostiteljstvo i trgovinu</item>
      <item>Raiffeisenbank Austria d.d., OIB 53056966535</item>
    </derivirana_varijabla>
  </DomainObject.Predmet.OstaliListFormatedOIB>
  <DomainObject.Predmet.OstaliListFormatedWithAdress>
    <izvorni_sadrzaj>
      <item>Zlato Kvesić, Ulica Ivana Rendića 28 A, 10000 Zagreb punomoćnik sudionika u postupku ZLIK TIME jednostavno društvo s ograničenom odgovornošću za ugostiteljstvo i trgovinu</item>
      <item>Raiffeisenbank Austria d.d., Magazinska cesta 69, 10000 Zagreb</item>
    </izvorni_sadrzaj>
    <derivirana_varijabla naziv="DomainObject.Predmet.OstaliListFormatedWithAdress_1">
      <item>Zlato Kvesić, Ulica Ivana Rendića 28 A, 10000 Zagreb punomoćnik sudionika u postupku ZLIK TIME jednostavno društvo s ograničenom odgovornošću za ugostiteljstvo i trgovinu</item>
      <item>Raiffeisenbank Austria d.d., Magazinska cesta 69, 10000 Zagreb</item>
    </derivirana_varijabla>
  </DomainObject.Predmet.OstaliListFormatedWithAdress>
  <DomainObject.Predmet.OstaliListFormatedWithAdressOIB>
    <izvorni_sadrzaj>
      <item>Zlato Kvesić, OIB 40468862088, Ulica Ivana Rendića 28 A, 10000 Zagreb punomoćnik sudionika u postupku ZLIK TIME jednostavno društvo s ograničenom odgovornošću za ugostiteljstvo i trgovinu</item>
      <item>Raiffeisenbank Austria d.d., OIB 53056966535, Magazinska cesta 69, 10000 Zagreb</item>
    </izvorni_sadrzaj>
    <derivirana_varijabla naziv="DomainObject.Predmet.OstaliListFormatedWithAdressOIB_1">
      <item>Zlato Kvesić, OIB 40468862088, Ulica Ivana Rendića 28 A, 10000 Zagreb punomoćnik sudionika u postupku ZLIK TIME jednostavno društvo s ograničenom odgovornošću za ugostiteljstvo i trgovinu</item>
      <item>Raiffeisenbank Austria d.d., OIB 53056966535, Magazinska cesta 69, 10000 Zagreb</item>
    </derivirana_varijabla>
  </DomainObject.Predmet.OstaliListFormatedWithAdressOIB>
  <DomainObject.Predmet.OstaliListNazivFormated>
    <izvorni_sadrzaj>
      <item>Zlato Kvesić</item>
      <item>Raiffeisenbank Austria d.d.</item>
    </izvorni_sadrzaj>
    <derivirana_varijabla naziv="DomainObject.Predmet.OstaliListNazivFormated_1">
      <item>Zlato Kvesić</item>
      <item>Raiffeisenbank Austria d.d.</item>
    </derivirana_varijabla>
  </DomainObject.Predmet.OstaliListNazivFormated>
  <DomainObject.Predmet.OstaliListNazivFormatedOIB>
    <izvorni_sadrzaj>
      <item>Zlato Kvesić, OIB 40468862088</item>
      <item>Raiffeisenbank Austria d.d., OIB 53056966535</item>
    </izvorni_sadrzaj>
    <derivirana_varijabla naziv="DomainObject.Predmet.OstaliListNazivFormatedOIB_1">
      <item>Zlato Kvesić, OIB 40468862088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St-6541/2016-20</izvorni_sadrzaj>
    <derivirana_varijabla naziv="DomainObject.PoslovniBrojDokumenta_1">St-6541/2016-20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ZLIK TIME jednostavno društvo s ograničenom odgovornošću za ugostiteljstvo i trgovinu</izvorni_sadrzaj>
    <derivirana_varijabla naziv="DomainObject.Predmet.ProtustrankaIDrugi_1">ZLIK TIME jednostavno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ZLIK TIME jednostavno društvo s ograničenom odgovornošću za ugostiteljstvo i trgovinu, OIB 80331514783, Pakoštanska 5, 10000 Zagreb</izvorni_sadrzaj>
    <derivirana_varijabla naziv="DomainObject.Predmet.ProtustrankaIDrugiAdressOIB_1">ZLIK TIME jednostavno društvo s ograničenom odgovornošću za ugostiteljstvo i trgovinu, OIB 80331514783,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ZLIK TIME jednostavno društvo s ograničenom odgovornošću za ugostiteljstvo i trgovinu</item>
      <item>Zlato Kvesić</item>
      <item>Raiffeisenbank Austria d.d.</item>
    </izvorni_sadrzaj>
    <derivirana_varijabla naziv="DomainObject.Predmet.SudioniciListNaziv_1">
      <item>FINA Regionalni centar Zagreb</item>
      <item>ZLIK TIME jednostavno društvo s ograničenom odgovornošću za ugostiteljstvo i trgovinu</item>
      <item>Zlato Kvesić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ZLIK TIME jednostavno društvo s ograničenom odgovornošću za ugostiteljstvo i trgovinu, OIB 80331514783, Pakoštanska 5,10000 Zagreb</item>
      <item>Zlato Kvesić, OIB 40468862088, Ulica Ivana Rendića 28 A,10000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ZLIK TIME jednostavno društvo s ograničenom odgovornošću za ugostiteljstvo i trgovinu, OIB 80331514783, Pakoštanska 5,10000 Zagreb</item>
      <item>Zlato Kvesić, OIB 40468862088, Ulica Ivana Rendića 28 A,10000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80331514783</item>
      <item>, OIB 40468862088</item>
      <item>, OIB 53056966535</item>
    </izvorni_sadrzaj>
    <derivirana_varijabla naziv="DomainObject.Predmet.SudioniciListNazivOIB_1">
      <item>, OIB 85821130368</item>
      <item>, OIB 80331514783</item>
      <item>, OIB 40468862088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6B990F-3D33-4A54-8A30-47FA539C0D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162</properties:Words>
  <properties:Characters>800</properties:Characters>
  <properties:Lines>35</properties:Lines>
  <properties:Paragraphs>15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2017-07-20T09:47:00Z</cp:lastPrinted>
  <dcterms:modified xmlns:xsi="http://www.w3.org/2001/XMLSchema-instance" xsi:type="dcterms:W3CDTF">2017-07-20T09:47:00Z</dcterms:modified>
  <cp:revision>60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St-6541/2016-20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