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04a1" w14:paraId="aa104a1" w:rsidRDefault="002B35A0" w:rsidP="00B41623" w:rsidR="002B35A0" w:rsidRPr="0065620B">
      <w:pPr>
        <w15:collapsed w:val="false"/>
        <w:rPr>
          <w:b/>
        </w:rPr>
      </w:pPr>
      <w:bookmarkStart w:name="_GoBack" w:id="0"/>
      <w:bookmarkEnd w:id="0"/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C15442" w:rsidR="00C15442" w:rsidRPr="0065620B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EB1521" w:rsidR="002B35A0" w:rsidRPr="00EB1521">
      <w:pPr>
        <w:jc w:val="both"/>
      </w:pPr>
      <w:r w:rsidRPr="0065620B">
        <w:tab/>
      </w:r>
      <w:r w:rsidR="003C156A" w:rsidRPr="0065620B">
        <w:t xml:space="preserve">Trgovački sud u Rijeci, po </w:t>
      </w:r>
      <w:proofErr w:type="spellStart"/>
      <w:r w:rsidR="003C156A" w:rsidRPr="0065620B">
        <w:t>Liljani</w:t>
      </w:r>
      <w:proofErr w:type="spellEnd"/>
      <w:r w:rsidR="003C156A" w:rsidRPr="0065620B">
        <w:t xml:space="preserve"> Ugrin</w:t>
      </w:r>
      <w:r w:rsidR="003E1AAB">
        <w:t xml:space="preserve"> </w:t>
      </w:r>
      <w:r w:rsidR="003C156A" w:rsidRPr="0065620B">
        <w:t xml:space="preserve">sucu pojedincu u postupku sklapanja </w:t>
      </w:r>
      <w:proofErr w:type="spellStart"/>
      <w:r w:rsidR="003C156A" w:rsidRPr="0065620B">
        <w:t>predstečajne</w:t>
      </w:r>
      <w:proofErr w:type="spellEnd"/>
      <w:r w:rsidR="003C156A" w:rsidRPr="0065620B">
        <w:t xml:space="preserve">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0D314B" w:rsidRPr="000D314B">
        <w:rPr>
          <w:bCs/>
        </w:rPr>
        <w:t>JURTELA društvo s ograničenom odgovornošću za graditeljstvo i trgovinu Gospić, Lički Novi, Lički Novi 20 (MBS 100012662 – OIB 21765861856)</w:t>
      </w:r>
      <w:r w:rsidR="00EB1521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</w:t>
      </w:r>
      <w:proofErr w:type="spellStart"/>
      <w:r w:rsidR="003C156A" w:rsidRPr="0065620B">
        <w:t>predstečajnoj</w:t>
      </w:r>
      <w:proofErr w:type="spellEnd"/>
      <w:r w:rsidR="003C156A" w:rsidRPr="0065620B">
        <w:t xml:space="preserve"> nagodbi („Narodne novine“ broj 108/12, 114/12, 81/13 i 112/13, u daljnjem tekstu: ZFPPN) </w:t>
      </w:r>
      <w:r w:rsidRPr="0065620B">
        <w:t xml:space="preserve">dana </w:t>
      </w:r>
      <w:r w:rsidR="00CF4A0D">
        <w:t>1</w:t>
      </w:r>
      <w:r w:rsidR="003E1AAB">
        <w:t>9</w:t>
      </w:r>
      <w:r w:rsidR="009F023E" w:rsidRPr="0065620B">
        <w:t xml:space="preserve">. </w:t>
      </w:r>
      <w:r w:rsidR="003E1AAB">
        <w:t xml:space="preserve">svibnja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F72526" w:rsidP="00A955DF" w:rsidR="00531FFE" w:rsidRPr="00A955DF">
      <w:pPr>
        <w:jc w:val="both"/>
        <w:rPr>
          <w:rFonts w:cs="Arial"/>
          <w:sz w:val="18"/>
          <w:szCs w:val="18"/>
        </w:rPr>
      </w:pPr>
      <w:r w:rsidRPr="0065620B">
        <w:t xml:space="preserve">I.    </w:t>
      </w:r>
      <w:r w:rsidR="002B35A0" w:rsidRPr="0065620B">
        <w:t xml:space="preserve">Odobrava se sklopljena </w:t>
      </w:r>
      <w:proofErr w:type="spellStart"/>
      <w:r w:rsidR="002B35A0" w:rsidRPr="0065620B">
        <w:t>predstečajna</w:t>
      </w:r>
      <w:proofErr w:type="spellEnd"/>
      <w:r w:rsidR="002B35A0" w:rsidRPr="0065620B">
        <w:t xml:space="preserve"> nagodba između </w:t>
      </w:r>
      <w:r w:rsidR="00DF08A3">
        <w:rPr>
          <w:bCs/>
        </w:rPr>
        <w:t xml:space="preserve">dužnika </w:t>
      </w:r>
      <w:r w:rsidR="000D314B" w:rsidRPr="000D314B">
        <w:rPr>
          <w:bCs/>
        </w:rPr>
        <w:t>JURTELA društvo s ograničenom odgovornošću za graditeljstvo i trgovinu Gospić, Lički Novi, Lički Novi 20 (MBS 100012662 – OIB 21765861856)</w:t>
      </w:r>
      <w:r w:rsidR="000D314B">
        <w:rPr>
          <w:bCs/>
        </w:rPr>
        <w:t xml:space="preserve">, </w:t>
      </w:r>
      <w:r w:rsidR="00531FFE">
        <w:t>u daljnjem tekstu: dužnik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531FFE">
        <w:t>, kako slijedi:</w:t>
      </w:r>
    </w:p>
    <w:p w:rsidRDefault="000C528D" w:rsidP="00531FFE" w:rsidR="000C528D" w:rsidRPr="0065620B">
      <w:pPr>
        <w:ind w:firstLine="708"/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759"/>
        <w:gridCol w:w="4477"/>
        <w:gridCol w:w="1842"/>
      </w:tblGrid>
      <w:tr w:rsidTr="002837D3" w:rsidR="00E12AB6" w:rsidRPr="0097229B">
        <w:trPr>
          <w:trHeight w:val="20"/>
        </w:trPr>
        <w:tc>
          <w:tcPr>
            <w:tcW w:type="dxa" w:w="994"/>
          </w:tcPr>
          <w:p w:rsidRDefault="00E12AB6" w:rsidP="00C955EE" w:rsidR="00E12AB6" w:rsidRPr="0097229B">
            <w:pPr>
              <w:ind w:left="360"/>
            </w:pPr>
          </w:p>
        </w:tc>
        <w:tc>
          <w:tcPr>
            <w:tcW w:type="dxa" w:w="1759"/>
          </w:tcPr>
          <w:p w:rsidRDefault="00E12AB6" w:rsidP="00C955EE" w:rsidR="00E12AB6" w:rsidRPr="0097229B">
            <w:r w:rsidRPr="0097229B">
              <w:t xml:space="preserve">OIB VJEROVNIKA </w:t>
            </w:r>
          </w:p>
        </w:tc>
        <w:tc>
          <w:tcPr>
            <w:tcW w:type="dxa" w:w="4477"/>
          </w:tcPr>
          <w:p w:rsidRDefault="00E12AB6" w:rsidP="00C955EE" w:rsidR="00E12AB6" w:rsidRPr="0097229B">
            <w:r w:rsidRPr="0097229B">
              <w:t xml:space="preserve">NAZIV VJEROVNIKA </w:t>
            </w:r>
          </w:p>
        </w:tc>
        <w:tc>
          <w:tcPr>
            <w:tcW w:type="dxa" w:w="1842"/>
          </w:tcPr>
          <w:p w:rsidRDefault="00E12AB6" w:rsidP="00C955EE" w:rsidR="00E12AB6" w:rsidRPr="0097229B">
            <w:pPr>
              <w:jc w:val="right"/>
            </w:pPr>
            <w:r w:rsidRPr="0097229B">
              <w:t xml:space="preserve">UTVRĐENI IZNOS TRAŽBINE 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 w:rsidRPr="0097229B">
            <w:pPr>
              <w:ind w:left="360"/>
              <w:jc w:val="center"/>
            </w:pPr>
            <w:r w:rsidRPr="0097229B">
              <w:t>1.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97229B">
            <w:pPr>
              <w:jc w:val="center"/>
            </w:pPr>
            <w:r>
              <w:t>63073332379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97229B">
            <w:r>
              <w:t>HEP-Opskrba d.o.o. Zagreb, Ulica grada Vukovara 37</w:t>
            </w:r>
          </w:p>
        </w:tc>
        <w:tc>
          <w:tcPr>
            <w:tcW w:type="dxa" w:w="1842"/>
            <w:vAlign w:val="center"/>
          </w:tcPr>
          <w:p w:rsidRDefault="00E12AB6" w:rsidP="00C955EE" w:rsidR="00E12AB6" w:rsidRPr="0097229B">
            <w:pPr>
              <w:jc w:val="right"/>
            </w:pPr>
            <w:r>
              <w:t>10.197,28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 w:rsidRPr="0097229B">
            <w:pPr>
              <w:ind w:left="360"/>
              <w:jc w:val="center"/>
            </w:pPr>
            <w:r w:rsidRPr="0097229B">
              <w:t>2.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97229B">
            <w:pPr>
              <w:jc w:val="center"/>
            </w:pPr>
            <w:r>
              <w:t>7676693758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97229B">
            <w:r>
              <w:t>FRANCK d.o.o. Zagreb, Vodovodna 20</w:t>
            </w:r>
          </w:p>
        </w:tc>
        <w:tc>
          <w:tcPr>
            <w:tcW w:type="dxa" w:w="1842"/>
            <w:vAlign w:val="center"/>
          </w:tcPr>
          <w:p w:rsidRDefault="00E12AB6" w:rsidP="00C955EE" w:rsidR="00E12AB6" w:rsidRPr="0097229B">
            <w:pPr>
              <w:jc w:val="right"/>
            </w:pPr>
            <w:r>
              <w:t>2.904,00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 w:rsidRPr="0097229B">
            <w:pPr>
              <w:ind w:left="360"/>
              <w:jc w:val="center"/>
            </w:pPr>
            <w:r>
              <w:t>3.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97229B">
            <w:pPr>
              <w:jc w:val="center"/>
            </w:pPr>
            <w:r>
              <w:t>85821130368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97229B">
            <w:r>
              <w:t>FINANCIJSKA AGENCIJA, Zagreb, Ulica grada Vukovara 70</w:t>
            </w:r>
          </w:p>
        </w:tc>
        <w:tc>
          <w:tcPr>
            <w:tcW w:type="dxa" w:w="1842"/>
            <w:vAlign w:val="center"/>
          </w:tcPr>
          <w:p w:rsidRDefault="00E12AB6" w:rsidP="00C955EE" w:rsidR="00E12AB6" w:rsidRPr="0097229B">
            <w:pPr>
              <w:jc w:val="right"/>
            </w:pPr>
            <w:r>
              <w:t>40,93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 w:rsidRPr="0097229B">
            <w:pPr>
              <w:ind w:left="360"/>
              <w:jc w:val="center"/>
            </w:pPr>
            <w:r>
              <w:t>4.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7B388F">
            <w:pPr>
              <w:jc w:val="center"/>
            </w:pPr>
            <w:r>
              <w:t>22538763965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7B388F">
            <w:r>
              <w:t xml:space="preserve">GRAD GOSPIĆ, Gospić, </w:t>
            </w:r>
            <w:proofErr w:type="spellStart"/>
            <w:r>
              <w:t>Budačka</w:t>
            </w:r>
            <w:proofErr w:type="spellEnd"/>
            <w:r>
              <w:t xml:space="preserve"> 55</w:t>
            </w:r>
          </w:p>
        </w:tc>
        <w:tc>
          <w:tcPr>
            <w:tcW w:type="dxa" w:w="1842"/>
            <w:vAlign w:val="center"/>
          </w:tcPr>
          <w:p w:rsidRDefault="00E12AB6" w:rsidP="00C955EE" w:rsidR="00E12AB6" w:rsidRPr="0097229B">
            <w:pPr>
              <w:jc w:val="right"/>
            </w:pPr>
            <w:r>
              <w:t>9.428,24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>
            <w:pPr>
              <w:ind w:left="360"/>
              <w:jc w:val="center"/>
            </w:pPr>
            <w:r>
              <w:t>5.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7B388F">
            <w:pPr>
              <w:jc w:val="center"/>
            </w:pPr>
            <w:r>
              <w:t>56668956985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7B388F">
            <w:r>
              <w:t xml:space="preserve">HRVATSKO DRUŠTVO SKLADATELJA, Zagreb, </w:t>
            </w:r>
            <w:proofErr w:type="spellStart"/>
            <w:r>
              <w:t>Berislavićeva</w:t>
            </w:r>
            <w:proofErr w:type="spellEnd"/>
            <w:r>
              <w:t xml:space="preserve"> 9</w:t>
            </w:r>
          </w:p>
        </w:tc>
        <w:tc>
          <w:tcPr>
            <w:tcW w:type="dxa" w:w="1842"/>
            <w:vAlign w:val="center"/>
          </w:tcPr>
          <w:p w:rsidRDefault="00E12AB6" w:rsidP="00C955EE" w:rsidR="00E12AB6">
            <w:pPr>
              <w:jc w:val="right"/>
            </w:pPr>
            <w:r>
              <w:t>2.137,53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>
            <w:pPr>
              <w:ind w:left="360"/>
              <w:jc w:val="center"/>
            </w:pPr>
            <w:r>
              <w:t>6.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7B388F">
            <w:pPr>
              <w:jc w:val="center"/>
            </w:pPr>
            <w:r>
              <w:t>81793146560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7B388F">
            <w:r>
              <w:t>Hrvatski Telekom d.d. Zagreb, Roberta Frangeša Mihanovića 9</w:t>
            </w:r>
          </w:p>
        </w:tc>
        <w:tc>
          <w:tcPr>
            <w:tcW w:type="dxa" w:w="1842"/>
            <w:vAlign w:val="center"/>
          </w:tcPr>
          <w:p w:rsidRDefault="00E12AB6" w:rsidP="00C955EE" w:rsidR="00E12AB6">
            <w:pPr>
              <w:jc w:val="right"/>
            </w:pPr>
            <w:r>
              <w:t>3.440,29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>
            <w:pPr>
              <w:ind w:left="360"/>
              <w:jc w:val="center"/>
            </w:pPr>
            <w:r>
              <w:t>7.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FF2C40">
            <w:pPr>
              <w:jc w:val="center"/>
            </w:pPr>
            <w:r>
              <w:t>68419124305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7B388F">
            <w:r>
              <w:t>Hrvatska radiotelevizija, Zagreb, Prisavlje 3</w:t>
            </w:r>
          </w:p>
        </w:tc>
        <w:tc>
          <w:tcPr>
            <w:tcW w:type="dxa" w:w="1842"/>
            <w:vAlign w:val="center"/>
          </w:tcPr>
          <w:p w:rsidRDefault="00E12AB6" w:rsidP="00C955EE" w:rsidR="00E12AB6">
            <w:pPr>
              <w:jc w:val="right"/>
            </w:pPr>
            <w:r>
              <w:t>3.587,58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>
            <w:pPr>
              <w:ind w:left="360"/>
              <w:jc w:val="center"/>
            </w:pPr>
            <w:r>
              <w:t>8.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7B388F">
            <w:pPr>
              <w:jc w:val="center"/>
            </w:pPr>
            <w:r>
              <w:t>96210828522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7B388F">
            <w:r>
              <w:t>ZAVOD ZA JAVNO ZDRAVSTVO LIČKO-SENJSKE ŽUPANIJE, Gospić, Senjskih žrtava 2</w:t>
            </w:r>
          </w:p>
        </w:tc>
        <w:tc>
          <w:tcPr>
            <w:tcW w:type="dxa" w:w="1842"/>
            <w:vAlign w:val="center"/>
          </w:tcPr>
          <w:p w:rsidRDefault="00E12AB6" w:rsidP="00C955EE" w:rsidR="00E12AB6">
            <w:pPr>
              <w:jc w:val="right"/>
            </w:pPr>
            <w:r>
              <w:t>3.337,55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>
            <w:pPr>
              <w:ind w:left="360"/>
              <w:jc w:val="center"/>
            </w:pPr>
            <w:r>
              <w:t>9.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7B388F">
            <w:pPr>
              <w:jc w:val="center"/>
            </w:pPr>
            <w:r>
              <w:t>28921383001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7B388F">
            <w:r>
              <w:t>HRVATSKE VODE, Zagreb, Ulica grada Vukovara 220</w:t>
            </w:r>
          </w:p>
        </w:tc>
        <w:tc>
          <w:tcPr>
            <w:tcW w:type="dxa" w:w="1842"/>
            <w:vAlign w:val="center"/>
          </w:tcPr>
          <w:p w:rsidRDefault="00E12AB6" w:rsidP="00C955EE" w:rsidR="00E12AB6">
            <w:pPr>
              <w:jc w:val="right"/>
            </w:pPr>
            <w:r>
              <w:t>417,80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>
            <w:pPr>
              <w:ind w:left="360"/>
              <w:jc w:val="center"/>
            </w:pPr>
            <w:r>
              <w:t>10.</w:t>
            </w:r>
          </w:p>
        </w:tc>
        <w:tc>
          <w:tcPr>
            <w:tcW w:type="dxa" w:w="1759"/>
            <w:vAlign w:val="center"/>
          </w:tcPr>
          <w:p w:rsidRDefault="00E12AB6" w:rsidP="00C955EE" w:rsidR="00E12AB6">
            <w:pPr>
              <w:jc w:val="center"/>
            </w:pPr>
            <w:r>
              <w:t>2733091454</w:t>
            </w:r>
          </w:p>
        </w:tc>
        <w:tc>
          <w:tcPr>
            <w:tcW w:type="dxa" w:w="4477"/>
            <w:vAlign w:val="center"/>
          </w:tcPr>
          <w:p w:rsidRDefault="00E12AB6" w:rsidP="00C955EE" w:rsidR="00E12AB6">
            <w:r>
              <w:t>MOST d.o.o., Otočac, Ante Starčevića 5</w:t>
            </w:r>
          </w:p>
        </w:tc>
        <w:tc>
          <w:tcPr>
            <w:tcW w:type="dxa" w:w="1842"/>
            <w:vAlign w:val="center"/>
          </w:tcPr>
          <w:p w:rsidRDefault="00E12AB6" w:rsidP="00C955EE" w:rsidR="00E12AB6">
            <w:pPr>
              <w:jc w:val="right"/>
            </w:pPr>
            <w:r>
              <w:t>4.493,46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>
            <w:pPr>
              <w:ind w:left="360"/>
              <w:jc w:val="center"/>
            </w:pPr>
            <w:r>
              <w:lastRenderedPageBreak/>
              <w:t>11.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7B388F">
            <w:pPr>
              <w:jc w:val="center"/>
            </w:pPr>
            <w:r>
              <w:t>28495895537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7B388F">
            <w:r>
              <w:t>PBZ CARD d.o.o., Zagreb, Radnička cesta 44</w:t>
            </w:r>
          </w:p>
        </w:tc>
        <w:tc>
          <w:tcPr>
            <w:tcW w:type="dxa" w:w="1842"/>
            <w:vAlign w:val="center"/>
          </w:tcPr>
          <w:p w:rsidRDefault="00E12AB6" w:rsidP="00C955EE" w:rsidR="00E12AB6">
            <w:pPr>
              <w:jc w:val="right"/>
            </w:pPr>
            <w:r>
              <w:t>14.322,27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>
            <w:pPr>
              <w:ind w:left="360"/>
              <w:jc w:val="center"/>
            </w:pPr>
            <w:r>
              <w:t>12.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7B388F">
            <w:pPr>
              <w:jc w:val="center"/>
            </w:pPr>
            <w:r>
              <w:t>73068204229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7B388F">
            <w:proofErr w:type="spellStart"/>
            <w:r>
              <w:t>Pek</w:t>
            </w:r>
            <w:proofErr w:type="spellEnd"/>
            <w:r>
              <w:t>-</w:t>
            </w:r>
            <w:proofErr w:type="spellStart"/>
            <w:r>
              <w:t>Snack</w:t>
            </w:r>
            <w:proofErr w:type="spellEnd"/>
            <w:r>
              <w:t xml:space="preserve"> Franšiza d.o.o., Zagreb, Sv. Klara, </w:t>
            </w:r>
            <w:proofErr w:type="spellStart"/>
            <w:r>
              <w:t>Mrkšina</w:t>
            </w:r>
            <w:proofErr w:type="spellEnd"/>
            <w:r>
              <w:t xml:space="preserve"> 67/c</w:t>
            </w:r>
          </w:p>
        </w:tc>
        <w:tc>
          <w:tcPr>
            <w:tcW w:type="dxa" w:w="1842"/>
            <w:vAlign w:val="center"/>
          </w:tcPr>
          <w:p w:rsidRDefault="00E12AB6" w:rsidP="00C955EE" w:rsidR="00E12AB6">
            <w:pPr>
              <w:jc w:val="right"/>
            </w:pPr>
            <w:r>
              <w:t>93,75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>
            <w:pPr>
              <w:ind w:left="360"/>
              <w:jc w:val="center"/>
            </w:pPr>
            <w:r>
              <w:t>13.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7B388F">
            <w:pPr>
              <w:jc w:val="center"/>
            </w:pPr>
            <w:r>
              <w:t>18683136487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7B388F">
            <w:r>
              <w:t>REPUBLIKA HRVATSKA, MINISTARSTVO FINANCIJA – POREZNA UPRAVA, Zagreb</w:t>
            </w:r>
          </w:p>
        </w:tc>
        <w:tc>
          <w:tcPr>
            <w:tcW w:type="dxa" w:w="1842"/>
            <w:vAlign w:val="center"/>
          </w:tcPr>
          <w:p w:rsidRDefault="00E12AB6" w:rsidP="00C955EE" w:rsidR="00E12AB6">
            <w:pPr>
              <w:jc w:val="right"/>
            </w:pPr>
            <w:r>
              <w:t>110.578,22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>
            <w:pPr>
              <w:ind w:left="360"/>
              <w:jc w:val="center"/>
            </w:pPr>
            <w:r>
              <w:t>14.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7B388F">
            <w:pPr>
              <w:jc w:val="center"/>
            </w:pPr>
            <w:r>
              <w:t>69326397242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7B388F">
            <w:r>
              <w:t>SOCIETE GENERALE-SPLITSKA BANKA, Split, Ruđera Boškovića 16</w:t>
            </w:r>
          </w:p>
        </w:tc>
        <w:tc>
          <w:tcPr>
            <w:tcW w:type="dxa" w:w="1842"/>
            <w:vAlign w:val="center"/>
          </w:tcPr>
          <w:p w:rsidRDefault="00E12AB6" w:rsidP="00C955EE" w:rsidR="00E12AB6">
            <w:pPr>
              <w:jc w:val="right"/>
            </w:pPr>
            <w:r>
              <w:t>1.517,93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>
            <w:pPr>
              <w:ind w:left="360"/>
              <w:jc w:val="center"/>
            </w:pPr>
            <w:r>
              <w:t>15.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7B388F">
            <w:pPr>
              <w:jc w:val="center"/>
            </w:pPr>
            <w:r>
              <w:t>90077579259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7B388F">
            <w:r>
              <w:t>USLUGA d.o.o., Gospić, Bužimska 10</w:t>
            </w:r>
          </w:p>
        </w:tc>
        <w:tc>
          <w:tcPr>
            <w:tcW w:type="dxa" w:w="1842"/>
            <w:vAlign w:val="center"/>
          </w:tcPr>
          <w:p w:rsidRDefault="00E12AB6" w:rsidP="00C955EE" w:rsidR="00E12AB6">
            <w:pPr>
              <w:jc w:val="right"/>
            </w:pPr>
            <w:r>
              <w:t>6.701,00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>
            <w:pPr>
              <w:ind w:left="360"/>
              <w:jc w:val="center"/>
            </w:pPr>
            <w:r>
              <w:t>16.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7B388F">
            <w:pPr>
              <w:jc w:val="center"/>
            </w:pPr>
            <w:r>
              <w:t>90836767169</w:t>
            </w:r>
          </w:p>
        </w:tc>
        <w:tc>
          <w:tcPr>
            <w:tcW w:type="dxa" w:w="4477"/>
            <w:vAlign w:val="center"/>
          </w:tcPr>
          <w:p w:rsidRDefault="00E12AB6" w:rsidP="00C955EE" w:rsidR="002837D3">
            <w:r>
              <w:t xml:space="preserve">MARIJANA STILINOVIĆ, </w:t>
            </w:r>
          </w:p>
          <w:p w:rsidRDefault="00E12AB6" w:rsidP="00C955EE" w:rsidR="00E12AB6" w:rsidRPr="007B388F">
            <w:r>
              <w:t>Tisno, Put Luke 3</w:t>
            </w:r>
          </w:p>
        </w:tc>
        <w:tc>
          <w:tcPr>
            <w:tcW w:type="dxa" w:w="1842"/>
            <w:vAlign w:val="center"/>
          </w:tcPr>
          <w:p w:rsidRDefault="00E12AB6" w:rsidP="00C955EE" w:rsidR="00E12AB6">
            <w:pPr>
              <w:jc w:val="right"/>
            </w:pPr>
            <w:r>
              <w:t>25.000,00 kn</w:t>
            </w:r>
          </w:p>
        </w:tc>
      </w:tr>
      <w:tr w:rsidTr="002837D3" w:rsidR="00E12AB6" w:rsidRPr="0097229B">
        <w:trPr>
          <w:trHeight w:val="20"/>
        </w:trPr>
        <w:tc>
          <w:tcPr>
            <w:tcW w:type="dxa" w:w="994"/>
            <w:vAlign w:val="center"/>
          </w:tcPr>
          <w:p w:rsidRDefault="00E12AB6" w:rsidP="00C955EE" w:rsidR="00E12AB6">
            <w:pPr>
              <w:ind w:left="360"/>
              <w:jc w:val="center"/>
            </w:pPr>
            <w:r>
              <w:t>17.</w:t>
            </w:r>
          </w:p>
        </w:tc>
        <w:tc>
          <w:tcPr>
            <w:tcW w:type="dxa" w:w="1759"/>
            <w:vAlign w:val="center"/>
          </w:tcPr>
          <w:p w:rsidRDefault="00E12AB6" w:rsidP="00C955EE" w:rsidR="00E12AB6" w:rsidRPr="007B388F">
            <w:pPr>
              <w:jc w:val="center"/>
            </w:pPr>
            <w:r>
              <w:t>89776586223</w:t>
            </w:r>
          </w:p>
        </w:tc>
        <w:tc>
          <w:tcPr>
            <w:tcW w:type="dxa" w:w="4477"/>
            <w:vAlign w:val="center"/>
          </w:tcPr>
          <w:p w:rsidRDefault="00E12AB6" w:rsidP="00C955EE" w:rsidR="00E12AB6" w:rsidRPr="007B388F">
            <w:r>
              <w:t>IVE STILINOVIĆ, Tisno, Put Luke 3</w:t>
            </w:r>
          </w:p>
        </w:tc>
        <w:tc>
          <w:tcPr>
            <w:tcW w:type="dxa" w:w="1842"/>
            <w:vAlign w:val="center"/>
          </w:tcPr>
          <w:p w:rsidRDefault="00E12AB6" w:rsidP="00C955EE" w:rsidR="00E12AB6">
            <w:pPr>
              <w:jc w:val="right"/>
            </w:pPr>
            <w:r>
              <w:t>161.657,97 kn</w:t>
            </w:r>
          </w:p>
        </w:tc>
      </w:tr>
    </w:tbl>
    <w:p w:rsidRDefault="007F78D9" w:rsidP="003F2BAF" w:rsidR="007F78D9" w:rsidRPr="0065620B">
      <w:pPr>
        <w:jc w:val="both"/>
      </w:pPr>
    </w:p>
    <w:p w:rsidRDefault="002B35A0" w:rsidP="007F78D9" w:rsidR="007F78D9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E12AB6" w:rsidRPr="00E12AB6">
        <w:rPr>
          <w:bCs/>
        </w:rPr>
        <w:t xml:space="preserve">Financijske agencije Rijeka vodi pod </w:t>
      </w:r>
      <w:proofErr w:type="spellStart"/>
      <w:r w:rsidR="00E12AB6" w:rsidRPr="00E12AB6">
        <w:rPr>
          <w:bCs/>
        </w:rPr>
        <w:t>posl</w:t>
      </w:r>
      <w:proofErr w:type="spellEnd"/>
      <w:r w:rsidR="00E12AB6" w:rsidRPr="00E12AB6">
        <w:rPr>
          <w:bCs/>
        </w:rPr>
        <w:t xml:space="preserve">. br. Klasa: UP-I/110/07/15-01/8201, </w:t>
      </w:r>
      <w:proofErr w:type="spellStart"/>
      <w:r w:rsidR="00E12AB6" w:rsidRPr="00E12AB6">
        <w:rPr>
          <w:bCs/>
        </w:rPr>
        <w:t>Ur</w:t>
      </w:r>
      <w:proofErr w:type="spellEnd"/>
      <w:r w:rsidR="00E12AB6" w:rsidRPr="00E12AB6">
        <w:rPr>
          <w:bCs/>
        </w:rPr>
        <w:t xml:space="preserve">. </w:t>
      </w:r>
      <w:proofErr w:type="spellStart"/>
      <w:r w:rsidR="00E12AB6" w:rsidRPr="00E12AB6">
        <w:rPr>
          <w:bCs/>
        </w:rPr>
        <w:t>br</w:t>
      </w:r>
      <w:proofErr w:type="spellEnd"/>
      <w:r w:rsidR="00E12AB6" w:rsidRPr="00E12AB6">
        <w:rPr>
          <w:bCs/>
        </w:rPr>
        <w:t>: 04-06-16-8201-103 od 3. ožujka 2016</w:t>
      </w:r>
      <w:r w:rsidR="00CF4A0D">
        <w:rPr>
          <w:bCs/>
        </w:rPr>
        <w:t>.</w:t>
      </w:r>
      <w:r w:rsidR="001D6EF2" w:rsidRPr="00D82491">
        <w:rPr>
          <w:bCs/>
        </w:rPr>
        <w:t xml:space="preserve">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1641EA" w:rsidP="007F78D9" w:rsidR="001641EA" w:rsidRPr="0065620B">
      <w:pPr>
        <w:jc w:val="both"/>
        <w:rPr>
          <w:bCs/>
        </w:rPr>
      </w:pPr>
    </w:p>
    <w:p w:rsidRDefault="002837D3" w:rsidP="002837D3" w:rsidR="002837D3" w:rsidRPr="001954D4">
      <w:pPr>
        <w:ind w:hanging="360" w:left="360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REPUBLIKA HRVATSKA, MINISTARSTVO FINANCIJA, POREZNA UPRAVA (OIB 18683136487) utvrđena je </w:t>
      </w:r>
      <w:r>
        <w:t>u ukupnom iznosu od 110.578,22 kn.</w:t>
      </w:r>
      <w:r>
        <w:rPr>
          <w:bCs/>
        </w:rPr>
        <w:t xml:space="preserve"> </w:t>
      </w:r>
      <w:r>
        <w:t xml:space="preserve">Nakon otpisa dospjelih kamata u iznosu od 23.457,24 kn, preostali iznos glavnog duga u visini od 87.120,98 kn dužnik će namiriti u 24 jednake mjesečne rate u visini od po 3.803,00 kn s uračunatom kamatom od 4,5% godišnje, počevši s otplatom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 w:rsidRPr="001954D4">
      <w:pPr>
        <w:ind w:hanging="360" w:left="360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GRAD GOSPIĆ, </w:t>
      </w:r>
      <w:proofErr w:type="spellStart"/>
      <w:r>
        <w:t>Budačka</w:t>
      </w:r>
      <w:proofErr w:type="spellEnd"/>
      <w:r>
        <w:t xml:space="preserve"> 55</w:t>
      </w:r>
      <w:r>
        <w:rPr>
          <w:bCs/>
        </w:rPr>
        <w:t xml:space="preserve"> , </w:t>
      </w:r>
      <w:r>
        <w:t xml:space="preserve">Gospić </w:t>
      </w:r>
      <w:r>
        <w:rPr>
          <w:bCs/>
        </w:rPr>
        <w:t xml:space="preserve">(OIB 22538763965) utvrđena je </w:t>
      </w:r>
      <w:r>
        <w:t>u ukupnom iznosu od 9.428,24 kn.</w:t>
      </w:r>
      <w:r>
        <w:rPr>
          <w:bCs/>
        </w:rPr>
        <w:t xml:space="preserve"> </w:t>
      </w:r>
      <w:r>
        <w:t xml:space="preserve">Nakon otpisa dospjelih kamata u iznosu od 1.255,53 kn, preostali iznos glavnog duga u visini od 8.172,71 kn dužnik će namiriti u 24 jednake mjesečne rate u visini od po 357,00 kn s uračunatom kamatom od 4,5% godišnje, počevši s otplatom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 w:rsidRPr="001954D4">
      <w:pPr>
        <w:ind w:hanging="360" w:left="360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HEP-Opskrba d.o.o. Zagreb, Ulica grada Vukovara 37 (OIB 63073332379) utvrđena je </w:t>
      </w:r>
      <w:r>
        <w:t>u ukupnom iznosu od 10.197,28 kn.</w:t>
      </w:r>
      <w:r>
        <w:rPr>
          <w:bCs/>
        </w:rPr>
        <w:t xml:space="preserve"> </w:t>
      </w:r>
      <w:r>
        <w:t xml:space="preserve">Nakon otpisa dospjelih kamata u iznosu od 2.866,02 kn, preostali iznos glavnog duga u visini od 7.331,26 kn dužnik će namiriti u 24 jednake mjesečne rate u visini od po 320,00 kn s uračunatom kamatom od 4,5% godišnje, počevši s otplatom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 w:rsidRPr="001954D4">
      <w:pPr>
        <w:ind w:hanging="360" w:left="360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HRVATSKO DRUŠTVO SKLADATELJA, </w:t>
      </w:r>
      <w:proofErr w:type="spellStart"/>
      <w:r>
        <w:rPr>
          <w:bCs/>
        </w:rPr>
        <w:t>Berislavićeva</w:t>
      </w:r>
      <w:proofErr w:type="spellEnd"/>
      <w:r>
        <w:rPr>
          <w:bCs/>
        </w:rPr>
        <w:t xml:space="preserve"> 9, Zagreb (OIB 56668956985) utvrđena je </w:t>
      </w:r>
      <w:r>
        <w:t>u ukupnom iznosu od 2.137,53 kn.</w:t>
      </w:r>
      <w:r>
        <w:rPr>
          <w:bCs/>
        </w:rPr>
        <w:t xml:space="preserve"> </w:t>
      </w:r>
      <w:r>
        <w:t xml:space="preserve">Nakon otpisa dospjelih kamata u iznosu od 458,63 kn, preostali iznos glavnog duga u visini od 1.678,90 kn dužnik će namiriti u 24 jednake mjesečne rate u visini od po 73,00 kn s uračunatom kamatom od 4,5% godišnje, počevši s otplatom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>
      <w:pPr>
        <w:ind w:hanging="360" w:left="360"/>
        <w:jc w:val="both"/>
      </w:pPr>
      <w:r>
        <w:rPr>
          <w:bCs/>
        </w:rPr>
        <w:t>5.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Hrvatska radiotelevizija, Prisavlje 3, Zagreb (OIB </w:t>
      </w:r>
      <w:r>
        <w:t>68419124305</w:t>
      </w:r>
      <w:r>
        <w:rPr>
          <w:bCs/>
        </w:rPr>
        <w:t xml:space="preserve">) utvrđena je </w:t>
      </w:r>
      <w:r>
        <w:t>u ukupnom iznosu od 3.587,58 kn.</w:t>
      </w:r>
      <w:r>
        <w:rPr>
          <w:bCs/>
        </w:rPr>
        <w:t xml:space="preserve"> </w:t>
      </w:r>
      <w:r>
        <w:t xml:space="preserve">Nakon otpisa dospjelih kamata u iznosu od 765,08 kn, preostali iznos glavnog duga u visini od 2.822,50 kn dužnik će namiriti u 24 jednake mjesečne rate u visini od po 123,00 kn s uračunatom kamatom od 4,5% godišnje, </w:t>
      </w:r>
      <w:r>
        <w:lastRenderedPageBreak/>
        <w:t xml:space="preserve">počevši s otplatom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>
      <w:pPr>
        <w:ind w:hanging="360" w:left="360"/>
        <w:jc w:val="both"/>
      </w:pPr>
      <w:r>
        <w:rPr>
          <w:bCs/>
        </w:rPr>
        <w:t>6.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ZAVOD ZA JAVNO ZDRAVSTVO LIČKO - SENJSKE ŽUPANIJE, </w:t>
      </w:r>
      <w:r>
        <w:t>Senjskih žrtava 2,</w:t>
      </w:r>
      <w:r>
        <w:rPr>
          <w:bCs/>
        </w:rPr>
        <w:t xml:space="preserve"> </w:t>
      </w:r>
      <w:r>
        <w:t xml:space="preserve">Gospić </w:t>
      </w:r>
      <w:r>
        <w:rPr>
          <w:bCs/>
        </w:rPr>
        <w:t xml:space="preserve">(OIB 96210828522) utvrđena je </w:t>
      </w:r>
      <w:r>
        <w:t>u ukupnom iznosu od 3.337,55 kn.</w:t>
      </w:r>
      <w:r>
        <w:rPr>
          <w:bCs/>
        </w:rPr>
        <w:t xml:space="preserve"> </w:t>
      </w:r>
      <w:r>
        <w:t xml:space="preserve">Tražbinu će dužnik namiriti u 24 jednake mjesečne rate u visini od po 146,00 kn s uračunatom kamatom od 4,5% godišnje, počevši s otplatom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>
      <w:pPr>
        <w:ind w:hanging="360" w:left="360"/>
        <w:jc w:val="both"/>
      </w:pPr>
      <w:r>
        <w:rPr>
          <w:bCs/>
        </w:rPr>
        <w:t>7.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USLUGA d.o.o. Gospić, Bužimska 10 (OIB 90077579259) utvrđena je </w:t>
      </w:r>
      <w:r>
        <w:t>u ukupnom iznosu od 6.701,00 kn.</w:t>
      </w:r>
      <w:r>
        <w:rPr>
          <w:bCs/>
        </w:rPr>
        <w:t xml:space="preserve"> </w:t>
      </w:r>
      <w:r>
        <w:t xml:space="preserve">Tražbinu će dužnik namiriti u 24 jednake mjesečne rate u visini od po 292,00 kn s uračunatom kamatom od 4,5% godišnje, počevši s otplatom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>
      <w:pPr>
        <w:ind w:hanging="360" w:left="360"/>
        <w:jc w:val="both"/>
      </w:pPr>
      <w:r>
        <w:rPr>
          <w:bCs/>
        </w:rPr>
        <w:t>8.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Financijska agencija, </w:t>
      </w:r>
      <w:r>
        <w:t>Ulica grada Vukovara 70,</w:t>
      </w:r>
      <w:r>
        <w:rPr>
          <w:bCs/>
        </w:rPr>
        <w:t xml:space="preserve"> Zagreb (OIB </w:t>
      </w:r>
      <w:r>
        <w:t>85821130368</w:t>
      </w:r>
      <w:r>
        <w:rPr>
          <w:bCs/>
        </w:rPr>
        <w:t xml:space="preserve">) utvrđena je </w:t>
      </w:r>
      <w:r>
        <w:t>u ukupnom iznosu od 40,93 kn.</w:t>
      </w:r>
      <w:r>
        <w:rPr>
          <w:bCs/>
        </w:rPr>
        <w:t xml:space="preserve"> </w:t>
      </w:r>
      <w:r>
        <w:t xml:space="preserve">Tražbinu će dužnik namiriti jednokratno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>
      <w:pPr>
        <w:ind w:hanging="360" w:left="360"/>
        <w:jc w:val="both"/>
      </w:pPr>
      <w:r>
        <w:rPr>
          <w:bCs/>
        </w:rPr>
        <w:t>9.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2845BA">
        <w:rPr>
          <w:bCs/>
        </w:rPr>
        <w:t>Hrvatske vode, pravna osoba za upravljanje vodama</w:t>
      </w:r>
      <w:r>
        <w:rPr>
          <w:bCs/>
        </w:rPr>
        <w:t xml:space="preserve">, Grada Vukovara 220, Zagreb (OIB </w:t>
      </w:r>
      <w:r>
        <w:t>28921383001</w:t>
      </w:r>
      <w:r>
        <w:rPr>
          <w:bCs/>
        </w:rPr>
        <w:t xml:space="preserve">) utvrđena je </w:t>
      </w:r>
      <w:r>
        <w:t>u ukupnom iznosu od 417,80 kn.</w:t>
      </w:r>
      <w:r>
        <w:rPr>
          <w:bCs/>
        </w:rPr>
        <w:t xml:space="preserve"> </w:t>
      </w:r>
      <w:r>
        <w:t xml:space="preserve">Tražbinu će dužnik namiriti jednokratno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>
      <w:pPr>
        <w:ind w:hanging="360" w:left="360"/>
        <w:jc w:val="both"/>
      </w:pPr>
      <w:r>
        <w:rPr>
          <w:bCs/>
        </w:rPr>
        <w:t>10.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E6486E">
        <w:rPr>
          <w:bCs/>
        </w:rPr>
        <w:t>SOCIET</w:t>
      </w:r>
      <w:r>
        <w:rPr>
          <w:bCs/>
        </w:rPr>
        <w:t xml:space="preserve">E GENERALE-SPLITSKA BANKA d.d. Split, Ruđera Boškovića 16 (OIB </w:t>
      </w:r>
      <w:r>
        <w:t>69326397242</w:t>
      </w:r>
      <w:r w:rsidRPr="00ED2D6C">
        <w:rPr>
          <w:rFonts w:cs="Arial"/>
          <w:color w:val="003366"/>
          <w:sz w:val="18"/>
          <w:szCs w:val="18"/>
        </w:rPr>
        <w:t xml:space="preserve"> </w:t>
      </w:r>
      <w:r>
        <w:rPr>
          <w:bCs/>
        </w:rPr>
        <w:t xml:space="preserve">) utvrđena je </w:t>
      </w:r>
      <w:r>
        <w:t>u ukupnom iznosu od 1.517,93 kn.</w:t>
      </w:r>
      <w:r w:rsidRPr="00AB660A">
        <w:t xml:space="preserve"> </w:t>
      </w:r>
      <w:r>
        <w:t xml:space="preserve">Tražbinu će dužnik namiriti jednokratno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>
      <w:pPr>
        <w:ind w:hanging="360" w:left="360"/>
        <w:jc w:val="both"/>
      </w:pPr>
      <w:r>
        <w:rPr>
          <w:bCs/>
        </w:rPr>
        <w:t>11.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PBZ CARD d.o.o. Zagreb, Radnička cesta 44 (OIB </w:t>
      </w:r>
      <w:r>
        <w:t>28495895537</w:t>
      </w:r>
      <w:r>
        <w:rPr>
          <w:bCs/>
        </w:rPr>
        <w:t xml:space="preserve">) utvrđena je </w:t>
      </w:r>
      <w:r>
        <w:t>u ukupnom iznosu od 14.322,27 kn.</w:t>
      </w:r>
      <w:r>
        <w:rPr>
          <w:bCs/>
        </w:rPr>
        <w:t xml:space="preserve"> </w:t>
      </w:r>
      <w:r>
        <w:t xml:space="preserve">Nakon otpisa 50% utvrđene tražbine, preostali iznos glavnog duga u visini od 7.161,35 kn dužnik će namiriti u 60 jednakih mjesečnih rata u visini od po 134,00 kn s uračunatom kamatom od 4,5% godišnje, počevši s otplatom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>
      <w:pPr>
        <w:ind w:hanging="360" w:left="360"/>
        <w:jc w:val="both"/>
      </w:pPr>
      <w:r>
        <w:rPr>
          <w:bCs/>
        </w:rPr>
        <w:t>12.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>FRANCK, d.d. Zagreb, Vodovodna 20 (OIB 0</w:t>
      </w:r>
      <w:r>
        <w:t>7676693758</w:t>
      </w:r>
      <w:r w:rsidRPr="00ED2D6C">
        <w:rPr>
          <w:rFonts w:cs="Arial"/>
          <w:color w:val="003366"/>
          <w:sz w:val="18"/>
          <w:szCs w:val="18"/>
        </w:rPr>
        <w:t xml:space="preserve"> </w:t>
      </w:r>
      <w:r>
        <w:rPr>
          <w:bCs/>
        </w:rPr>
        <w:t xml:space="preserve">) utvrđena je </w:t>
      </w:r>
      <w:r>
        <w:t>u ukupnom iznosu od 2.904,00 kn.</w:t>
      </w:r>
      <w:r>
        <w:rPr>
          <w:bCs/>
        </w:rPr>
        <w:t xml:space="preserve"> </w:t>
      </w:r>
      <w:r>
        <w:t xml:space="preserve">Nakon otpisa dospjelih kamata u iznosu od 906,00 kn, preostali iznos glavnog duga u visini od 1.998,00 kn dužnik će namiriti u 60 jednakih mjesečnih rata u visini od po 37,00 kn s uračunatom kamatom od 4,5% godišnje, počevši s otplatom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>
      <w:pPr>
        <w:ind w:hanging="360" w:left="360"/>
        <w:jc w:val="both"/>
      </w:pPr>
      <w:r>
        <w:rPr>
          <w:bCs/>
        </w:rPr>
        <w:t>13.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proofErr w:type="spellStart"/>
      <w:r>
        <w:rPr>
          <w:bCs/>
        </w:rPr>
        <w:t>Pek</w:t>
      </w:r>
      <w:proofErr w:type="spellEnd"/>
      <w:r>
        <w:rPr>
          <w:bCs/>
        </w:rPr>
        <w:t>-</w:t>
      </w:r>
      <w:proofErr w:type="spellStart"/>
      <w:r>
        <w:rPr>
          <w:bCs/>
        </w:rPr>
        <w:t>Snack</w:t>
      </w:r>
      <w:proofErr w:type="spellEnd"/>
      <w:r>
        <w:rPr>
          <w:bCs/>
        </w:rPr>
        <w:t xml:space="preserve"> Franšiza d.o.o. Zagreb, </w:t>
      </w:r>
      <w:r w:rsidRPr="00FA691C">
        <w:rPr>
          <w:bCs/>
        </w:rPr>
        <w:t xml:space="preserve">Sv. Klara, </w:t>
      </w:r>
      <w:proofErr w:type="spellStart"/>
      <w:r w:rsidRPr="00FA691C">
        <w:rPr>
          <w:bCs/>
        </w:rPr>
        <w:t>Mrkšina</w:t>
      </w:r>
      <w:proofErr w:type="spellEnd"/>
      <w:r w:rsidRPr="00FA691C">
        <w:rPr>
          <w:bCs/>
        </w:rPr>
        <w:t xml:space="preserve"> 67/c </w:t>
      </w:r>
      <w:r>
        <w:rPr>
          <w:bCs/>
        </w:rPr>
        <w:t xml:space="preserve">(OIB </w:t>
      </w:r>
      <w:r>
        <w:t>73068204229</w:t>
      </w:r>
      <w:r w:rsidRPr="00ED2D6C">
        <w:rPr>
          <w:rFonts w:cs="Arial"/>
          <w:color w:val="003366"/>
          <w:sz w:val="18"/>
          <w:szCs w:val="18"/>
        </w:rPr>
        <w:t xml:space="preserve"> </w:t>
      </w:r>
      <w:r>
        <w:rPr>
          <w:bCs/>
        </w:rPr>
        <w:t xml:space="preserve">) utvrđena je </w:t>
      </w:r>
      <w:r>
        <w:t>u ukupnom iznosu od 93,75 kn.</w:t>
      </w:r>
      <w:r>
        <w:rPr>
          <w:bCs/>
        </w:rPr>
        <w:t xml:space="preserve"> </w:t>
      </w:r>
      <w:r>
        <w:t xml:space="preserve">Tražbinu će dužnik namiriti jednokratno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>
      <w:pPr>
        <w:ind w:hanging="360" w:left="360"/>
        <w:jc w:val="both"/>
      </w:pPr>
      <w:r>
        <w:rPr>
          <w:bCs/>
        </w:rPr>
        <w:t>14.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Hrvatski Telekom d.d. Zagreb, Roberta Frangeša Mihanovića 9 (OIB </w:t>
      </w:r>
      <w:r>
        <w:t>81793146560</w:t>
      </w:r>
      <w:r>
        <w:rPr>
          <w:bCs/>
        </w:rPr>
        <w:t xml:space="preserve">) utvrđena je </w:t>
      </w:r>
      <w:r>
        <w:t>u ukupnom iznosu od 3.440,29 kn.</w:t>
      </w:r>
      <w:r>
        <w:rPr>
          <w:bCs/>
        </w:rPr>
        <w:t xml:space="preserve"> </w:t>
      </w:r>
      <w:r>
        <w:t xml:space="preserve">Nakon otpisa dospjelih kamata u iznosu od 1.483,29 kn, preostali iznos glavnog duga u visini od 1.957,00 kn dužnik će namiriti u 60 jednakih mjesečnih rata u visini od po 36,00 kn s uračunatom kamatom od 4,5% godišnje, počevši s otplatom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>
      <w:pPr>
        <w:ind w:hanging="360" w:left="360"/>
        <w:jc w:val="both"/>
      </w:pPr>
      <w:r>
        <w:rPr>
          <w:bCs/>
        </w:rPr>
        <w:lastRenderedPageBreak/>
        <w:t>15.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>MOST d.o.o. Otočac, Ante Starčevića 5 (OIB 0</w:t>
      </w:r>
      <w:r>
        <w:t>2733091454</w:t>
      </w:r>
      <w:r>
        <w:rPr>
          <w:bCs/>
        </w:rPr>
        <w:t xml:space="preserve">) utvrđena je </w:t>
      </w:r>
      <w:r>
        <w:t>u ukupnom iznosu od 4.493,46 kn.</w:t>
      </w:r>
      <w:r>
        <w:rPr>
          <w:bCs/>
        </w:rPr>
        <w:t xml:space="preserve"> </w:t>
      </w:r>
      <w:r>
        <w:t xml:space="preserve">Tražbinu će dužnik će namiriti u 60 jednakih mjesečnih rata u visini od po 84,00 kn s uračunatom kamatom od 4,5% godišnje, počevši s otplatom najkasnije u roku od 30 dana od dana pravomoćnosti Rješenja o odobravanju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2837D3" w:rsidP="002837D3" w:rsidR="002837D3">
      <w:pPr>
        <w:ind w:hanging="360" w:left="360"/>
        <w:jc w:val="both"/>
      </w:pPr>
      <w:r>
        <w:rPr>
          <w:bCs/>
        </w:rPr>
        <w:t>16.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IVE STILINOVIĆA, </w:t>
      </w:r>
      <w:r>
        <w:t>Tisno, Put Luke 3</w:t>
      </w:r>
      <w:r>
        <w:rPr>
          <w:bCs/>
        </w:rPr>
        <w:t xml:space="preserve"> (OIB </w:t>
      </w:r>
      <w:r>
        <w:t>89776586223</w:t>
      </w:r>
      <w:r w:rsidRPr="00ED2D6C">
        <w:rPr>
          <w:rFonts w:cs="Arial"/>
          <w:color w:val="003366"/>
          <w:sz w:val="18"/>
          <w:szCs w:val="18"/>
        </w:rPr>
        <w:t xml:space="preserve"> </w:t>
      </w:r>
      <w:r>
        <w:rPr>
          <w:bCs/>
        </w:rPr>
        <w:t xml:space="preserve">) utvrđena je </w:t>
      </w:r>
      <w:r>
        <w:t>u ukupnom iznosu od 161.657,97 kn.</w:t>
      </w:r>
      <w:r>
        <w:rPr>
          <w:bCs/>
        </w:rPr>
        <w:t xml:space="preserve"> </w:t>
      </w:r>
      <w:r>
        <w:t xml:space="preserve">Tražbina će se namiriti jednokratno po prodaji dijela imovine tvrtke </w:t>
      </w:r>
      <w:proofErr w:type="spellStart"/>
      <w:r>
        <w:t>Jurtela</w:t>
      </w:r>
      <w:proofErr w:type="spellEnd"/>
      <w:r>
        <w:t xml:space="preserve"> d.o.o. ili iz mogućih drugih izvora financiranja, a najkasnije na dan dospijeća kredita za koji jamči, 31. prosinca 2020. godine;</w:t>
      </w:r>
    </w:p>
    <w:p w:rsidRDefault="002837D3" w:rsidP="002837D3" w:rsidR="002837D3">
      <w:pPr>
        <w:ind w:hanging="360" w:left="360"/>
        <w:jc w:val="both"/>
      </w:pPr>
      <w:r>
        <w:rPr>
          <w:bCs/>
        </w:rPr>
        <w:t>17.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MARIJANE STILINOVIĆ, </w:t>
      </w:r>
      <w:r>
        <w:t>Tisno, Put Luke 3</w:t>
      </w:r>
      <w:r>
        <w:rPr>
          <w:bCs/>
        </w:rPr>
        <w:t xml:space="preserve"> (OIB </w:t>
      </w:r>
      <w:r>
        <w:t>90836767169</w:t>
      </w:r>
      <w:r w:rsidRPr="00ED2D6C">
        <w:rPr>
          <w:rFonts w:cs="Arial"/>
          <w:color w:val="003366"/>
          <w:sz w:val="18"/>
          <w:szCs w:val="18"/>
        </w:rPr>
        <w:t xml:space="preserve"> </w:t>
      </w:r>
      <w:r>
        <w:rPr>
          <w:bCs/>
        </w:rPr>
        <w:t xml:space="preserve">) utvrđena je </w:t>
      </w:r>
      <w:r>
        <w:t>u ukupnom iznosu od 25.000,00 kn.</w:t>
      </w:r>
      <w:r>
        <w:rPr>
          <w:bCs/>
        </w:rPr>
        <w:t xml:space="preserve"> </w:t>
      </w:r>
      <w:r>
        <w:t xml:space="preserve">Tražbina će se namiriti jednokratno po prodaji dijela imovine tvrtke </w:t>
      </w:r>
      <w:proofErr w:type="spellStart"/>
      <w:r>
        <w:t>Jurtela</w:t>
      </w:r>
      <w:proofErr w:type="spellEnd"/>
      <w:r>
        <w:t xml:space="preserve"> d.o.o. ili iz mogućih drugih izvora financiranja, a najkasnije na dan dospijeća kredita za koji jamči, 31. prosinca 2020. godine.</w:t>
      </w:r>
    </w:p>
    <w:p w:rsidRDefault="007A093D" w:rsidP="007F78D9" w:rsidR="007A093D" w:rsidRPr="0065620B">
      <w:pPr>
        <w:jc w:val="both"/>
        <w:rPr>
          <w:bCs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</w:t>
      </w:r>
      <w:proofErr w:type="spellStart"/>
      <w:r w:rsidRPr="0065620B">
        <w:t>predstečajne</w:t>
      </w:r>
      <w:proofErr w:type="spellEnd"/>
      <w:r w:rsidRPr="0065620B">
        <w:t xml:space="preserve"> nagodbe nad dužnikom</w:t>
      </w:r>
      <w:r w:rsidR="00397A71" w:rsidRPr="0065620B">
        <w:t>.</w:t>
      </w:r>
      <w:r w:rsidR="0094135F" w:rsidRPr="0065620B">
        <w:t xml:space="preserve"> </w:t>
      </w:r>
    </w:p>
    <w:p w:rsidRDefault="002837D3" w:rsidP="002B35A0" w:rsidR="002837D3">
      <w:pPr>
        <w:jc w:val="center"/>
      </w:pPr>
    </w:p>
    <w:p w:rsidRDefault="007972CC" w:rsidP="002B35A0" w:rsidR="007972CC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3957BD" w:rsidR="002837D3">
      <w:pPr>
        <w:jc w:val="both"/>
      </w:pPr>
      <w:r w:rsidRPr="0065620B">
        <w:tab/>
      </w:r>
    </w:p>
    <w:p w:rsidRDefault="007972CC" w:rsidP="003957BD" w:rsidR="007972CC" w:rsidRPr="0065620B">
      <w:pPr>
        <w:jc w:val="both"/>
      </w:pPr>
    </w:p>
    <w:p w:rsidRDefault="00F72526" w:rsidP="008B4735" w:rsidR="00F72526" w:rsidRPr="003957BD">
      <w:pPr>
        <w:jc w:val="both"/>
      </w:pPr>
      <w:r w:rsidRPr="0065620B">
        <w:tab/>
        <w:t xml:space="preserve">Dužnik </w:t>
      </w:r>
      <w:r w:rsidR="000D314B" w:rsidRPr="000D314B">
        <w:rPr>
          <w:bCs/>
        </w:rPr>
        <w:t>JURTELA društvo s ograničenom odgovornošću za graditeljstvo i trgovinu Gospić, Lički Novi, Lički Novi 20 (MBS 100012662 – OIB 21765861856)</w:t>
      </w:r>
      <w:r w:rsidR="008B4735">
        <w:t xml:space="preserve">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 xml:space="preserve">1. Zakona o financijskom poslovanju i </w:t>
      </w:r>
      <w:proofErr w:type="spellStart"/>
      <w:r w:rsidRPr="0065620B">
        <w:t>predstečajnoj</w:t>
      </w:r>
      <w:proofErr w:type="spellEnd"/>
      <w:r w:rsidRPr="0065620B">
        <w:t xml:space="preserve"> nagodbi (</w:t>
      </w:r>
      <w:r w:rsidR="003E1AAB">
        <w:t xml:space="preserve"> „</w:t>
      </w:r>
      <w:r w:rsidR="0094135F" w:rsidRPr="0065620B">
        <w:t>Narodne novine</w:t>
      </w:r>
      <w:r w:rsidR="003E1AAB">
        <w:t>“</w:t>
      </w:r>
      <w:r w:rsidR="0094135F" w:rsidRPr="0065620B">
        <w:t xml:space="preserve"> broj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</w:t>
      </w:r>
      <w:proofErr w:type="spellStart"/>
      <w:r w:rsidRPr="0065620B">
        <w:t>predstečajne</w:t>
      </w:r>
      <w:proofErr w:type="spellEnd"/>
      <w:r w:rsidRPr="0065620B">
        <w:t xml:space="preserve">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 xml:space="preserve">ispunjene zakonske pretpostavke za sklapanje </w:t>
      </w:r>
      <w:proofErr w:type="spellStart"/>
      <w:r w:rsidR="00D01801" w:rsidRPr="0065620B">
        <w:t>pr</w:t>
      </w:r>
      <w:r w:rsidR="003F2BAF" w:rsidRPr="0065620B">
        <w:t>edstečajne</w:t>
      </w:r>
      <w:proofErr w:type="spellEnd"/>
      <w:r w:rsidR="003F2BAF" w:rsidRPr="0065620B">
        <w:t xml:space="preserve">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</w:t>
      </w:r>
      <w:proofErr w:type="spellStart"/>
      <w:r w:rsidR="00D01801" w:rsidRPr="0065620B">
        <w:t>predstečajne</w:t>
      </w:r>
      <w:proofErr w:type="spellEnd"/>
      <w:r w:rsidR="00D01801" w:rsidRPr="0065620B">
        <w:t xml:space="preserve">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</w:t>
      </w:r>
      <w:proofErr w:type="spellStart"/>
      <w:r w:rsidRPr="0065620B">
        <w:t>predstečajne</w:t>
      </w:r>
      <w:proofErr w:type="spellEnd"/>
      <w:r w:rsidRPr="0065620B">
        <w:t xml:space="preserve">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E12AB6" w:rsidRPr="00E12AB6">
        <w:rPr>
          <w:bCs/>
        </w:rPr>
        <w:t>11. travnja 2016</w:t>
      </w:r>
      <w:r w:rsidR="00A756B4" w:rsidRPr="00D82491">
        <w:rPr>
          <w:bCs/>
        </w:rPr>
        <w:t>.</w:t>
      </w:r>
      <w:r w:rsidR="003E54AA">
        <w:rPr>
          <w:bCs/>
        </w:rPr>
        <w:t xml:space="preserve">, te </w:t>
      </w:r>
      <w:r w:rsidR="00155F5B" w:rsidRPr="0065620B">
        <w:rPr>
          <w:bCs/>
        </w:rPr>
        <w:t xml:space="preserve"> na web-stranici Financijske agencije </w:t>
      </w:r>
      <w:r w:rsidR="00935CD0">
        <w:rPr>
          <w:bCs/>
        </w:rPr>
        <w:t xml:space="preserve">dana </w:t>
      </w:r>
      <w:r w:rsidR="00E12AB6" w:rsidRPr="00E12AB6">
        <w:rPr>
          <w:bCs/>
        </w:rPr>
        <w:t>1</w:t>
      </w:r>
      <w:r w:rsidR="00E12AB6">
        <w:rPr>
          <w:bCs/>
        </w:rPr>
        <w:t>2</w:t>
      </w:r>
      <w:r w:rsidR="00E12AB6" w:rsidRPr="00E12AB6">
        <w:rPr>
          <w:bCs/>
        </w:rPr>
        <w:t>. travnja 2016</w:t>
      </w:r>
      <w:r w:rsidR="00E12AB6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 uredno pozvani dužnik i vjerovni</w:t>
      </w:r>
      <w:r w:rsidR="00A756B4">
        <w:t>ci</w:t>
      </w:r>
      <w:r w:rsidR="000E7D7B" w:rsidRPr="0065620B">
        <w:t xml:space="preserve">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65620B">
      <w:pPr>
        <w:jc w:val="both"/>
      </w:pPr>
      <w:r w:rsidRPr="00E12AB6">
        <w:lastRenderedPageBreak/>
        <w:tab/>
        <w:t>Na ročištu</w:t>
      </w:r>
      <w:r w:rsidR="003F2BAF" w:rsidRPr="00E12AB6">
        <w:t xml:space="preserve"> za sklapanje </w:t>
      </w:r>
      <w:proofErr w:type="spellStart"/>
      <w:r w:rsidR="003F2BAF" w:rsidRPr="00E12AB6">
        <w:t>predstečajne</w:t>
      </w:r>
      <w:proofErr w:type="spellEnd"/>
      <w:r w:rsidR="003F2BAF" w:rsidRPr="00E12AB6">
        <w:t xml:space="preserve"> nagodb</w:t>
      </w:r>
      <w:r w:rsidR="00887098" w:rsidRPr="00E12AB6">
        <w:t>e</w:t>
      </w:r>
      <w:r w:rsidR="003F2BAF" w:rsidRPr="00E12AB6">
        <w:t xml:space="preserve"> održanom dana </w:t>
      </w:r>
      <w:r w:rsidR="0071469E" w:rsidRPr="00E12AB6">
        <w:t>1</w:t>
      </w:r>
      <w:r w:rsidR="003E1AAB" w:rsidRPr="00E12AB6">
        <w:t>9</w:t>
      </w:r>
      <w:r w:rsidR="00155F5B" w:rsidRPr="00E12AB6">
        <w:t xml:space="preserve">. </w:t>
      </w:r>
      <w:r w:rsidR="003E1AAB" w:rsidRPr="00E12AB6">
        <w:t xml:space="preserve">svibnja </w:t>
      </w:r>
      <w:r w:rsidR="00887023" w:rsidRPr="00E12AB6">
        <w:t>201</w:t>
      </w:r>
      <w:r w:rsidR="0071469E" w:rsidRPr="00E12AB6">
        <w:t>6</w:t>
      </w:r>
      <w:r w:rsidR="00887023" w:rsidRPr="00E12AB6">
        <w:t>.</w:t>
      </w:r>
      <w:r w:rsidRPr="00E12AB6">
        <w:t xml:space="preserve">  pristanak na </w:t>
      </w:r>
      <w:r w:rsidR="003F2BAF" w:rsidRPr="00E12AB6">
        <w:t xml:space="preserve">sklapanje predložene </w:t>
      </w:r>
      <w:proofErr w:type="spellStart"/>
      <w:r w:rsidR="003F2BAF" w:rsidRPr="00E12AB6">
        <w:t>predstečajne</w:t>
      </w:r>
      <w:proofErr w:type="spellEnd"/>
      <w:r w:rsidR="003F2BAF" w:rsidRPr="00E12AB6">
        <w:t xml:space="preserve"> nagodbe na osnovu </w:t>
      </w:r>
      <w:r w:rsidRPr="00E12AB6">
        <w:t>plan</w:t>
      </w:r>
      <w:r w:rsidR="003F2BAF" w:rsidRPr="00E12AB6">
        <w:t>a</w:t>
      </w:r>
      <w:r w:rsidRPr="00E12AB6">
        <w:t xml:space="preserve"> financijskog restrukturiranja dali su dužnik</w:t>
      </w:r>
      <w:r w:rsidR="001141D0" w:rsidRPr="00E12AB6">
        <w:t xml:space="preserve"> i</w:t>
      </w:r>
      <w:r w:rsidRPr="00E12AB6">
        <w:t xml:space="preserve"> vjerovni</w:t>
      </w:r>
      <w:r w:rsidR="00D6167B" w:rsidRPr="00E12AB6">
        <w:t>ci</w:t>
      </w:r>
      <w:r w:rsidR="001141D0" w:rsidRPr="00E12AB6">
        <w:t xml:space="preserve"> </w:t>
      </w:r>
      <w:r w:rsidRPr="00E12AB6">
        <w:t xml:space="preserve">koji </w:t>
      </w:r>
      <w:r w:rsidR="00D6167B" w:rsidRPr="00E12AB6">
        <w:t>su</w:t>
      </w:r>
      <w:r w:rsidR="00911EE1" w:rsidRPr="00E12AB6">
        <w:t xml:space="preserve"> </w:t>
      </w:r>
      <w:r w:rsidR="00887098" w:rsidRPr="00E12AB6">
        <w:t>sudjelova</w:t>
      </w:r>
      <w:r w:rsidR="00D6167B" w:rsidRPr="00E12AB6">
        <w:t>li</w:t>
      </w:r>
      <w:r w:rsidR="00887098" w:rsidRPr="00E12AB6">
        <w:t xml:space="preserve"> </w:t>
      </w:r>
      <w:r w:rsidRPr="00E12AB6">
        <w:t>u glasovanju s utvrđen</w:t>
      </w:r>
      <w:r w:rsidR="00D6167B" w:rsidRPr="00E12AB6">
        <w:t>im</w:t>
      </w:r>
      <w:r w:rsidRPr="00E12AB6">
        <w:t xml:space="preserve"> tražbin</w:t>
      </w:r>
      <w:r w:rsidR="00D6167B" w:rsidRPr="00E12AB6">
        <w:t>ama</w:t>
      </w:r>
      <w:r w:rsidRPr="00E12AB6">
        <w:t xml:space="preserve"> u </w:t>
      </w:r>
      <w:r w:rsidR="0064224F" w:rsidRPr="00E12AB6">
        <w:t xml:space="preserve">iznosu od </w:t>
      </w:r>
      <w:r w:rsidR="00E12AB6" w:rsidRPr="00E12AB6">
        <w:rPr>
          <w:color w:val="000000"/>
        </w:rPr>
        <w:t>297.236,19</w:t>
      </w:r>
      <w:r w:rsidR="003E1AAB" w:rsidRPr="00E12AB6">
        <w:t xml:space="preserve"> </w:t>
      </w:r>
      <w:r w:rsidR="0071469E" w:rsidRPr="00E12AB6">
        <w:t>kn</w:t>
      </w:r>
      <w:r w:rsidR="00517483" w:rsidRPr="00E12AB6">
        <w:rPr>
          <w:bCs/>
        </w:rPr>
        <w:t>,</w:t>
      </w:r>
      <w:r w:rsidRPr="00E12AB6">
        <w:t xml:space="preserve"> </w:t>
      </w:r>
      <w:r w:rsidR="0064224F" w:rsidRPr="00E12AB6">
        <w:t>a</w:t>
      </w:r>
      <w:r w:rsidRPr="00E12AB6">
        <w:t xml:space="preserve"> čij</w:t>
      </w:r>
      <w:r w:rsidR="00C526B6" w:rsidRPr="00E12AB6">
        <w:t>e</w:t>
      </w:r>
      <w:r w:rsidRPr="00E12AB6">
        <w:t xml:space="preserve"> tražbin</w:t>
      </w:r>
      <w:r w:rsidR="00C526B6" w:rsidRPr="00E12AB6">
        <w:t>e</w:t>
      </w:r>
      <w:r w:rsidRPr="00E12AB6">
        <w:t xml:space="preserve"> čin</w:t>
      </w:r>
      <w:r w:rsidR="00C526B6" w:rsidRPr="00E12AB6">
        <w:t>e</w:t>
      </w:r>
      <w:r w:rsidRPr="00E12AB6">
        <w:t xml:space="preserve"> potrebnu većinu iz </w:t>
      </w:r>
      <w:r w:rsidR="00887098" w:rsidRPr="00E12AB6">
        <w:t xml:space="preserve">odredbe </w:t>
      </w:r>
      <w:r w:rsidRPr="00E12AB6">
        <w:t>čl</w:t>
      </w:r>
      <w:r w:rsidR="006F4914" w:rsidRPr="00E12AB6">
        <w:t>anka</w:t>
      </w:r>
      <w:r w:rsidRPr="00E12AB6">
        <w:t xml:space="preserve"> 63. st</w:t>
      </w:r>
      <w:r w:rsidR="003F2BAF" w:rsidRPr="00E12AB6">
        <w:t>avak</w:t>
      </w:r>
      <w:r w:rsidRPr="00E12AB6">
        <w:t xml:space="preserve"> 2. ZFPPN</w:t>
      </w:r>
      <w:r w:rsidRPr="0065620B">
        <w:t>.</w:t>
      </w:r>
    </w:p>
    <w:p w:rsidRDefault="003F2BAF" w:rsidP="00F72526" w:rsidR="003F2BAF" w:rsidRPr="0065620B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ako su na ročištu za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 xml:space="preserve">Kako su na ročištu za sklapanje </w:t>
      </w:r>
      <w:proofErr w:type="spellStart"/>
      <w:r w:rsidRPr="0065620B">
        <w:t>predstečajne</w:t>
      </w:r>
      <w:proofErr w:type="spellEnd"/>
      <w:r w:rsidRPr="0065620B">
        <w:t xml:space="preserve">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</w:t>
      </w:r>
      <w:proofErr w:type="spellStart"/>
      <w:r w:rsidRPr="0065620B">
        <w:t>predstečajna</w:t>
      </w:r>
      <w:proofErr w:type="spellEnd"/>
      <w:r w:rsidRPr="0065620B">
        <w:t xml:space="preserve">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 xml:space="preserve">Budući je odredbom članka 66. stavak 13. ZFPPN propisano da </w:t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F4773D" w:rsidRPr="0065620B">
      <w:pPr>
        <w:jc w:val="both"/>
      </w:pPr>
      <w:r w:rsidRPr="0065620B">
        <w:tab/>
      </w: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722C1C">
        <w:t>1</w:t>
      </w:r>
      <w:r w:rsidR="003E1AAB">
        <w:t>9</w:t>
      </w:r>
      <w:r w:rsidR="00155F5B" w:rsidRPr="0065620B">
        <w:t xml:space="preserve">. </w:t>
      </w:r>
      <w:r w:rsidR="003E1AAB">
        <w:t xml:space="preserve">svibnja </w:t>
      </w:r>
      <w:r w:rsidR="00155F5B" w:rsidRPr="0065620B">
        <w:t>2016</w:t>
      </w:r>
      <w:r w:rsidRPr="0065620B">
        <w:t xml:space="preserve">. </w:t>
      </w:r>
      <w:r w:rsidR="003F2BAF" w:rsidRPr="0065620B">
        <w:t xml:space="preserve"> </w:t>
      </w:r>
    </w:p>
    <w:p w:rsidRDefault="00BD007D" w:rsidP="00736239" w:rsidR="00BD007D" w:rsidRPr="0065620B"/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>
      <w:pPr>
        <w:rPr>
          <w:rFonts w:cs="Arial"/>
        </w:rPr>
      </w:pPr>
    </w:p>
    <w:p w:rsidRDefault="003C28FB" w:rsidP="008D0135" w:rsidR="003C28FB" w:rsidRPr="0065620B">
      <w:pPr>
        <w:rPr>
          <w:rFonts w:cs="Arial"/>
        </w:rPr>
      </w:pPr>
    </w:p>
    <w:p w:rsidRDefault="003E1AAB" w:rsidP="008D0135" w:rsidR="003E1AA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>
      <w:pPr>
        <w:jc w:val="center"/>
      </w:pPr>
    </w:p>
    <w:p w:rsidRDefault="003C28FB" w:rsidP="002B35A0" w:rsidR="003C28FB">
      <w:pPr>
        <w:jc w:val="center"/>
      </w:pPr>
    </w:p>
    <w:p w:rsidRDefault="003C28FB" w:rsidP="002B35A0" w:rsidR="003C28FB">
      <w:pPr>
        <w:jc w:val="center"/>
      </w:pPr>
    </w:p>
    <w:p w:rsidRDefault="003C28FB" w:rsidP="002B35A0" w:rsidR="003C28FB">
      <w:pPr>
        <w:jc w:val="center"/>
      </w:pPr>
    </w:p>
    <w:p w:rsidRDefault="003C28FB" w:rsidP="002B35A0" w:rsidR="003C28FB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8D0135" w:rsidR="008D0135" w:rsidRPr="002837D3">
      <w:pPr>
        <w:jc w:val="both"/>
        <w:rPr>
          <w:sz w:val="22"/>
          <w:szCs w:val="22"/>
        </w:rPr>
      </w:pPr>
      <w:r w:rsidRPr="002837D3">
        <w:rPr>
          <w:sz w:val="22"/>
          <w:szCs w:val="22"/>
        </w:rPr>
        <w:lastRenderedPageBreak/>
        <w:t>DNA</w:t>
      </w:r>
    </w:p>
    <w:p w:rsidRDefault="007F78D9" w:rsidP="00332EC7" w:rsidR="008D4E8A" w:rsidRPr="002837D3">
      <w:pPr>
        <w:numPr>
          <w:ilvl w:val="0"/>
          <w:numId w:val="2"/>
        </w:numPr>
        <w:jc w:val="both"/>
        <w:rPr>
          <w:sz w:val="22"/>
          <w:szCs w:val="22"/>
        </w:rPr>
      </w:pPr>
      <w:r w:rsidRPr="002837D3">
        <w:rPr>
          <w:sz w:val="22"/>
          <w:szCs w:val="22"/>
        </w:rPr>
        <w:t>R</w:t>
      </w:r>
      <w:r w:rsidR="008D4E8A" w:rsidRPr="002837D3">
        <w:rPr>
          <w:sz w:val="22"/>
          <w:szCs w:val="22"/>
        </w:rPr>
        <w:t xml:space="preserve">ješenje dostaviti </w:t>
      </w:r>
    </w:p>
    <w:p w:rsidRDefault="008D0135" w:rsidP="00332EC7" w:rsidR="0067589A" w:rsidRPr="002837D3">
      <w:pPr>
        <w:numPr>
          <w:ilvl w:val="0"/>
          <w:numId w:val="1"/>
        </w:numPr>
        <w:jc w:val="both"/>
        <w:rPr>
          <w:sz w:val="22"/>
          <w:szCs w:val="22"/>
        </w:rPr>
      </w:pPr>
      <w:r w:rsidRPr="002837D3">
        <w:rPr>
          <w:sz w:val="22"/>
          <w:szCs w:val="22"/>
        </w:rPr>
        <w:t>dužnik</w:t>
      </w:r>
      <w:r w:rsidR="0064224F" w:rsidRPr="002837D3">
        <w:rPr>
          <w:sz w:val="22"/>
          <w:szCs w:val="22"/>
        </w:rPr>
        <w:t>u</w:t>
      </w:r>
    </w:p>
    <w:p w:rsidRDefault="008D0135" w:rsidP="00332EC7" w:rsidR="008D4E8A" w:rsidRPr="002837D3">
      <w:pPr>
        <w:numPr>
          <w:ilvl w:val="0"/>
          <w:numId w:val="1"/>
        </w:numPr>
        <w:jc w:val="both"/>
        <w:rPr>
          <w:sz w:val="22"/>
          <w:szCs w:val="22"/>
        </w:rPr>
      </w:pPr>
      <w:r w:rsidRPr="002837D3">
        <w:rPr>
          <w:sz w:val="22"/>
          <w:szCs w:val="22"/>
        </w:rPr>
        <w:t>FINA</w:t>
      </w:r>
      <w:r w:rsidR="008D4E8A" w:rsidRPr="002837D3">
        <w:rPr>
          <w:sz w:val="22"/>
          <w:szCs w:val="22"/>
        </w:rPr>
        <w:t xml:space="preserve"> </w:t>
      </w:r>
      <w:r w:rsidR="00155F5B" w:rsidRPr="002837D3">
        <w:rPr>
          <w:sz w:val="22"/>
          <w:szCs w:val="22"/>
        </w:rPr>
        <w:t xml:space="preserve">Rijeka </w:t>
      </w:r>
      <w:r w:rsidR="008D4E8A" w:rsidRPr="002837D3">
        <w:rPr>
          <w:sz w:val="22"/>
          <w:szCs w:val="22"/>
        </w:rPr>
        <w:t xml:space="preserve">radi objave na web stranicama </w:t>
      </w:r>
    </w:p>
    <w:p w:rsidRDefault="00984FC6" w:rsidP="00332EC7" w:rsidR="008D0135" w:rsidRPr="002837D3">
      <w:pPr>
        <w:numPr>
          <w:ilvl w:val="0"/>
          <w:numId w:val="1"/>
        </w:numPr>
        <w:jc w:val="both"/>
        <w:rPr>
          <w:sz w:val="22"/>
          <w:szCs w:val="22"/>
        </w:rPr>
      </w:pPr>
      <w:r w:rsidRPr="002837D3">
        <w:rPr>
          <w:sz w:val="22"/>
          <w:szCs w:val="22"/>
        </w:rPr>
        <w:t>sudskom</w:t>
      </w:r>
      <w:r w:rsidR="008D4E8A" w:rsidRPr="002837D3">
        <w:rPr>
          <w:sz w:val="22"/>
          <w:szCs w:val="22"/>
        </w:rPr>
        <w:t xml:space="preserve"> registru po </w:t>
      </w:r>
      <w:r w:rsidR="008D0135" w:rsidRPr="002837D3">
        <w:rPr>
          <w:sz w:val="22"/>
          <w:szCs w:val="22"/>
        </w:rPr>
        <w:t xml:space="preserve"> pravomoćnosti</w:t>
      </w:r>
    </w:p>
    <w:p w:rsidRDefault="00812CC8" w:rsidP="00332EC7" w:rsidR="008D0135" w:rsidRPr="002837D3">
      <w:pPr>
        <w:numPr>
          <w:ilvl w:val="0"/>
          <w:numId w:val="2"/>
        </w:numPr>
        <w:jc w:val="both"/>
        <w:rPr>
          <w:sz w:val="22"/>
          <w:szCs w:val="22"/>
        </w:rPr>
      </w:pPr>
      <w:r w:rsidRPr="002837D3">
        <w:rPr>
          <w:sz w:val="22"/>
          <w:szCs w:val="22"/>
        </w:rPr>
        <w:t>R</w:t>
      </w:r>
      <w:r w:rsidR="007F78D9" w:rsidRPr="002837D3">
        <w:rPr>
          <w:sz w:val="22"/>
          <w:szCs w:val="22"/>
        </w:rPr>
        <w:t xml:space="preserve">ješenje objaviti </w:t>
      </w:r>
      <w:r w:rsidR="008D4E8A" w:rsidRPr="002837D3">
        <w:rPr>
          <w:sz w:val="22"/>
          <w:szCs w:val="22"/>
        </w:rPr>
        <w:t xml:space="preserve">na </w:t>
      </w:r>
      <w:r w:rsidR="007F78D9" w:rsidRPr="002837D3">
        <w:rPr>
          <w:sz w:val="22"/>
          <w:szCs w:val="22"/>
        </w:rPr>
        <w:t xml:space="preserve">mrežnoj stranici e-oglasne ploče suda </w:t>
      </w:r>
      <w:r w:rsidR="008D4E8A" w:rsidRPr="002837D3">
        <w:rPr>
          <w:sz w:val="22"/>
          <w:szCs w:val="22"/>
        </w:rPr>
        <w:t xml:space="preserve"> </w:t>
      </w:r>
    </w:p>
    <w:p w:rsidRDefault="008D0135" w:rsidP="008D0135" w:rsidR="008D0135" w:rsidRPr="002837D3">
      <w:pPr>
        <w:jc w:val="both"/>
        <w:rPr>
          <w:sz w:val="22"/>
          <w:szCs w:val="22"/>
        </w:rPr>
      </w:pPr>
    </w:p>
    <w:p w:rsidRDefault="008D0135" w:rsidP="002B35A0" w:rsidR="008E419B" w:rsidRPr="002837D3">
      <w:pPr>
        <w:jc w:val="both"/>
        <w:rPr>
          <w:sz w:val="22"/>
          <w:szCs w:val="22"/>
        </w:rPr>
      </w:pPr>
      <w:r w:rsidRPr="002837D3">
        <w:rPr>
          <w:sz w:val="22"/>
          <w:szCs w:val="22"/>
        </w:rPr>
        <w:t>U Rijeci,</w:t>
      </w:r>
      <w:r w:rsidR="0064224F" w:rsidRPr="002837D3">
        <w:rPr>
          <w:sz w:val="22"/>
          <w:szCs w:val="22"/>
        </w:rPr>
        <w:t xml:space="preserve"> </w:t>
      </w:r>
      <w:r w:rsidR="00722C1C" w:rsidRPr="002837D3">
        <w:rPr>
          <w:sz w:val="22"/>
          <w:szCs w:val="22"/>
        </w:rPr>
        <w:t>1</w:t>
      </w:r>
      <w:r w:rsidR="003E1AAB" w:rsidRPr="002837D3">
        <w:rPr>
          <w:sz w:val="22"/>
          <w:szCs w:val="22"/>
        </w:rPr>
        <w:t>9</w:t>
      </w:r>
      <w:r w:rsidR="00155F5B" w:rsidRPr="002837D3">
        <w:rPr>
          <w:sz w:val="22"/>
          <w:szCs w:val="22"/>
        </w:rPr>
        <w:t xml:space="preserve">. </w:t>
      </w:r>
      <w:r w:rsidR="003E1AAB" w:rsidRPr="002837D3">
        <w:rPr>
          <w:sz w:val="22"/>
          <w:szCs w:val="22"/>
        </w:rPr>
        <w:t xml:space="preserve">svibnja </w:t>
      </w:r>
      <w:r w:rsidR="00155F5B" w:rsidRPr="002837D3">
        <w:rPr>
          <w:sz w:val="22"/>
          <w:szCs w:val="22"/>
        </w:rPr>
        <w:t>2016</w:t>
      </w:r>
      <w:r w:rsidRPr="002837D3">
        <w:rPr>
          <w:sz w:val="22"/>
          <w:szCs w:val="22"/>
        </w:rPr>
        <w:t>.</w:t>
      </w:r>
      <w:r w:rsidR="008D4E8A" w:rsidRPr="002837D3">
        <w:rPr>
          <w:sz w:val="22"/>
          <w:szCs w:val="22"/>
        </w:rPr>
        <w:t xml:space="preserve">                                              </w:t>
      </w:r>
      <w:r w:rsidR="00812CC8" w:rsidRPr="002837D3">
        <w:rPr>
          <w:sz w:val="22"/>
          <w:szCs w:val="22"/>
        </w:rPr>
        <w:t>S</w:t>
      </w:r>
      <w:r w:rsidR="008D4E8A" w:rsidRPr="002837D3">
        <w:rPr>
          <w:sz w:val="22"/>
          <w:szCs w:val="22"/>
        </w:rPr>
        <w:t xml:space="preserve">udac </w:t>
      </w:r>
    </w:p>
    <w:sectPr w:rsidR="008E419B" w:rsidRPr="002837D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60A" w:rsidR="00B8460A">
      <w:r>
        <w:separator/>
      </w:r>
    </w:p>
  </w:endnote>
  <w:endnote w:id="0" w:type="continuationSeparator">
    <w:p w:rsidRDefault="00B8460A" w:rsidR="00B84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2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60A" w:rsidR="00B8460A">
      <w:r>
        <w:separator/>
      </w:r>
    </w:p>
  </w:footnote>
  <w:footnote w:id="0" w:type="continuationSeparator">
    <w:p w:rsidRDefault="00B8460A" w:rsidR="00B846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</w:t>
    </w:r>
    <w:proofErr w:type="spellStart"/>
    <w:r>
      <w:t>Posl</w:t>
    </w:r>
    <w:proofErr w:type="spellEnd"/>
    <w:r>
      <w:t xml:space="preserve">. br. 7 </w:t>
    </w:r>
    <w:proofErr w:type="spellStart"/>
    <w:r>
      <w:t>Stpn</w:t>
    </w:r>
    <w:proofErr w:type="spellEnd"/>
    <w:r>
      <w:t>-</w:t>
    </w:r>
    <w:r w:rsidR="000D314B">
      <w:t>12</w:t>
    </w:r>
    <w:r w:rsidR="009F023E">
      <w:t>/1</w:t>
    </w:r>
    <w:r w:rsidR="000D314B">
      <w:t>6</w:t>
    </w:r>
    <w:r w:rsidR="009F023E">
      <w:t>-</w:t>
    </w:r>
    <w:r w:rsidR="002837D3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314B"/>
    <w:rsid w:val="000D73AF"/>
    <w:rsid w:val="000E5F5E"/>
    <w:rsid w:val="000E7D7B"/>
    <w:rsid w:val="00100462"/>
    <w:rsid w:val="0010747B"/>
    <w:rsid w:val="001141D0"/>
    <w:rsid w:val="00123388"/>
    <w:rsid w:val="0013121E"/>
    <w:rsid w:val="00133292"/>
    <w:rsid w:val="001473A0"/>
    <w:rsid w:val="00155F5B"/>
    <w:rsid w:val="00162210"/>
    <w:rsid w:val="001641EA"/>
    <w:rsid w:val="00166F24"/>
    <w:rsid w:val="00180605"/>
    <w:rsid w:val="00187463"/>
    <w:rsid w:val="001A174B"/>
    <w:rsid w:val="001D6EF2"/>
    <w:rsid w:val="001E11DD"/>
    <w:rsid w:val="001E1D58"/>
    <w:rsid w:val="001F789B"/>
    <w:rsid w:val="0021372B"/>
    <w:rsid w:val="00224FCD"/>
    <w:rsid w:val="0023128F"/>
    <w:rsid w:val="00266702"/>
    <w:rsid w:val="0027015E"/>
    <w:rsid w:val="002837D3"/>
    <w:rsid w:val="002A608B"/>
    <w:rsid w:val="002B35A0"/>
    <w:rsid w:val="002D2C34"/>
    <w:rsid w:val="002D7C4F"/>
    <w:rsid w:val="002E3B7A"/>
    <w:rsid w:val="003025A3"/>
    <w:rsid w:val="00310CA9"/>
    <w:rsid w:val="003133B7"/>
    <w:rsid w:val="003254CE"/>
    <w:rsid w:val="00332EC7"/>
    <w:rsid w:val="00383A87"/>
    <w:rsid w:val="00392D76"/>
    <w:rsid w:val="003957BD"/>
    <w:rsid w:val="00397A71"/>
    <w:rsid w:val="003A1CD0"/>
    <w:rsid w:val="003C0B1C"/>
    <w:rsid w:val="003C156A"/>
    <w:rsid w:val="003C28FB"/>
    <w:rsid w:val="003C3320"/>
    <w:rsid w:val="003C7696"/>
    <w:rsid w:val="003D3163"/>
    <w:rsid w:val="003E1AAB"/>
    <w:rsid w:val="003E3E4D"/>
    <w:rsid w:val="003E54AA"/>
    <w:rsid w:val="003F2AAB"/>
    <w:rsid w:val="003F2BAF"/>
    <w:rsid w:val="003F3056"/>
    <w:rsid w:val="00432966"/>
    <w:rsid w:val="00485403"/>
    <w:rsid w:val="004B2C7F"/>
    <w:rsid w:val="004C2C48"/>
    <w:rsid w:val="004E2088"/>
    <w:rsid w:val="004F094F"/>
    <w:rsid w:val="00507333"/>
    <w:rsid w:val="00517483"/>
    <w:rsid w:val="00531FFE"/>
    <w:rsid w:val="00537E4B"/>
    <w:rsid w:val="005402F4"/>
    <w:rsid w:val="0055304C"/>
    <w:rsid w:val="005600B6"/>
    <w:rsid w:val="00561F50"/>
    <w:rsid w:val="00570263"/>
    <w:rsid w:val="0057311F"/>
    <w:rsid w:val="00575CB4"/>
    <w:rsid w:val="00584926"/>
    <w:rsid w:val="005A2D21"/>
    <w:rsid w:val="005B72D2"/>
    <w:rsid w:val="005F4446"/>
    <w:rsid w:val="006309CC"/>
    <w:rsid w:val="0064224F"/>
    <w:rsid w:val="0065620B"/>
    <w:rsid w:val="00662210"/>
    <w:rsid w:val="00666E8E"/>
    <w:rsid w:val="0067049F"/>
    <w:rsid w:val="0067324F"/>
    <w:rsid w:val="0067589A"/>
    <w:rsid w:val="006833FA"/>
    <w:rsid w:val="006C3A89"/>
    <w:rsid w:val="006C5FC3"/>
    <w:rsid w:val="006F4914"/>
    <w:rsid w:val="00704E89"/>
    <w:rsid w:val="00710896"/>
    <w:rsid w:val="0071469E"/>
    <w:rsid w:val="00722C1C"/>
    <w:rsid w:val="00725F5F"/>
    <w:rsid w:val="00732856"/>
    <w:rsid w:val="00736239"/>
    <w:rsid w:val="00751A52"/>
    <w:rsid w:val="00753578"/>
    <w:rsid w:val="007551CF"/>
    <w:rsid w:val="007761ED"/>
    <w:rsid w:val="007920BC"/>
    <w:rsid w:val="0079444E"/>
    <w:rsid w:val="007966DB"/>
    <w:rsid w:val="007972CC"/>
    <w:rsid w:val="007A093D"/>
    <w:rsid w:val="007E42D9"/>
    <w:rsid w:val="007F78D9"/>
    <w:rsid w:val="0081054E"/>
    <w:rsid w:val="00812CC8"/>
    <w:rsid w:val="00812DCC"/>
    <w:rsid w:val="008138C3"/>
    <w:rsid w:val="00825724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4735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900655"/>
    <w:rsid w:val="00903B57"/>
    <w:rsid w:val="0090503A"/>
    <w:rsid w:val="00911996"/>
    <w:rsid w:val="00911EE1"/>
    <w:rsid w:val="00917035"/>
    <w:rsid w:val="00930CF0"/>
    <w:rsid w:val="00931987"/>
    <w:rsid w:val="00933883"/>
    <w:rsid w:val="00935CD0"/>
    <w:rsid w:val="00935F9B"/>
    <w:rsid w:val="0094135F"/>
    <w:rsid w:val="00941A26"/>
    <w:rsid w:val="00953642"/>
    <w:rsid w:val="00960EF9"/>
    <w:rsid w:val="00984FC6"/>
    <w:rsid w:val="00993357"/>
    <w:rsid w:val="009C0B34"/>
    <w:rsid w:val="009C180D"/>
    <w:rsid w:val="009D5ADB"/>
    <w:rsid w:val="009F023E"/>
    <w:rsid w:val="009F256A"/>
    <w:rsid w:val="009F3484"/>
    <w:rsid w:val="00A31319"/>
    <w:rsid w:val="00A3535E"/>
    <w:rsid w:val="00A42ED0"/>
    <w:rsid w:val="00A5585A"/>
    <w:rsid w:val="00A7567D"/>
    <w:rsid w:val="00A756B4"/>
    <w:rsid w:val="00A876C9"/>
    <w:rsid w:val="00A934A3"/>
    <w:rsid w:val="00A955DF"/>
    <w:rsid w:val="00AB047F"/>
    <w:rsid w:val="00AB263B"/>
    <w:rsid w:val="00AF02C3"/>
    <w:rsid w:val="00AF0498"/>
    <w:rsid w:val="00AF0EA6"/>
    <w:rsid w:val="00B0672A"/>
    <w:rsid w:val="00B238B0"/>
    <w:rsid w:val="00B2760F"/>
    <w:rsid w:val="00B32ADD"/>
    <w:rsid w:val="00B32D26"/>
    <w:rsid w:val="00B40DB6"/>
    <w:rsid w:val="00B41623"/>
    <w:rsid w:val="00B43F04"/>
    <w:rsid w:val="00B74045"/>
    <w:rsid w:val="00B8460A"/>
    <w:rsid w:val="00B96B24"/>
    <w:rsid w:val="00BC23A8"/>
    <w:rsid w:val="00BC2635"/>
    <w:rsid w:val="00BC4294"/>
    <w:rsid w:val="00BD007D"/>
    <w:rsid w:val="00BD33B7"/>
    <w:rsid w:val="00BE7B04"/>
    <w:rsid w:val="00C07B14"/>
    <w:rsid w:val="00C14B86"/>
    <w:rsid w:val="00C15442"/>
    <w:rsid w:val="00C179A2"/>
    <w:rsid w:val="00C3622B"/>
    <w:rsid w:val="00C445DA"/>
    <w:rsid w:val="00C526B6"/>
    <w:rsid w:val="00C5437E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055DF"/>
    <w:rsid w:val="00D22FA8"/>
    <w:rsid w:val="00D2655A"/>
    <w:rsid w:val="00D37E18"/>
    <w:rsid w:val="00D50A9C"/>
    <w:rsid w:val="00D5279D"/>
    <w:rsid w:val="00D5432B"/>
    <w:rsid w:val="00D553AE"/>
    <w:rsid w:val="00D6167B"/>
    <w:rsid w:val="00D73D5D"/>
    <w:rsid w:val="00D833AD"/>
    <w:rsid w:val="00DA6FFB"/>
    <w:rsid w:val="00DB2CB8"/>
    <w:rsid w:val="00DB3DB3"/>
    <w:rsid w:val="00DC1677"/>
    <w:rsid w:val="00DD3265"/>
    <w:rsid w:val="00DF08A3"/>
    <w:rsid w:val="00E00FFF"/>
    <w:rsid w:val="00E04F50"/>
    <w:rsid w:val="00E12AB6"/>
    <w:rsid w:val="00E15C9F"/>
    <w:rsid w:val="00E20C6C"/>
    <w:rsid w:val="00E53F3F"/>
    <w:rsid w:val="00E60655"/>
    <w:rsid w:val="00E72B6F"/>
    <w:rsid w:val="00E922A7"/>
    <w:rsid w:val="00EB1521"/>
    <w:rsid w:val="00EB26C1"/>
    <w:rsid w:val="00EC44F1"/>
    <w:rsid w:val="00ED15C4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83123"/>
    <w:rsid w:val="00F97E09"/>
    <w:rsid w:val="00FA5509"/>
    <w:rsid w:val="00FA7078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12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12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21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21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21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12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12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21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21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21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2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158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Stpn-12/2016</izvorni_sadrzaj>
    <derivirana_varijabla naziv="DomainObject.Predmet.OznakaBroj_1">Stpn-12/2016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JURTELA d.o.o.  Gospić</izvorni_sadrzaj>
    <derivirana_varijabla naziv="DomainObject.Predmet.StrankaFormated_1">  JURTELA d.o.o.  Gospić</derivirana_varijabla>
  </DomainObject.Predmet.StrankaFormated>
  <DomainObject.Predmet.StrankaFormatedOIB>
    <izvorni_sadrzaj>  JURTELA d.o.o.  Gospić, OIB 21765861856</izvorni_sadrzaj>
    <derivirana_varijabla naziv="DomainObject.Predmet.StrankaFormatedOIB_1">  JURTELA d.o.o.  Gospić, OIB 21765861856</derivirana_varijabla>
  </DomainObject.Predmet.StrankaFormatedOIB>
  <DomainObject.Predmet.StrankaFormatedWithAdress>
    <izvorni_sadrzaj> JURTELA d.o.o.  Gospić, Lički Novi 20, 53000 Gospić</izvorni_sadrzaj>
    <derivirana_varijabla naziv="DomainObject.Predmet.StrankaFormatedWithAdress_1"> JURTELA d.o.o.  Gospić, Lički Novi 20, 53000 Gospić</derivirana_varijabla>
  </DomainObject.Predmet.StrankaFormatedWithAdress>
  <DomainObject.Predmet.StrankaFormatedWithAdressOIB>
    <izvorni_sadrzaj> JURTELA d.o.o.  Gospić, OIB 21765861856, Lički Novi 20, 53000 Gospić</izvorni_sadrzaj>
    <derivirana_varijabla naziv="DomainObject.Predmet.StrankaFormatedWithAdressOIB_1"> JURTELA d.o.o.  Gospić, OIB 21765861856, Lički Novi 20, 53000 Gospić</derivirana_varijabla>
  </DomainObject.Predmet.StrankaFormatedWithAdressOIB>
  <DomainObject.Predmet.StrankaWithAdress>
    <izvorni_sadrzaj>JURTELA d.o.o.  Gospić Lički Novi 20,53000 Gospić</izvorni_sadrzaj>
    <derivirana_varijabla naziv="DomainObject.Predmet.StrankaWithAdress_1">JURTELA d.o.o.  Gospić Lički Novi 20,53000 Gospić</derivirana_varijabla>
  </DomainObject.Predmet.StrankaWithAdress>
  <DomainObject.Predmet.StrankaWithAdressOIB>
    <izvorni_sadrzaj>JURTELA d.o.o.  Gospić, OIB 21765861856, Lički Novi 20,53000 Gospić</izvorni_sadrzaj>
    <derivirana_varijabla naziv="DomainObject.Predmet.StrankaWithAdressOIB_1">JURTELA d.o.o.  Gospić, OIB 21765861856, Lički Novi 20,53000 Gospić</derivirana_varijabla>
  </DomainObject.Predmet.StrankaWithAdressOIB>
  <DomainObject.Predmet.StrankaNazivFormated>
    <izvorni_sadrzaj>JURTELA d.o.o.  Gospić</izvorni_sadrzaj>
    <derivirana_varijabla naziv="DomainObject.Predmet.StrankaNazivFormated_1">JURTELA d.o.o.  Gospić</derivirana_varijabla>
  </DomainObject.Predmet.StrankaNazivFormated>
  <DomainObject.Predmet.StrankaNazivFormatedOIB>
    <izvorni_sadrzaj>JURTELA d.o.o.  Gospić, OIB 21765861856</izvorni_sadrzaj>
    <derivirana_varijabla naziv="DomainObject.Predmet.StrankaNazivFormatedOIB_1">JURTELA d.o.o.  Gospić, OIB 21765861856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JURTELA d.o.o.  Gospić</item>
    </izvorni_sadrzaj>
    <derivirana_varijabla naziv="DomainObject.Predmet.StrankaListFormated_1">
      <item>JURTELA d.o.o.  Gospić</item>
    </derivirana_varijabla>
  </DomainObject.Predmet.StrankaListFormated>
  <DomainObject.Predmet.StrankaListFormatedOIB>
    <izvorni_sadrzaj>
      <item>JURTELA d.o.o.  Gospić, OIB 21765861856</item>
    </izvorni_sadrzaj>
    <derivirana_varijabla naziv="DomainObject.Predmet.StrankaListFormatedOIB_1">
      <item>JURTELA d.o.o.  Gospić, OIB 21765861856</item>
    </derivirana_varijabla>
  </DomainObject.Predmet.StrankaListFormatedOIB>
  <DomainObject.Predmet.StrankaListFormatedWithAdress>
    <izvorni_sadrzaj>
      <item>JURTELA d.o.o.  Gospić, Lički Novi 20, 53000 Gospić</item>
    </izvorni_sadrzaj>
    <derivirana_varijabla naziv="DomainObject.Predmet.StrankaListFormatedWithAdress_1">
      <item>JURTELA d.o.o.  Gospić, Lički Novi 20, 53000 Gospić</item>
    </derivirana_varijabla>
  </DomainObject.Predmet.StrankaListFormatedWithAdress>
  <DomainObject.Predmet.StrankaListFormatedWithAdressOIB>
    <izvorni_sadrzaj>
      <item>JURTELA d.o.o.  Gospić, OIB 21765861856, Lički Novi 20, 53000 Gospić</item>
    </izvorni_sadrzaj>
    <derivirana_varijabla naziv="DomainObject.Predmet.StrankaListFormatedWithAdressOIB_1">
      <item>JURTELA d.o.o.  Gospić, OIB 21765861856, Lički Novi 20, 53000 Gospić</item>
    </derivirana_varijabla>
  </DomainObject.Predmet.StrankaListFormatedWithAdressOIB>
  <DomainObject.Predmet.StrankaListNazivFormated>
    <izvorni_sadrzaj>
      <item>JURTELA d.o.o.  Gospić</item>
    </izvorni_sadrzaj>
    <derivirana_varijabla naziv="DomainObject.Predmet.StrankaListNazivFormated_1">
      <item>JURTELA d.o.o.  Gospić</item>
    </derivirana_varijabla>
  </DomainObject.Predmet.StrankaListNazivFormated>
  <DomainObject.Predmet.StrankaListNazivFormatedOIB>
    <izvorni_sadrzaj>
      <item>JURTELA d.o.o.  Gospić, OIB 21765861856</item>
    </izvorni_sadrzaj>
    <derivirana_varijabla naziv="DomainObject.Predmet.StrankaListNazivFormatedOIB_1">
      <item>JURTELA d.o.o.  Gospić, OIB 21765861856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JURTELA d.o.o.  Gospić</izvorni_sadrzaj>
    <derivirana_varijabla naziv="DomainObject.Predmet.StrankaIDrugi_1">JURTELA d.o.o.  Gospić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JURTELA d.o.o.  Gospić, OIB 21765861856, Lički Novi 20, 53000 Gospić</izvorni_sadrzaj>
    <derivirana_varijabla naziv="DomainObject.Predmet.StrankaIDrugiAdressOIB_1">JURTELA d.o.o.  Gospić, OIB 21765861856, Lički Novi 20,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JURTELA d.o.o.  Gospić</item>
    </izvorni_sadrzaj>
    <derivirana_varijabla naziv="DomainObject.Predmet.SudioniciListNaziv_1">
      <item>JURTELA d.o.o.  Gospić</item>
    </derivirana_varijabla>
  </DomainObject.Predmet.SudioniciListNaziv>
  <DomainObject.Predmet.SudioniciListAdressOIB>
    <izvorni_sadrzaj>
      <item>JURTELA d.o.o.  Gospić, OIB 21765861856, Lički Novi 20,53000 Gospić</item>
    </izvorni_sadrzaj>
    <derivirana_varijabla naziv="DomainObject.Predmet.SudioniciListAdressOIB_1">
      <item>JURTELA d.o.o.  Gospić, OIB 21765861856, Lički Novi 20,53000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21765861856</item>
    </izvorni_sadrzaj>
    <derivirana_varijabla naziv="DomainObject.Predmet.SudioniciListNazivOIB_1">
      <item>, OIB 21765861856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42B42-76B6-475A-93E7-BD46B2579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2090</properties:Words>
  <properties:Characters>11696</properties:Characters>
  <properties:Lines>308</properties:Lines>
  <properties:Paragraphs>125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2016-05-19T09:16:00Z</dcterms:created>
  <dc:creator>ksarlija</dc:creator>
  <cp:lastModifiedBy>Tanja Fidel</cp:lastModifiedBy>
  <cp:lastPrinted>2016-01-29T12:32:00Z</cp:lastPrinted>
  <dcterms:modified xmlns:xsi="http://www.w3.org/2001/XMLSchema-instance" xsi:type="dcterms:W3CDTF">2016-05-19T11:38:00Z</dcterms:modified>
  <cp:revision>5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