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8a8b" w14:paraId="7418a8b" w:rsidRDefault="008D5205" w:rsidR="00476E94" w:rsidRPr="00FF6F93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205" w:rsidP="008D5205" w:rsidR="008D5205" w:rsidRPr="00FF6F9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D5205" w:rsidP="008D5205" w:rsidR="008D5205" w:rsidRPr="00FF6F9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D5205" w:rsidP="008D5205" w:rsidR="008D5205" w:rsidRPr="00FF6F9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 St- </w:t>
      </w:r>
      <w:proofErr w:type="spellStart"/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>1155</w:t>
      </w:r>
      <w:proofErr w:type="spellEnd"/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proofErr w:type="spellEnd"/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1D6A9D" w:rsidRPr="00FF6F93">
        <w:rPr>
          <w:rFonts w:hAnsi="Times New Roman" w:ascii="Times New Roman"/>
          <w:color w:val="auto"/>
          <w:sz w:val="24"/>
          <w:szCs w:val="24"/>
          <w:lang w:val="hr-HR"/>
        </w:rPr>
        <w:t>74</w:t>
      </w:r>
      <w:proofErr w:type="spellEnd"/>
    </w:p>
    <w:p w:rsidRDefault="008D5205" w:rsidP="008D5205" w:rsidR="008D5205" w:rsidRPr="00FF6F9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D5205" w:rsidR="008D5205" w:rsidRPr="00FF6F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D5205" w:rsidP="008D5205" w:rsidR="008D5205" w:rsidRPr="00FF6F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D5205" w:rsidP="008D5205" w:rsidR="008D5205" w:rsidRPr="00FF6F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6A018C" w:rsidR="00476E94" w:rsidRPr="00FF6F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AUTO </w:t>
      </w:r>
      <w:proofErr w:type="spellStart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>GEMMA</w:t>
      </w:r>
      <w:proofErr w:type="spellEnd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 u stečaju, Zagreb, Dubrava </w:t>
      </w:r>
      <w:proofErr w:type="spellStart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>256</w:t>
      </w:r>
      <w:proofErr w:type="spellEnd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/k, </w:t>
      </w:r>
      <w:proofErr w:type="spellStart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>12359337529</w:t>
      </w:r>
      <w:proofErr w:type="spellEnd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, 4. svibnja </w:t>
      </w:r>
      <w:proofErr w:type="spellStart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8F235D" w:rsidRPr="00FF6F9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F235D" w:rsidP="006A018C" w:rsidR="008F235D" w:rsidRPr="00FF6F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53AB" w:rsidP="006A018C" w:rsidR="00356EFE" w:rsidRPr="00FF6F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FF6F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235D" w:rsidP="008F235D" w:rsidR="008F235D" w:rsidRPr="00FF6F9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Stečajnom upravitelju Vesni </w:t>
      </w:r>
      <w:proofErr w:type="spellStart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Kocbek</w:t>
      </w:r>
      <w:proofErr w:type="spellEnd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 iz Zagreba, Trg Nikole Zrinskog </w:t>
      </w:r>
      <w:proofErr w:type="spellStart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proofErr w:type="spellEnd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  </w:t>
      </w:r>
      <w:proofErr w:type="spellStart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64935258953</w:t>
      </w:r>
      <w:proofErr w:type="spellEnd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u iznosu od </w:t>
      </w:r>
      <w:proofErr w:type="spellStart"/>
      <w:r w:rsidR="00645DAE" w:rsidRPr="00FF6F93">
        <w:rPr>
          <w:rFonts w:hAnsi="Times New Roman" w:ascii="Times New Roman"/>
          <w:color w:val="auto"/>
          <w:sz w:val="24"/>
          <w:szCs w:val="24"/>
          <w:lang w:val="hr-HR"/>
        </w:rPr>
        <w:t>800</w:t>
      </w:r>
      <w:proofErr w:type="spellEnd"/>
      <w:r w:rsidR="00645DAE" w:rsidRPr="00FF6F9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645DAE" w:rsidRPr="00FF6F93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 kn </w:t>
      </w:r>
      <w:r w:rsidR="00645DAE" w:rsidRPr="00FF6F93">
        <w:rPr>
          <w:rFonts w:hAnsi="Times New Roman" w:ascii="Times New Roman"/>
          <w:color w:val="auto"/>
          <w:sz w:val="24"/>
          <w:szCs w:val="24"/>
          <w:lang w:val="hr-HR"/>
        </w:rPr>
        <w:t>bruto.</w:t>
      </w:r>
    </w:p>
    <w:p w:rsidRDefault="008F235D" w:rsidP="008F235D" w:rsidR="008F235D" w:rsidRPr="00FF6F93">
      <w:pPr>
        <w:ind w:right="57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235D" w:rsidP="008F235D" w:rsidR="008F235D" w:rsidRPr="00FF6F93">
      <w:pPr>
        <w:ind w:firstLine="26" w:right="572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F235D" w:rsidP="008F235D" w:rsidR="008F235D" w:rsidRPr="00FF6F93">
      <w:pPr>
        <w:ind w:firstLine="26" w:right="572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235D" w:rsidP="008F235D" w:rsidR="008F235D" w:rsidRPr="00FF6F93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FF6F93">
        <w:rPr>
          <w:rFonts w:hAnsi="Times New Roman" w:ascii="Times New Roman"/>
          <w:sz w:val="24"/>
          <w:szCs w:val="24"/>
          <w:lang w:val="hr-HR"/>
        </w:rPr>
        <w:tab/>
        <w:t>U ovom stečajnom postupku unovčena je sva</w:t>
      </w:r>
      <w:r w:rsidR="00DF5988" w:rsidRPr="00FF6F93">
        <w:rPr>
          <w:rFonts w:hAnsi="Times New Roman" w:ascii="Times New Roman"/>
          <w:sz w:val="24"/>
          <w:szCs w:val="24"/>
          <w:lang w:val="hr-HR"/>
        </w:rPr>
        <w:t xml:space="preserve"> pokretna</w:t>
      </w:r>
      <w:r w:rsidRPr="00FF6F93">
        <w:rPr>
          <w:rFonts w:hAnsi="Times New Roman" w:ascii="Times New Roman"/>
          <w:sz w:val="24"/>
          <w:szCs w:val="24"/>
          <w:lang w:val="hr-HR"/>
        </w:rPr>
        <w:t xml:space="preserve"> imovina stečajnog dužnika za iznos od </w:t>
      </w:r>
      <w:proofErr w:type="spellStart"/>
      <w:r w:rsidR="00DF5988" w:rsidRPr="00FF6F93">
        <w:rPr>
          <w:rFonts w:hAnsi="Times New Roman" w:ascii="Times New Roman"/>
          <w:sz w:val="24"/>
          <w:szCs w:val="24"/>
          <w:lang w:val="hr-HR"/>
        </w:rPr>
        <w:t>5.000</w:t>
      </w:r>
      <w:proofErr w:type="spellEnd"/>
      <w:r w:rsidR="00DF5988" w:rsidRPr="00FF6F93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DF5988" w:rsidRPr="00FF6F93">
        <w:rPr>
          <w:rFonts w:hAnsi="Times New Roman" w:ascii="Times New Roman"/>
          <w:sz w:val="24"/>
          <w:szCs w:val="24"/>
          <w:lang w:val="hr-HR"/>
        </w:rPr>
        <w:t>00</w:t>
      </w:r>
      <w:proofErr w:type="spellEnd"/>
      <w:r w:rsidRPr="00FF6F93">
        <w:rPr>
          <w:rFonts w:hAnsi="Times New Roman" w:ascii="Times New Roman"/>
          <w:sz w:val="24"/>
          <w:szCs w:val="24"/>
          <w:lang w:val="hr-HR"/>
        </w:rPr>
        <w:t xml:space="preserve"> kn.</w:t>
      </w:r>
    </w:p>
    <w:p w:rsidRDefault="008F235D" w:rsidP="008F235D" w:rsidR="008F235D" w:rsidRPr="00FF6F93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FF6F93">
        <w:rPr>
          <w:rFonts w:hAnsi="Times New Roman" w:ascii="Times New Roman"/>
          <w:sz w:val="24"/>
          <w:szCs w:val="24"/>
          <w:lang w:val="hr-HR"/>
        </w:rPr>
        <w:tab/>
        <w:t xml:space="preserve">Stoga je temeljem čl. 7 Uredbe o kriterijima i načinu obračuna i plaćanja nagrade stečajnim upraviteljima određena nagrada stečajnom upravitelju u </w:t>
      </w:r>
      <w:r w:rsidR="00DF5988" w:rsidRPr="00FF6F93">
        <w:rPr>
          <w:rFonts w:hAnsi="Times New Roman" w:ascii="Times New Roman"/>
          <w:sz w:val="24"/>
          <w:szCs w:val="24"/>
          <w:lang w:val="hr-HR"/>
        </w:rPr>
        <w:t>bruto</w:t>
      </w:r>
      <w:r w:rsidRPr="00FF6F93">
        <w:rPr>
          <w:rFonts w:hAnsi="Times New Roman" w:ascii="Times New Roman"/>
          <w:sz w:val="24"/>
          <w:szCs w:val="24"/>
          <w:lang w:val="hr-HR"/>
        </w:rPr>
        <w:t xml:space="preserve"> iznosu od </w:t>
      </w:r>
      <w:proofErr w:type="spellStart"/>
      <w:r w:rsidR="00DF5988" w:rsidRPr="00FF6F93">
        <w:rPr>
          <w:rFonts w:hAnsi="Times New Roman" w:ascii="Times New Roman"/>
          <w:sz w:val="24"/>
          <w:szCs w:val="24"/>
          <w:lang w:val="hr-HR"/>
        </w:rPr>
        <w:t>800</w:t>
      </w:r>
      <w:proofErr w:type="spellEnd"/>
      <w:r w:rsidR="00DF5988" w:rsidRPr="00FF6F93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DF5988" w:rsidRPr="00FF6F93">
        <w:rPr>
          <w:rFonts w:hAnsi="Times New Roman" w:ascii="Times New Roman"/>
          <w:sz w:val="24"/>
          <w:szCs w:val="24"/>
          <w:lang w:val="hr-HR"/>
        </w:rPr>
        <w:t>00</w:t>
      </w:r>
      <w:proofErr w:type="spellEnd"/>
      <w:r w:rsidRPr="00FF6F93">
        <w:rPr>
          <w:rFonts w:hAnsi="Times New Roman" w:ascii="Times New Roman"/>
          <w:sz w:val="24"/>
          <w:szCs w:val="24"/>
          <w:lang w:val="hr-HR"/>
        </w:rPr>
        <w:t xml:space="preserve"> kn sukladno podnesku stečajnog upravitelja od </w:t>
      </w:r>
      <w:proofErr w:type="spellStart"/>
      <w:r w:rsidR="00DF5988" w:rsidRPr="00FF6F93">
        <w:rPr>
          <w:rFonts w:hAnsi="Times New Roman" w:ascii="Times New Roman"/>
          <w:sz w:val="24"/>
          <w:szCs w:val="24"/>
          <w:lang w:val="hr-HR"/>
        </w:rPr>
        <w:t>22</w:t>
      </w:r>
      <w:proofErr w:type="spellEnd"/>
      <w:r w:rsidR="00DF5988" w:rsidRPr="00FF6F93">
        <w:rPr>
          <w:rFonts w:hAnsi="Times New Roman" w:ascii="Times New Roman"/>
          <w:sz w:val="24"/>
          <w:szCs w:val="24"/>
          <w:lang w:val="hr-HR"/>
        </w:rPr>
        <w:t xml:space="preserve">. ožujka </w:t>
      </w:r>
      <w:proofErr w:type="spellStart"/>
      <w:r w:rsidR="00DF5988" w:rsidRPr="00FF6F93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DF5988" w:rsidRPr="00FF6F93">
        <w:rPr>
          <w:rFonts w:hAnsi="Times New Roman" w:ascii="Times New Roman"/>
          <w:sz w:val="24"/>
          <w:szCs w:val="24"/>
          <w:lang w:val="hr-HR"/>
        </w:rPr>
        <w:t>.</w:t>
      </w:r>
    </w:p>
    <w:p w:rsidRDefault="008F235D" w:rsidP="008F235D" w:rsidR="008F235D" w:rsidRPr="00FF6F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F5988"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4. svibanj </w:t>
      </w:r>
      <w:proofErr w:type="spellStart"/>
      <w:r w:rsidR="00DF5988" w:rsidRPr="00FF6F9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DF5988" w:rsidRPr="00FF6F9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F235D" w:rsidP="008F235D" w:rsidR="008F235D" w:rsidRPr="00FF6F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F235D" w:rsidP="008F235D" w:rsidR="008F235D" w:rsidRPr="00FF6F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F235D" w:rsidP="008F235D" w:rsidR="008F235D" w:rsidRPr="00FF6F9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F235D" w:rsidP="008F235D" w:rsidR="008F235D" w:rsidRPr="00FF6F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F6F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F235D" w:rsidP="008F235D" w:rsidR="008F235D" w:rsidRPr="00FF6F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6F93" w:rsidP="00AB7A2F" w:rsidR="00FF6F93" w:rsidRPr="00FF6F9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F6F93" w:rsidP="00995CE9" w:rsidR="00FF6F93" w:rsidRPr="00FF6F9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6F9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F235D" w:rsidP="008F235D" w:rsidR="008F235D" w:rsidRPr="00FF6F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F235D" w:rsidR="008D5205" w:rsidRPr="00FF6F93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476E94" w:rsidR="008D5205" w:rsidRPr="00FF6F9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53AB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16F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620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0837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CD7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6A9D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0E10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009"/>
    <w:rsid w:val="00274744"/>
    <w:rsid w:val="00274B82"/>
    <w:rsid w:val="0027514C"/>
    <w:rsid w:val="0027560F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5DAE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6E9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2C86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6A2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5DAE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18C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5DF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225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5FE7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822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205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35D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3A2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BB8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2D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3C1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67945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4F9E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3FE9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AB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16F"/>
    <w:rsid w:val="00DF4225"/>
    <w:rsid w:val="00DF4AC2"/>
    <w:rsid w:val="00DF584E"/>
    <w:rsid w:val="00DF5988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B57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86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074A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194"/>
    <w:rsid w:val="00FE1755"/>
    <w:rsid w:val="00FE39FF"/>
    <w:rsid w:val="00FE5761"/>
    <w:rsid w:val="00FE581E"/>
    <w:rsid w:val="00FE6DF4"/>
    <w:rsid w:val="00FE6ED9"/>
    <w:rsid w:val="00FF04FB"/>
    <w:rsid w:val="00FF0524"/>
    <w:rsid w:val="00FF3708"/>
    <w:rsid w:val="00FF4082"/>
    <w:rsid w:val="00FF4301"/>
    <w:rsid w:val="00FF4EB9"/>
    <w:rsid w:val="00FF51F1"/>
    <w:rsid w:val="00FF5E35"/>
    <w:rsid w:val="00FF6EEA"/>
    <w:rsid w:val="00FF6F93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4F9E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unhideWhenUsed/>
    <w:rsid w:val="008F235D"/>
    <w:pPr>
      <w:spacing w:lineRule="auto" w:line="480" w:after="120"/>
      <w:ind w:left="283"/>
    </w:pPr>
    <w:rPr>
      <w:rFonts w:hAnsi="Calibri" w:ascii="Calibri"/>
      <w:color w:val="auto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8F235D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FF6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F93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F93"/>
    <w:rPr>
      <w:rFonts w:hAnsi="Times New Roman" w:ascii="Times New Roman"/>
      <w:noProof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F93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F93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4F9E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unhideWhenUsed/>
    <w:rsid w:val="008F235D"/>
    <w:pPr>
      <w:spacing w:after="120" w:line="480" w:lineRule="auto"/>
      <w:ind w:left="283"/>
    </w:pPr>
    <w:rPr>
      <w:rFonts w:ascii="Calibri" w:hAnsi="Calibri"/>
      <w:color w:val="auto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8F235D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FF6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F93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F93"/>
    <w:rPr>
      <w:rFonts w:ascii="Times New Roman" w:hAnsi="Times New Roman"/>
      <w:noProof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F93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F93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NazivFormated_1">
      <item>DARKO BRAJE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  <item>, OIB 33039197637</item>
      <item>, OIB null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980</properties:Characters>
  <properties:Lines>35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2017-05-04T11:53:00Z</dcterms:created>
  <dc:creator>malenicav</dc:creator>
  <cp:lastModifiedBy>Kristina Švajger</cp:lastModifiedBy>
  <cp:lastPrinted>2017-05-04T12:00:00Z</cp:lastPrinted>
  <dcterms:modified xmlns:xsi="http://www.w3.org/2001/XMLSchema-instance" xsi:type="dcterms:W3CDTF">2017-05-04T12:01:00Z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