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4863" w14:paraId="1994863" w:rsidRDefault="002E5590" w:rsidP="002E5590" w:rsidR="002E5590" w:rsidRPr="002E5590">
      <w:pPr>
        <w:jc w:val="center"/>
        <w15:collapsed w:val="false"/>
        <w:rPr>
          <w:rFonts w:cs="Arial" w:hAnsi="Arial" w:ascii="Arial"/>
          <w:b/>
          <w:bCs/>
          <w:sz w:val="20"/>
          <w:szCs w:val="20"/>
        </w:rPr>
      </w:pPr>
      <w:bookmarkStart w:name="_GoBack" w:id="0"/>
      <w:bookmarkEnd w:id="0"/>
      <w:r w:rsidRPr="002E5590">
        <w:rPr>
          <w:rFonts w:cs="Arial" w:hAnsi="Arial" w:ascii="Arial"/>
          <w:b/>
          <w:bCs/>
          <w:sz w:val="20"/>
          <w:szCs w:val="20"/>
        </w:rPr>
        <w:t>Obrazac 20</w:t>
      </w:r>
    </w:p>
    <w:p w:rsidRDefault="002E5590" w:rsidP="001B0903" w:rsidR="002E5590">
      <w:pPr>
        <w:rPr>
          <w:rFonts w:hAnsi="Bookman Old Style" w:ascii="Bookman Old Style"/>
          <w:b/>
          <w:bCs/>
        </w:rPr>
      </w:pPr>
    </w:p>
    <w:p w:rsidRDefault="002E5590" w:rsidP="002E5590" w:rsidR="002E5590" w:rsidRPr="005840E9">
      <w:pPr>
        <w:jc w:val="right"/>
        <w:rPr>
          <w:rFonts w:cs="Arial" w:hAnsi="Arial" w:ascii="Arial"/>
          <w:b/>
        </w:rPr>
      </w:pPr>
    </w:p>
    <w:p w:rsidRDefault="002E5590" w:rsidP="002E5590" w:rsidR="002E5590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Nadležni trgovački sud : TRGOVAČKI SUD U ZAGREBU</w:t>
      </w:r>
    </w:p>
    <w:p w:rsidRDefault="002E5590" w:rsidP="002E5590" w:rsidR="002E5590" w:rsidRPr="005840E9">
      <w:pPr>
        <w:rPr>
          <w:rFonts w:cs="Arial" w:hAnsi="Arial" w:ascii="Arial"/>
          <w:b/>
        </w:rPr>
      </w:pPr>
    </w:p>
    <w:p w:rsidRDefault="002E5590" w:rsidP="002E5590" w:rsidR="002E5590" w:rsidRPr="005840E9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St-281/99</w:t>
      </w:r>
    </w:p>
    <w:p w:rsidRDefault="002E5590" w:rsidP="002E5590" w:rsidR="002E5590" w:rsidRPr="005840E9">
      <w:pPr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  <w:r w:rsidRPr="005840E9">
        <w:rPr>
          <w:rFonts w:cs="Arial" w:hAnsi="Arial" w:ascii="Arial"/>
          <w:b/>
        </w:rPr>
        <w:tab/>
      </w:r>
    </w:p>
    <w:p w:rsidRDefault="002E5590" w:rsidP="002E5590" w:rsidR="002E5590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>N</w:t>
      </w:r>
      <w:r>
        <w:rPr>
          <w:rFonts w:cs="Arial" w:hAnsi="Arial" w:ascii="Arial"/>
          <w:b/>
        </w:rPr>
        <w:t xml:space="preserve">/o Stečajni sudac Nevenka Siladi Rstić,  stečajna masa iza  VESNA d.d. u stečaju  OIB: 84968694707 </w:t>
      </w:r>
      <w:r w:rsidRPr="005840E9">
        <w:rPr>
          <w:rFonts w:cs="Arial" w:hAnsi="Arial" w:ascii="Arial"/>
          <w:b/>
        </w:rPr>
        <w:t>M</w:t>
      </w:r>
      <w:r>
        <w:rPr>
          <w:rFonts w:cs="Arial" w:hAnsi="Arial" w:ascii="Arial"/>
          <w:b/>
        </w:rPr>
        <w:t>BS 081060006, ZAGREB, Marijana Haberlea 10</w:t>
      </w:r>
      <w:r w:rsidRPr="005840E9">
        <w:rPr>
          <w:rFonts w:cs="Arial" w:hAnsi="Arial" w:ascii="Arial"/>
          <w:b/>
        </w:rPr>
        <w:t>,</w:t>
      </w:r>
      <w:r w:rsidRPr="005840E9">
        <w:rPr>
          <w:rFonts w:cs="Arial" w:hAnsi="Arial" w:ascii="Arial"/>
          <w:b/>
          <w:bCs/>
        </w:rPr>
        <w:t xml:space="preserve"> </w:t>
      </w:r>
      <w:r w:rsidRPr="005840E9">
        <w:rPr>
          <w:rFonts w:cs="Arial" w:hAnsi="Arial" w:ascii="Arial"/>
        </w:rPr>
        <w:t>stečajna upraviteljica Biserka Jakić, ZAGREB, Marijana Haberlea 10</w:t>
      </w:r>
    </w:p>
    <w:p w:rsidRDefault="002E5590" w:rsidP="002E5590" w:rsidR="002E5590" w:rsidRPr="005840E9">
      <w:pPr>
        <w:jc w:val="both"/>
        <w:rPr>
          <w:rFonts w:cs="Arial" w:hAnsi="Arial" w:ascii="Arial"/>
        </w:rPr>
      </w:pPr>
    </w:p>
    <w:p w:rsidRDefault="002E5590" w:rsidP="002E5590" w:rsidR="002E5590" w:rsidRPr="001825C4">
      <w:pPr>
        <w:jc w:val="both"/>
        <w:rPr>
          <w:rFonts w:cs="Arial" w:hAnsi="Arial" w:ascii="Arial"/>
          <w:b/>
        </w:rPr>
      </w:pPr>
      <w:r w:rsidRPr="001825C4">
        <w:rPr>
          <w:rFonts w:cs="Arial" w:hAnsi="Arial" w:ascii="Arial"/>
          <w:b/>
        </w:rPr>
        <w:t>1.</w:t>
      </w:r>
    </w:p>
    <w:p w:rsidRDefault="002E5590" w:rsidP="002E5590" w:rsidR="002E5590" w:rsidRPr="005840E9">
      <w:pPr>
        <w:jc w:val="both"/>
        <w:rPr>
          <w:rFonts w:cs="Arial" w:hAnsi="Arial" w:ascii="Arial"/>
          <w:b/>
        </w:rPr>
      </w:pPr>
      <w:r w:rsidRPr="005840E9">
        <w:rPr>
          <w:rFonts w:cs="Arial" w:hAnsi="Arial" w:ascii="Arial"/>
          <w:b/>
        </w:rPr>
        <w:t xml:space="preserve">Tijek stečajnog postupka u razdoblju od </w:t>
      </w:r>
      <w:r>
        <w:rPr>
          <w:rFonts w:cs="Arial" w:hAnsi="Arial" w:ascii="Arial"/>
          <w:b/>
        </w:rPr>
        <w:t>01</w:t>
      </w:r>
      <w:r w:rsidRPr="005840E9">
        <w:rPr>
          <w:rFonts w:cs="Arial" w:hAnsi="Arial" w:ascii="Arial"/>
          <w:b/>
        </w:rPr>
        <w:t>.0</w:t>
      </w:r>
      <w:r w:rsidR="0047705B">
        <w:rPr>
          <w:rFonts w:cs="Arial" w:hAnsi="Arial" w:ascii="Arial"/>
          <w:b/>
        </w:rPr>
        <w:t>5</w:t>
      </w:r>
      <w:r w:rsidRPr="005840E9">
        <w:rPr>
          <w:rFonts w:cs="Arial" w:hAnsi="Arial" w:ascii="Arial"/>
          <w:b/>
        </w:rPr>
        <w:t xml:space="preserve">.2018.g. do </w:t>
      </w:r>
      <w:r w:rsidR="0047705B">
        <w:rPr>
          <w:rFonts w:cs="Arial" w:hAnsi="Arial" w:ascii="Arial"/>
          <w:b/>
        </w:rPr>
        <w:t>30.08</w:t>
      </w:r>
      <w:r w:rsidRPr="005840E9">
        <w:rPr>
          <w:rFonts w:cs="Arial" w:hAnsi="Arial" w:ascii="Arial"/>
          <w:b/>
        </w:rPr>
        <w:t>.2018.g</w:t>
      </w:r>
    </w:p>
    <w:p w:rsidRDefault="00427C48" w:rsidP="00192B35" w:rsidR="00427C48" w:rsidRPr="00427C48">
      <w:pPr>
        <w:jc w:val="both"/>
        <w:rPr>
          <w:b/>
        </w:rPr>
      </w:pPr>
    </w:p>
    <w:p w:rsidRDefault="0062176E" w:rsidP="00192B35" w:rsidR="007B6057">
      <w:pPr>
        <w:jc w:val="both"/>
      </w:pPr>
      <w:r>
        <w:t xml:space="preserve">Sukladno </w:t>
      </w:r>
      <w:r w:rsidR="00445497">
        <w:t xml:space="preserve"> Stečajno</w:t>
      </w:r>
      <w:r>
        <w:t>m</w:t>
      </w:r>
      <w:r w:rsidR="00445497">
        <w:t xml:space="preserve"> </w:t>
      </w:r>
      <w:r w:rsidR="00192B35">
        <w:t xml:space="preserve"> zakon</w:t>
      </w:r>
      <w:r>
        <w:t>u</w:t>
      </w:r>
      <w:r w:rsidR="00445497">
        <w:t xml:space="preserve"> podnosim ovo izvješće u nastavljenom stečajnom postupku </w:t>
      </w:r>
      <w:r w:rsidR="00192B35">
        <w:t xml:space="preserve"> za razdoblje od 01.</w:t>
      </w:r>
      <w:r w:rsidR="002E5590">
        <w:t>01</w:t>
      </w:r>
      <w:r w:rsidR="00427C48">
        <w:t>.</w:t>
      </w:r>
      <w:r>
        <w:t>201</w:t>
      </w:r>
      <w:r w:rsidR="002E5590">
        <w:t>8. do 30.04.2018</w:t>
      </w:r>
      <w:r w:rsidR="00192B35">
        <w:t xml:space="preserve">.g. </w:t>
      </w:r>
      <w:r w:rsidR="007B6057">
        <w:t xml:space="preserve"> </w:t>
      </w:r>
      <w:r w:rsidR="002E5590">
        <w:t xml:space="preserve"> sa ponovnim </w:t>
      </w:r>
      <w:r w:rsidR="00BF049F">
        <w:t xml:space="preserve"> osvrtom </w:t>
      </w:r>
      <w:r w:rsidR="00A85BDF">
        <w:t xml:space="preserve"> na nastavljeni </w:t>
      </w:r>
      <w:r w:rsidR="002E5590">
        <w:t>stečajni postup</w:t>
      </w:r>
      <w:r w:rsidR="00A85BDF">
        <w:t xml:space="preserve">ak </w:t>
      </w:r>
    </w:p>
    <w:p w:rsidRDefault="002E5590" w:rsidP="00192B35" w:rsidR="002E5590">
      <w:pPr>
        <w:jc w:val="both"/>
      </w:pPr>
    </w:p>
    <w:p w:rsidRDefault="007B6057" w:rsidP="00192B35" w:rsidR="007B6057">
      <w:pPr>
        <w:jc w:val="both"/>
      </w:pPr>
      <w:r>
        <w:t>U navedenom ra</w:t>
      </w:r>
      <w:r w:rsidR="002E5590">
        <w:t xml:space="preserve">zdoblju u odnosu na ranije izvješće </w:t>
      </w:r>
      <w:r>
        <w:t xml:space="preserve"> nije bilo posebnih događanja.</w:t>
      </w:r>
    </w:p>
    <w:p w:rsidRDefault="007B6057" w:rsidP="00BD7F9D" w:rsidR="00CF139B">
      <w:pPr>
        <w:jc w:val="both"/>
      </w:pPr>
      <w:r>
        <w:t>Sukladno okončanim parničnim postupcima izvršena je uknjižba nekretnine u Ivanić Gradu u ime i vlasnost stečajnog dužnika.</w:t>
      </w:r>
      <w:r w:rsidR="00AF3EAC">
        <w:t xml:space="preserve"> Druge imovine stečajni dužnik više nema.</w:t>
      </w:r>
    </w:p>
    <w:p w:rsidRDefault="00A85BDF" w:rsidP="00BD7F9D" w:rsidR="007B6057">
      <w:pPr>
        <w:jc w:val="both"/>
      </w:pPr>
      <w:r>
        <w:t xml:space="preserve"> </w:t>
      </w:r>
    </w:p>
    <w:p w:rsidRDefault="00CF139B" w:rsidP="00D32FA8" w:rsidR="00D32FA8">
      <w:pPr>
        <w:jc w:val="both"/>
      </w:pPr>
      <w:r>
        <w:t xml:space="preserve">Nekretnina </w:t>
      </w:r>
      <w:r w:rsidR="007A5B36">
        <w:t>stečajnog dužnika u Ivanić Gradu u Moslavačka ul. 2 ( poslovni pros</w:t>
      </w:r>
      <w:r>
        <w:t>tor)  sastoji se od:</w:t>
      </w:r>
    </w:p>
    <w:p w:rsidRDefault="0047705B" w:rsidP="00BD7F9D" w:rsidR="0047705B">
      <w:pPr>
        <w:jc w:val="both"/>
      </w:pPr>
    </w:p>
    <w:p w:rsidRDefault="0047705B" w:rsidP="00BD7F9D" w:rsidR="004D709D">
      <w:pPr>
        <w:jc w:val="both"/>
      </w:pPr>
      <w:r>
        <w:t xml:space="preserve"> </w:t>
      </w:r>
      <w:r w:rsidR="004D709D">
        <w:t>„</w:t>
      </w:r>
      <w:r>
        <w:t xml:space="preserve">Nekretnine sagrađene na zkč. 1917 upisane u zk.ul. 1501 k.o. Ivanić Grad (u naravi u A I dvor i u A II zgrada u Ivanić Gradu, ulica Moslavačkih brigada 2. sagrađena na zkč. 1917 sastojeća od posebnih dijelova od a-h) (Etaža 1-8) i to posebnog dijela upisanog kao zemljišnoknjižno tijelo A II pod  7 </w:t>
      </w:r>
      <w:r w:rsidR="004D709D">
        <w:t xml:space="preserve">suvlasnički dio u neodređenom omjeru </w:t>
      </w:r>
      <w:r>
        <w:t>(ETAŽA 7) u naravi stan u prvom katu lijevo, a sastoji se od dv</w:t>
      </w:r>
      <w:r w:rsidR="004D709D">
        <w:t>ije sobe, kuhinje i smočnice u 1/1</w:t>
      </w:r>
      <w:r>
        <w:t xml:space="preserve"> dijela, </w:t>
      </w:r>
      <w:r w:rsidR="004D709D">
        <w:t xml:space="preserve">posebnog dijela upisanog kao zemljišnoknjižno tijelo A II pod  5 suvlasnički dio u neodređenom omjeru (ETAŽA 5) u naravi kuhinja u prizemlju u površini od </w:t>
      </w:r>
      <w:smartTag w:element="metricconverter" w:uri="urn:schemas-microsoft-com:office:smarttags">
        <w:smartTagPr>
          <w:attr w:val="14,40 m2" w:name="ProductID"/>
        </w:smartTagPr>
        <w:r w:rsidR="004D709D">
          <w:t>14,40 m2</w:t>
        </w:r>
      </w:smartTag>
      <w:r w:rsidR="004D709D">
        <w:t xml:space="preserve"> i posebnog dijela upisanog kao zemljišnoknjižno tijelo A II pod  3 suvlasnički dio u neodređenom omjeru (ETAŽA 3) u naravi poslovna prostorija  u površini od </w:t>
      </w:r>
      <w:smartTag w:element="metricconverter" w:uri="urn:schemas-microsoft-com:office:smarttags">
        <w:smartTagPr>
          <w:attr w:val="21 m2" w:name="ProductID"/>
        </w:smartTagPr>
        <w:r w:rsidR="004D709D">
          <w:t>21 m2</w:t>
        </w:r>
      </w:smartTag>
      <w:r w:rsidR="004D709D">
        <w:t xml:space="preserve"> </w:t>
      </w:r>
      <w:r>
        <w:t>zajedno s neodvojivo povezanim  odgovarajućim suvlasničkim dijelom  cijele nekretnine  kao i vlasništvo zajedničkih dijelova i uređaja zgrade u odnosu na te posebne dijelove</w:t>
      </w:r>
      <w:r w:rsidR="004D709D">
        <w:t>“</w:t>
      </w:r>
    </w:p>
    <w:p w:rsidRDefault="004D709D" w:rsidP="00BD7F9D" w:rsidR="004D709D">
      <w:pPr>
        <w:jc w:val="both"/>
      </w:pPr>
    </w:p>
    <w:p w:rsidRDefault="004D709D" w:rsidP="00BD7F9D" w:rsidR="004D709D">
      <w:pPr>
        <w:jc w:val="both"/>
      </w:pPr>
      <w:r>
        <w:t>Iako je navedena  nekretnina u zemljišnoj knjizi upisana   kao tri posebna suvlasnička dijela u neodređenom omjeru radi se o jednom  dvoetažnom poslovnom prostoru  pov.72 m2  u kojem je prizemlje i prvi kat povezani unutarnjim stepenicama  koji je stečajni dužnik za vrijeme obavljanja djelatnosti koristio kao prodavaon</w:t>
      </w:r>
      <w:r w:rsidR="00083285">
        <w:t>ic</w:t>
      </w:r>
      <w:r>
        <w:t>u. Prostor je dosta devastiran ali takav je od još  dok je obavljao djelatnos</w:t>
      </w:r>
      <w:r w:rsidR="00083285">
        <w:t>t</w:t>
      </w:r>
      <w:r>
        <w:t xml:space="preserve"> jer su tadašnji najmoprimci prostor pri napuštanju istog prestankom ugovora o najmu takav ostavili još davne 2001.g.</w:t>
      </w:r>
    </w:p>
    <w:p w:rsidRDefault="00CF139B" w:rsidP="00BD7F9D" w:rsidR="00CF139B">
      <w:pPr>
        <w:jc w:val="both"/>
      </w:pPr>
    </w:p>
    <w:p w:rsidRDefault="00CF139B" w:rsidP="00CF139B" w:rsidR="00CF139B">
      <w:pPr>
        <w:jc w:val="both"/>
      </w:pPr>
      <w:r>
        <w:t>Sukladno ranijem izvješć</w:t>
      </w:r>
      <w:r w:rsidR="00AF3EAC">
        <w:t>u</w:t>
      </w:r>
      <w:r>
        <w:t xml:space="preserve"> prikupila sam tri  ponude za  izradu elaborata za  procjenu nekretnine stečajnog dužnika </w:t>
      </w:r>
      <w:r w:rsidRPr="00337161">
        <w:rPr>
          <w:b/>
        </w:rPr>
        <w:t xml:space="preserve"> koje dostavljam uz ovo izvješće,</w:t>
      </w:r>
      <w:r>
        <w:t xml:space="preserve"> te sam za  izradu procjene izabrala najpovoljniju ponudu za stečajnog dužnika danu od sudskog vještaka </w:t>
      </w:r>
      <w:r w:rsidRPr="00150482">
        <w:rPr>
          <w:b/>
        </w:rPr>
        <w:t>ZEM NADZOR d</w:t>
      </w:r>
      <w:r>
        <w:rPr>
          <w:b/>
        </w:rPr>
        <w:t>.o.o.  (stalni sudski vještak El</w:t>
      </w:r>
      <w:r w:rsidRPr="00150482">
        <w:rPr>
          <w:b/>
        </w:rPr>
        <w:t xml:space="preserve">a Mihovilović Brkić) za cijenu izradu </w:t>
      </w:r>
      <w:r>
        <w:rPr>
          <w:b/>
        </w:rPr>
        <w:t>procjene   nekretnine- poslovnog prostora u  Ivanić Gradu  koja iznosi s PDV-om 3.750,00</w:t>
      </w:r>
      <w:r w:rsidRPr="00150482">
        <w:rPr>
          <w:b/>
        </w:rPr>
        <w:t xml:space="preserve"> kn</w:t>
      </w:r>
      <w:r w:rsidR="00CB39F7">
        <w:rPr>
          <w:b/>
        </w:rPr>
        <w:t>.</w:t>
      </w:r>
      <w:r w:rsidRPr="00150482">
        <w:rPr>
          <w:b/>
        </w:rPr>
        <w:t xml:space="preserve">  </w:t>
      </w:r>
    </w:p>
    <w:p w:rsidRDefault="00CF139B" w:rsidP="00CF139B" w:rsidR="008D4800">
      <w:pPr>
        <w:jc w:val="both"/>
      </w:pPr>
      <w:r>
        <w:t xml:space="preserve"> </w:t>
      </w:r>
    </w:p>
    <w:p w:rsidRDefault="008D4800" w:rsidP="00CF139B" w:rsidR="008D4800">
      <w:pPr>
        <w:jc w:val="both"/>
      </w:pPr>
    </w:p>
    <w:p w:rsidRDefault="00CF139B" w:rsidP="00CF139B" w:rsidR="00CF139B">
      <w:pPr>
        <w:jc w:val="both"/>
      </w:pPr>
      <w:r>
        <w:lastRenderedPageBreak/>
        <w:t>Ponude druga dva vještaka su  veće i iznose:</w:t>
      </w:r>
    </w:p>
    <w:p w:rsidRDefault="00CF139B" w:rsidP="00CF139B" w:rsidR="00CF139B">
      <w:pPr>
        <w:jc w:val="both"/>
      </w:pPr>
    </w:p>
    <w:p w:rsidRDefault="00CF139B" w:rsidP="00CF139B" w:rsidR="00CF139B">
      <w:pPr>
        <w:jc w:val="both"/>
      </w:pPr>
      <w:r>
        <w:t>a) Vještak Damir Stipanov ponudio je izradu</w:t>
      </w:r>
      <w:r w:rsidR="00F87F05">
        <w:t xml:space="preserve"> procjene za nekretninu u Ivanić Gradu </w:t>
      </w:r>
      <w:r>
        <w:t xml:space="preserve">  iznos od </w:t>
      </w:r>
      <w:r w:rsidR="008D4800">
        <w:t xml:space="preserve">  4.875</w:t>
      </w:r>
      <w:r>
        <w:t>,00 kn</w:t>
      </w:r>
      <w:r w:rsidR="008D4800">
        <w:t xml:space="preserve"> sa PDV-om.</w:t>
      </w:r>
    </w:p>
    <w:p w:rsidRDefault="00CF139B" w:rsidP="00CF139B" w:rsidR="00CF139B">
      <w:pPr>
        <w:jc w:val="both"/>
      </w:pPr>
    </w:p>
    <w:p w:rsidRDefault="00CF139B" w:rsidP="00F87F05" w:rsidR="00F87F05">
      <w:pPr>
        <w:jc w:val="both"/>
      </w:pPr>
      <w:r>
        <w:t xml:space="preserve">b)Vještak Mario Rožić  </w:t>
      </w:r>
      <w:r w:rsidR="00F87F05">
        <w:t xml:space="preserve">ponudio je izradu procjene za nekretninu </w:t>
      </w:r>
      <w:r w:rsidR="008D4800">
        <w:t>u Ivanić Gradu   iznos od   5.250,00</w:t>
      </w:r>
      <w:r w:rsidR="00F87F05">
        <w:t xml:space="preserve"> kn</w:t>
      </w:r>
      <w:r w:rsidR="008D4800">
        <w:t xml:space="preserve"> sa PDV-om.</w:t>
      </w:r>
    </w:p>
    <w:p w:rsidRDefault="00F87F05" w:rsidP="00CF139B" w:rsidR="00F87F05">
      <w:pPr>
        <w:jc w:val="both"/>
      </w:pPr>
    </w:p>
    <w:p w:rsidRDefault="00CF139B" w:rsidP="00CF139B" w:rsidR="00CF139B" w:rsidRPr="00AF3EAC">
      <w:pPr>
        <w:jc w:val="both"/>
        <w:rPr>
          <w:b/>
        </w:rPr>
      </w:pPr>
      <w:r w:rsidRPr="00AF3EAC">
        <w:rPr>
          <w:b/>
        </w:rPr>
        <w:t>Procjena  vrijednost  nekretnine stečajnog dužnika po stalnom sudskom vještaku</w:t>
      </w:r>
      <w:r w:rsidR="00F87F05" w:rsidRPr="00AF3EAC">
        <w:rPr>
          <w:b/>
        </w:rPr>
        <w:t xml:space="preserve">  ZEM NADZOR d.o.o.  (stalni sudski vještak Ela Mihovilović Brkić) </w:t>
      </w:r>
      <w:r w:rsidRPr="00AF3EAC">
        <w:rPr>
          <w:b/>
        </w:rPr>
        <w:t xml:space="preserve"> je izvršena te iznosi </w:t>
      </w:r>
      <w:r w:rsidR="00F87F05" w:rsidRPr="00AF3EAC">
        <w:rPr>
          <w:b/>
        </w:rPr>
        <w:t>36.000 EUR ili 267.000,00 kn  i predstavlja procijenjeni iznos koji bi nekretnina trebala postići na dan vrednovanja.</w:t>
      </w:r>
    </w:p>
    <w:p w:rsidRDefault="004D709D" w:rsidP="00BD7F9D" w:rsidR="007B6057">
      <w:pPr>
        <w:jc w:val="both"/>
      </w:pPr>
      <w:r>
        <w:t xml:space="preserve"> </w:t>
      </w:r>
      <w:r w:rsidR="0047705B">
        <w:t xml:space="preserve">  </w:t>
      </w:r>
    </w:p>
    <w:p w:rsidRDefault="00FC76B4" w:rsidP="00BD2CF0" w:rsidR="00BD2CF0">
      <w:pPr>
        <w:jc w:val="both"/>
      </w:pPr>
      <w:r>
        <w:t>Na taj način, k</w:t>
      </w:r>
      <w:r w:rsidR="00BD2CF0">
        <w:t xml:space="preserve">ako sam i </w:t>
      </w:r>
      <w:r>
        <w:t xml:space="preserve">ranije </w:t>
      </w:r>
      <w:r w:rsidR="00BD2CF0">
        <w:t>navela svi dijelovi nekretnine za koje je stečajna masa vodila sudske sporove radi utvrđenja prava vlasništva sada su vlasnički riješeni i upisani na stečajnu masu iza VESNA d.d. u stečaju na koji način je cijela nekretnina sastojeć</w:t>
      </w:r>
      <w:r w:rsidR="00F369CE">
        <w:t>a od više z.k. tij</w:t>
      </w:r>
      <w:r w:rsidR="00BD2CF0">
        <w:t>ela (jer etažiranje nije provedeno) sada upisana na stečajnu masu iza VESNA d.d. u stečaju.</w:t>
      </w:r>
    </w:p>
    <w:p w:rsidRDefault="00BD2CF0" w:rsidP="00BD2CF0" w:rsidR="00BD2CF0">
      <w:pPr>
        <w:jc w:val="both"/>
      </w:pPr>
    </w:p>
    <w:p w:rsidRDefault="00F87F05" w:rsidP="00BD2CF0" w:rsidR="00BD2CF0">
      <w:pPr>
        <w:jc w:val="both"/>
      </w:pPr>
      <w:r>
        <w:t>Opetovano ponavljam da je n</w:t>
      </w:r>
      <w:r w:rsidR="00BD2CF0">
        <w:t xml:space="preserve">a dijelu nekretnine koja je </w:t>
      </w:r>
      <w:r>
        <w:t xml:space="preserve">već </w:t>
      </w:r>
      <w:r w:rsidR="00BD2CF0">
        <w:t>od 1970.g. bila upisana  na VESNA d.d. u z.k.ul. 1501 k.o. Ivanić Grad  z.k.tijelo II -3.suvlasnički dio u neodređenom omjeru Etažno vlasništvo (E-3) poslovna prostorija u površini od 21.m2 a koja čini sveukupni poslov</w:t>
      </w:r>
      <w:r>
        <w:t>ni prostor  (dvoetažni od 72</w:t>
      </w:r>
      <w:r w:rsidR="00BD2CF0">
        <w:t>,m</w:t>
      </w:r>
      <w:r>
        <w:t xml:space="preserve">2) pod C z.k. izvatka upisana </w:t>
      </w:r>
      <w:r w:rsidR="00BD2CF0">
        <w:t xml:space="preserve">  pod Z-1356/97 zabilježba spora  dok traje postupak naknade za oduzetu imovinu.</w:t>
      </w:r>
    </w:p>
    <w:p w:rsidRDefault="00FC76B4" w:rsidP="00BD2CF0" w:rsidR="00FC76B4">
      <w:pPr>
        <w:jc w:val="both"/>
      </w:pPr>
    </w:p>
    <w:p w:rsidRDefault="00BD2CF0" w:rsidP="00BD2CF0" w:rsidR="00BD2CF0">
      <w:pPr>
        <w:jc w:val="both"/>
      </w:pPr>
      <w:r>
        <w:t>Isti postupak sada se vodi  u Zagrebačkoj županiji, Ured državne uprave, te sam poduzela radnje radi  dobivanja informacije u kojoj je fazi taj  postupak za koji postoji zabilježba  i što je predmet povrata odnosno naknade.</w:t>
      </w:r>
      <w:r w:rsidR="007512BD">
        <w:t xml:space="preserve"> Predmet se vodi pod posl. br. UP/I-942-05/97-01/16 stranaka Kezele Biserka i Suša Dubravka po zahtjevu za povrat oduzete imovine  s naknadom u dionicama a ne naturalni povrat.</w:t>
      </w:r>
    </w:p>
    <w:p w:rsidRDefault="007B6057" w:rsidP="00BD7F9D" w:rsidR="007B6057">
      <w:pPr>
        <w:jc w:val="both"/>
      </w:pPr>
      <w:r>
        <w:t xml:space="preserve">U </w:t>
      </w:r>
      <w:r w:rsidR="007512BD">
        <w:t xml:space="preserve"> tom </w:t>
      </w:r>
      <w:r>
        <w:t>slučaju</w:t>
      </w:r>
      <w:r w:rsidR="007512BD">
        <w:t xml:space="preserve"> kako se </w:t>
      </w:r>
      <w:r w:rsidR="003A3310">
        <w:t xml:space="preserve"> ovlašteni</w:t>
      </w:r>
      <w:r w:rsidR="00F369CE">
        <w:t>cima isplać</w:t>
      </w:r>
      <w:r w:rsidR="007512BD">
        <w:t xml:space="preserve">uje naknada u dionicama iz portfelja RH </w:t>
      </w:r>
      <w:r w:rsidR="003A3310">
        <w:t xml:space="preserve">, </w:t>
      </w:r>
      <w:r w:rsidR="00F87F05">
        <w:t xml:space="preserve"> smatram da to nije </w:t>
      </w:r>
      <w:r w:rsidR="00FC76B4">
        <w:t xml:space="preserve"> zapreke </w:t>
      </w:r>
      <w:r>
        <w:t xml:space="preserve"> pr</w:t>
      </w:r>
      <w:r w:rsidR="00FC76B4">
        <w:t>odaj</w:t>
      </w:r>
      <w:r>
        <w:t xml:space="preserve"> nekretnine stečajnog dužnika koja nije opterećena   nikakvim teretom</w:t>
      </w:r>
      <w:r w:rsidR="00F87F05">
        <w:t>.</w:t>
      </w:r>
      <w:r>
        <w:t xml:space="preserve"> </w:t>
      </w:r>
    </w:p>
    <w:p w:rsidRDefault="007B6057" w:rsidP="00BD7F9D" w:rsidR="007B6057">
      <w:pPr>
        <w:jc w:val="both"/>
      </w:pPr>
    </w:p>
    <w:p w:rsidRDefault="00FC76B4" w:rsidP="00BD7F9D" w:rsidR="00FC76B4">
      <w:pPr>
        <w:jc w:val="both"/>
      </w:pPr>
      <w:r>
        <w:t>Stoga bi trebalo odred</w:t>
      </w:r>
      <w:r w:rsidR="007512BD">
        <w:t xml:space="preserve">iti </w:t>
      </w:r>
      <w:r w:rsidR="007B6057">
        <w:t xml:space="preserve"> sazivanje skupštine vjerovnika kako bi se donijela odluka o prodaji</w:t>
      </w:r>
      <w:r w:rsidR="00AF3EAC">
        <w:t>.</w:t>
      </w:r>
    </w:p>
    <w:p w:rsidRDefault="00FC76B4" w:rsidP="00BD7F9D" w:rsidR="00FC76B4">
      <w:pPr>
        <w:jc w:val="both"/>
      </w:pPr>
    </w:p>
    <w:p w:rsidRDefault="00FC76B4" w:rsidP="00BD7F9D" w:rsidR="00FC76B4">
      <w:pPr>
        <w:jc w:val="both"/>
      </w:pPr>
      <w:r>
        <w:t>Naime vjerovnici bi trebali odlučiti da li da se započne s postupkom prodaje nekretnine sukladno stečajnom zakonu ili da se još izvjesno vrijeme pričeka da se donese revizijska odluka po reviziji tužene Andree Jakšić.</w:t>
      </w:r>
      <w:r w:rsidR="00F87F05">
        <w:t>iz postupka posl. br. Pu P-297/15 OS Velika Gorica stalna služba u Ivanić</w:t>
      </w:r>
      <w:r w:rsidR="00AF3EAC">
        <w:t xml:space="preserve"> </w:t>
      </w:r>
      <w:r w:rsidR="00F87F05">
        <w:t>Gradu. U</w:t>
      </w:r>
      <w:r>
        <w:t xml:space="preserve"> slučaju </w:t>
      </w:r>
      <w:r w:rsidR="00F87F05">
        <w:t xml:space="preserve">donošenja odluke Skupštine o </w:t>
      </w:r>
      <w:r>
        <w:t>prodaj</w:t>
      </w:r>
      <w:r w:rsidR="00F87F05">
        <w:t xml:space="preserve">i nekretnine </w:t>
      </w:r>
      <w:r>
        <w:t xml:space="preserve"> sredstva bi svakako predložila rezervirati do odluke revizijskog suda</w:t>
      </w:r>
      <w:r w:rsidR="00F87F05">
        <w:t xml:space="preserve"> te ista ne bi bila do tada dijeljena kroz naknadnu diobu.</w:t>
      </w:r>
    </w:p>
    <w:p w:rsidRDefault="00AF3EAC" w:rsidP="00BD7F9D" w:rsidR="00AF3EAC">
      <w:pPr>
        <w:jc w:val="both"/>
      </w:pPr>
    </w:p>
    <w:p w:rsidRDefault="00AF3EAC" w:rsidP="00BD7F9D" w:rsidR="00AF3EAC">
      <w:pPr>
        <w:jc w:val="both"/>
      </w:pPr>
      <w:r>
        <w:t xml:space="preserve">Vezano uz prodaju predlažem da se donese odluka o načinu prodaje i to putem elektroničke javne dražbe preko FINA –e no kako se radi o stečajnom postupku koji je započeo 2000.g. vjerovnici mogu i drugačije odlučiti o čemu predlažem da se raspravi i odluči na Skupštini vjerovnika. </w:t>
      </w:r>
    </w:p>
    <w:p w:rsidRDefault="00FC76B4" w:rsidP="00BD7F9D" w:rsidR="00FC76B4">
      <w:pPr>
        <w:jc w:val="both"/>
      </w:pPr>
    </w:p>
    <w:p w:rsidRDefault="007B6057" w:rsidP="00BD7F9D" w:rsidR="007B6057">
      <w:pPr>
        <w:jc w:val="both"/>
        <w:rPr>
          <w:b/>
        </w:rPr>
      </w:pPr>
      <w:r>
        <w:rPr>
          <w:b/>
        </w:rPr>
        <w:t xml:space="preserve">II </w:t>
      </w: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BD7F9D" w:rsidR="003A3310">
      <w:pPr>
        <w:jc w:val="both"/>
      </w:pPr>
      <w:r>
        <w:t>Na žiro računu stečajnog du</w:t>
      </w:r>
      <w:r w:rsidR="00A10B68">
        <w:t>žnika</w:t>
      </w:r>
      <w:r w:rsidR="009B3608">
        <w:t xml:space="preserve"> </w:t>
      </w:r>
      <w:r w:rsidR="007B6057">
        <w:t xml:space="preserve">u ovom trenutku </w:t>
      </w:r>
      <w:r w:rsidR="0078552D">
        <w:t xml:space="preserve"> sa stanjem na dan 31.07.2018.g. ima 35.359,72 kn </w:t>
      </w:r>
      <w:r>
        <w:t xml:space="preserve"> s tim da se svaki mjesec za nekoliko kuna</w:t>
      </w:r>
      <w:r w:rsidR="007B6057">
        <w:t xml:space="preserve"> ( cca 10,00 kn )</w:t>
      </w:r>
      <w:r>
        <w:t xml:space="preserve"> iznos umanjuje za trošak </w:t>
      </w:r>
      <w:r>
        <w:lastRenderedPageBreak/>
        <w:t>vođenja r</w:t>
      </w:r>
      <w:r w:rsidR="001B1726">
        <w:t>ačuna kod Banke ( izvod</w:t>
      </w:r>
      <w:r w:rsidR="007B6057">
        <w:t>i</w:t>
      </w:r>
      <w:r w:rsidR="001B1726">
        <w:t xml:space="preserve"> u privitku).</w:t>
      </w:r>
      <w:r w:rsidR="00EF5C0A">
        <w:t xml:space="preserve"> </w:t>
      </w:r>
      <w:r w:rsidR="00F87F05">
        <w:t>Nikakvih daljn</w:t>
      </w:r>
      <w:r w:rsidR="00AF3EAC">
        <w:t>j</w:t>
      </w:r>
      <w:r w:rsidR="00F87F05">
        <w:t>ih troškova nije bilo</w:t>
      </w:r>
      <w:r w:rsidR="00CB39F7">
        <w:t xml:space="preserve"> o</w:t>
      </w:r>
      <w:r w:rsidR="00F87F05">
        <w:t>sim bankarske provizije.</w:t>
      </w:r>
    </w:p>
    <w:p w:rsidRDefault="007B6057" w:rsidP="00BD7F9D" w:rsidR="007B6057" w:rsidRPr="007B6057">
      <w:pPr>
        <w:jc w:val="both"/>
        <w:rPr>
          <w:b/>
        </w:rPr>
      </w:pPr>
    </w:p>
    <w:p w:rsidRDefault="00AF3EAC" w:rsidP="00FB074C" w:rsidR="00FB074C">
      <w:pPr>
        <w:jc w:val="both"/>
      </w:pPr>
      <w:r>
        <w:t>I nadalje</w:t>
      </w:r>
      <w:r w:rsidR="00EF5C0A">
        <w:t xml:space="preserve"> tijekom narečenog razdoblja koje obuhvaća ovo izvješće</w:t>
      </w:r>
      <w:r w:rsidR="009B3608">
        <w:t>,</w:t>
      </w:r>
      <w:r w:rsidR="00FB074C">
        <w:t xml:space="preserve"> nadgledala sam stanje nekretnine stečajnog dužnika u I</w:t>
      </w:r>
      <w:r w:rsidR="00EF5C0A">
        <w:t>vanić G</w:t>
      </w:r>
      <w:r w:rsidR="003030D3">
        <w:t xml:space="preserve">radu </w:t>
      </w:r>
      <w:r w:rsidR="00EF5C0A">
        <w:t>kao i oba</w:t>
      </w:r>
      <w:r w:rsidR="007B6057">
        <w:t xml:space="preserve">vljala dr. radnje potrebne u </w:t>
      </w:r>
      <w:r w:rsidR="003A3310">
        <w:t xml:space="preserve">promatranom </w:t>
      </w:r>
      <w:r w:rsidR="007B6057">
        <w:t>izvještajnom razdoblju</w:t>
      </w:r>
      <w:r w:rsidR="007B0F79">
        <w:t>.</w:t>
      </w:r>
      <w:r w:rsidR="00EF5C0A">
        <w:t xml:space="preserve"> </w:t>
      </w:r>
    </w:p>
    <w:p w:rsidRDefault="00097C3F" w:rsidP="00FB074C" w:rsidR="00097C3F">
      <w:pPr>
        <w:jc w:val="both"/>
      </w:pPr>
    </w:p>
    <w:p w:rsidRDefault="00097C3F" w:rsidP="00FB074C" w:rsidR="00097C3F">
      <w:pPr>
        <w:jc w:val="both"/>
      </w:pPr>
      <w:r>
        <w:t>O potrebi vođenja knjigovodstva za stečajnu masu dala sam obr</w:t>
      </w:r>
      <w:r w:rsidR="00AF3EAC">
        <w:t>azloženje u prethodnom izvješću i isto je sukladno poreznim pro</w:t>
      </w:r>
      <w:r w:rsidR="00A13F6D">
        <w:t>p</w:t>
      </w:r>
      <w:r w:rsidR="00AF3EAC">
        <w:t>isima potrebno jer je stečajna masa dobila OIB.</w:t>
      </w:r>
    </w:p>
    <w:p w:rsidRDefault="007B6057" w:rsidP="00FB074C" w:rsidR="007B6057">
      <w:pPr>
        <w:jc w:val="both"/>
      </w:pPr>
    </w:p>
    <w:p w:rsidRDefault="007B6057" w:rsidP="00FB074C" w:rsidR="007B6057">
      <w:pPr>
        <w:jc w:val="both"/>
        <w:rPr>
          <w:b/>
        </w:rPr>
      </w:pPr>
      <w:r>
        <w:rPr>
          <w:b/>
        </w:rPr>
        <w:t>III</w:t>
      </w:r>
    </w:p>
    <w:p w:rsidRDefault="007B6057" w:rsidP="00FB074C" w:rsidR="007B6057">
      <w:pPr>
        <w:jc w:val="both"/>
        <w:rPr>
          <w:b/>
        </w:rPr>
      </w:pPr>
      <w:r w:rsidRPr="007B6057">
        <w:rPr>
          <w:b/>
        </w:rPr>
        <w:t xml:space="preserve">Stanje sudskih predmeta </w:t>
      </w:r>
    </w:p>
    <w:p w:rsidRDefault="00AF3EAC" w:rsidP="00FB074C" w:rsidR="00AF3EAC">
      <w:pPr>
        <w:jc w:val="both"/>
        <w:rPr>
          <w:b/>
        </w:rPr>
      </w:pPr>
    </w:p>
    <w:p w:rsidRDefault="00AF3EAC" w:rsidP="00FB074C" w:rsidR="00AF3EAC" w:rsidRPr="00AF3EAC">
      <w:pPr>
        <w:jc w:val="both"/>
      </w:pPr>
      <w:r w:rsidRPr="00AF3EAC">
        <w:t xml:space="preserve">Potrebno je samo </w:t>
      </w:r>
      <w:r>
        <w:t xml:space="preserve">opet </w:t>
      </w:r>
      <w:r w:rsidRPr="00AF3EAC">
        <w:t>ponoviti</w:t>
      </w:r>
      <w:r>
        <w:t xml:space="preserve"> vezano uz postupak Pu p-297/15 slijedeće:</w:t>
      </w:r>
    </w:p>
    <w:p w:rsidRDefault="007B6057" w:rsidP="00BD7F9D" w:rsidR="007B6057">
      <w:pPr>
        <w:jc w:val="both"/>
      </w:pPr>
    </w:p>
    <w:p w:rsidRDefault="007B6057" w:rsidP="007B6057" w:rsidR="003278F7">
      <w:pPr>
        <w:jc w:val="both"/>
      </w:pPr>
      <w:r>
        <w:t>1.</w:t>
      </w:r>
      <w:r w:rsidRPr="007B6057">
        <w:t xml:space="preserve"> </w:t>
      </w:r>
      <w:r>
        <w:t>Postupak radi utvrđenja prava vlasništva protiv tužene Andrea Jakšić iz Ivanić Grada  za 1/2 dijela poslovnog prostora pred OS u Velikoj Gorici, Stalna služba u Ivanić Gradu posl. br. P-97/2012 po usvajajućoj  žalbi tuženika,   broj promijenjen u Pup-297/2015.g.  donesena je presuda u našu korist te je utvrđeno da smo stekli pravo vlasništva. Presudom Županijskog  suda u Velikoj Gorici  posl. br.Gž-373/15 od 10.veljače 2016.g. potvrđena je prvostupanjska presuda, te je tuženica odbijena sa svojom žalbom koja odluka je u cijelosti pravomoćna.Po dobivenoj presudi tužena je uložila reviziju te je na  reviziju tužene po punomoćniku  dan odgovor.</w:t>
      </w:r>
    </w:p>
    <w:p w:rsidRDefault="007B6057" w:rsidP="00BD7F9D" w:rsidR="007B6057">
      <w:pPr>
        <w:jc w:val="both"/>
      </w:pPr>
    </w:p>
    <w:p w:rsidRDefault="00097C3F" w:rsidP="00BD7F9D" w:rsidR="007B6057">
      <w:pPr>
        <w:jc w:val="both"/>
      </w:pPr>
      <w:r>
        <w:t>Tuženik ne vodi više ni jedan sudski postupak.</w:t>
      </w:r>
    </w:p>
    <w:p w:rsidRDefault="00097C3F" w:rsidP="00BD7F9D" w:rsidR="00097C3F">
      <w:pPr>
        <w:jc w:val="both"/>
      </w:pPr>
    </w:p>
    <w:p w:rsidRDefault="00427C48" w:rsidP="00BD7F9D" w:rsidR="00097968">
      <w:pPr>
        <w:jc w:val="both"/>
        <w:rPr>
          <w:b/>
        </w:rPr>
      </w:pPr>
      <w:r w:rsidRPr="00427C48">
        <w:rPr>
          <w:b/>
        </w:rPr>
        <w:t>Radnje koje će se poduzeti u narednom razdoblju</w:t>
      </w:r>
      <w:r w:rsidR="007B6057">
        <w:rPr>
          <w:b/>
        </w:rPr>
        <w:t>.</w:t>
      </w:r>
    </w:p>
    <w:p w:rsidRDefault="007B6057" w:rsidP="00BD7F9D" w:rsidR="007B6057">
      <w:pPr>
        <w:jc w:val="both"/>
        <w:rPr>
          <w:b/>
        </w:rPr>
      </w:pPr>
    </w:p>
    <w:p w:rsidRDefault="007B6057" w:rsidP="00BD7F9D" w:rsidR="007B6057">
      <w:pPr>
        <w:jc w:val="both"/>
        <w:rPr>
          <w:b/>
        </w:rPr>
      </w:pPr>
      <w:r>
        <w:rPr>
          <w:b/>
        </w:rPr>
        <w:t>IV</w:t>
      </w:r>
    </w:p>
    <w:p w:rsidRDefault="007B6057" w:rsidP="00BD7F9D" w:rsidR="007B6057">
      <w:pPr>
        <w:jc w:val="both"/>
      </w:pPr>
      <w:r w:rsidRPr="007B6057">
        <w:t>U daljem razdoblju</w:t>
      </w:r>
      <w:r>
        <w:t xml:space="preserve"> potrebno je izvršiti sva potrebna knjiženja od strane knjigovodstvenog servisa</w:t>
      </w:r>
      <w:r w:rsidR="00097C3F">
        <w:t xml:space="preserve"> sa dostavljanjem izvješća Poreznoj upravi.</w:t>
      </w:r>
      <w:r>
        <w:t xml:space="preserve"> </w:t>
      </w:r>
    </w:p>
    <w:p w:rsidRDefault="007B6057" w:rsidP="00BD7F9D" w:rsidR="007B6057" w:rsidRPr="007B6057">
      <w:pPr>
        <w:jc w:val="both"/>
      </w:pPr>
      <w:r>
        <w:t>Pristupit će se po odluci Skupštine vjerovnika unovčenju nekretnine a potom izradi završnog računa i diobenog popisa.</w:t>
      </w:r>
    </w:p>
    <w:p w:rsidRDefault="00F546BD" w:rsidP="00BD7F9D" w:rsidR="00F546BD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47705B">
        <w:rPr>
          <w:b/>
        </w:rPr>
        <w:t xml:space="preserve"> da se donesu</w:t>
      </w:r>
      <w:r w:rsidR="008105B1" w:rsidRPr="00FB2614">
        <w:rPr>
          <w:b/>
        </w:rPr>
        <w:t xml:space="preserve"> slijedeće odluke:</w:t>
      </w:r>
    </w:p>
    <w:p w:rsidRDefault="008105B1" w:rsidP="00BD7F9D" w:rsidR="008105B1" w:rsidRPr="00FB2614">
      <w:pPr>
        <w:jc w:val="both"/>
        <w:rPr>
          <w:b/>
        </w:rPr>
      </w:pPr>
    </w:p>
    <w:p w:rsidRDefault="008105B1" w:rsidP="00BD7F9D" w:rsidR="007B6057">
      <w:pPr>
        <w:jc w:val="both"/>
        <w:rPr>
          <w:b/>
        </w:rPr>
      </w:pPr>
      <w:r w:rsidRPr="00FB2614">
        <w:rPr>
          <w:b/>
        </w:rPr>
        <w:t>-prima se na znanje i</w:t>
      </w:r>
      <w:r w:rsidR="00F81DE9">
        <w:rPr>
          <w:b/>
        </w:rPr>
        <w:t xml:space="preserve">zvješće stečajne upraviteljice i odobravaju sve poduzete radnje u </w:t>
      </w:r>
    </w:p>
    <w:p w:rsidRDefault="007B6057" w:rsidP="00BD7F9D" w:rsidR="00097968">
      <w:pPr>
        <w:jc w:val="both"/>
        <w:rPr>
          <w:b/>
        </w:rPr>
      </w:pPr>
      <w:r>
        <w:rPr>
          <w:b/>
        </w:rPr>
        <w:t xml:space="preserve"> </w:t>
      </w:r>
      <w:r w:rsidR="00F81DE9">
        <w:rPr>
          <w:b/>
        </w:rPr>
        <w:t xml:space="preserve">nastavljenom stečajnom postupku </w:t>
      </w:r>
      <w:r w:rsidR="00097968">
        <w:rPr>
          <w:b/>
        </w:rPr>
        <w:t xml:space="preserve">kao i poduzimanje </w:t>
      </w:r>
      <w:r w:rsidR="001B1726">
        <w:rPr>
          <w:b/>
        </w:rPr>
        <w:t xml:space="preserve"> radnji u narednom razdoblju</w:t>
      </w:r>
      <w:r>
        <w:rPr>
          <w:b/>
        </w:rPr>
        <w:t>,</w:t>
      </w:r>
      <w:r w:rsidR="001B1726">
        <w:rPr>
          <w:b/>
        </w:rPr>
        <w:t xml:space="preserve"> </w:t>
      </w:r>
    </w:p>
    <w:p w:rsidRDefault="007B6057" w:rsidP="00BD7F9D" w:rsidR="00097C3F">
      <w:pPr>
        <w:jc w:val="both"/>
        <w:rPr>
          <w:b/>
        </w:rPr>
      </w:pPr>
      <w:r>
        <w:rPr>
          <w:b/>
        </w:rPr>
        <w:t xml:space="preserve">-prima se na znanje stanje sudskih predmeta ( svi su </w:t>
      </w:r>
      <w:r w:rsidR="00097C3F">
        <w:rPr>
          <w:b/>
        </w:rPr>
        <w:t xml:space="preserve">pravomoćno </w:t>
      </w:r>
      <w:r>
        <w:rPr>
          <w:b/>
        </w:rPr>
        <w:t>okončani</w:t>
      </w:r>
      <w:r w:rsidR="00097C3F">
        <w:rPr>
          <w:b/>
        </w:rPr>
        <w:t xml:space="preserve"> a u predmetu</w:t>
      </w:r>
    </w:p>
    <w:p w:rsidRDefault="00097C3F" w:rsidP="00BD7F9D" w:rsidR="007B6057">
      <w:pPr>
        <w:jc w:val="both"/>
        <w:rPr>
          <w:b/>
        </w:rPr>
      </w:pPr>
      <w:r w:rsidRPr="00097C3F">
        <w:rPr>
          <w:b/>
        </w:rPr>
        <w:t xml:space="preserve"> Pup-297/2015.g.  </w:t>
      </w:r>
      <w:r>
        <w:rPr>
          <w:b/>
        </w:rPr>
        <w:t>uložena je još revizija</w:t>
      </w:r>
      <w:r w:rsidR="007B6057" w:rsidRPr="00097C3F">
        <w:rPr>
          <w:b/>
        </w:rPr>
        <w:t>) ,</w:t>
      </w:r>
    </w:p>
    <w:p w:rsidRDefault="00E12826" w:rsidP="00BD7F9D" w:rsidR="00E12826" w:rsidRPr="00097C3F">
      <w:pPr>
        <w:jc w:val="both"/>
        <w:rPr>
          <w:b/>
        </w:rPr>
      </w:pPr>
      <w:r>
        <w:rPr>
          <w:b/>
        </w:rPr>
        <w:t xml:space="preserve">-odobravaju se troškovi procjene nekretnine po sudskom vještaku </w:t>
      </w:r>
    </w:p>
    <w:p w:rsidRDefault="00C807DE" w:rsidP="00BD7F9D" w:rsidR="00A13F6D">
      <w:pPr>
        <w:jc w:val="both"/>
        <w:rPr>
          <w:b/>
        </w:rPr>
      </w:pPr>
      <w:r>
        <w:rPr>
          <w:b/>
        </w:rPr>
        <w:t xml:space="preserve">-na </w:t>
      </w:r>
      <w:r w:rsidR="007B6057">
        <w:rPr>
          <w:b/>
        </w:rPr>
        <w:t>skupštin</w:t>
      </w:r>
      <w:r>
        <w:rPr>
          <w:b/>
        </w:rPr>
        <w:t xml:space="preserve">i vjerovnika donijet će se </w:t>
      </w:r>
      <w:r w:rsidR="007B6057">
        <w:rPr>
          <w:b/>
        </w:rPr>
        <w:t xml:space="preserve"> odluke</w:t>
      </w:r>
      <w:r w:rsidR="00A13F6D">
        <w:rPr>
          <w:b/>
        </w:rPr>
        <w:t xml:space="preserve"> o načinu </w:t>
      </w:r>
      <w:r w:rsidR="007B6057">
        <w:rPr>
          <w:b/>
        </w:rPr>
        <w:t xml:space="preserve"> </w:t>
      </w:r>
      <w:r w:rsidR="00AF3EAC">
        <w:rPr>
          <w:b/>
        </w:rPr>
        <w:t xml:space="preserve"> prodaji nekretnine stečajnog</w:t>
      </w:r>
    </w:p>
    <w:p w:rsidRDefault="00AF3EAC" w:rsidP="00BD7F9D" w:rsidR="00A13F6D">
      <w:pPr>
        <w:jc w:val="both"/>
        <w:rPr>
          <w:b/>
        </w:rPr>
      </w:pPr>
      <w:r>
        <w:rPr>
          <w:b/>
        </w:rPr>
        <w:t xml:space="preserve"> dužnika putem elektroničke javne dražbe  preko FINA-e ili na način na koji to odredi</w:t>
      </w:r>
    </w:p>
    <w:p w:rsidRDefault="00AF3EAC" w:rsidP="00BD7F9D" w:rsidR="007B6057">
      <w:pPr>
        <w:jc w:val="both"/>
        <w:rPr>
          <w:b/>
        </w:rPr>
      </w:pPr>
      <w:r>
        <w:rPr>
          <w:b/>
        </w:rPr>
        <w:t xml:space="preserve"> Skupština</w:t>
      </w:r>
      <w:r w:rsidR="00A13F6D">
        <w:rPr>
          <w:b/>
        </w:rPr>
        <w:t xml:space="preserve"> </w:t>
      </w:r>
      <w:r>
        <w:rPr>
          <w:b/>
        </w:rPr>
        <w:t>vjerovnika</w:t>
      </w:r>
      <w:r w:rsidR="00A13F6D">
        <w:rPr>
          <w:b/>
        </w:rPr>
        <w:t>,</w:t>
      </w:r>
    </w:p>
    <w:p w:rsidRDefault="00AF3EAC" w:rsidP="00BD7F9D" w:rsidR="00AF3EAC">
      <w:pPr>
        <w:jc w:val="both"/>
        <w:rPr>
          <w:b/>
        </w:rPr>
      </w:pPr>
      <w:r>
        <w:rPr>
          <w:b/>
        </w:rPr>
        <w:t>-donijet će se odluka o utvrđivanju vrijednost</w:t>
      </w:r>
      <w:r w:rsidR="00A13F6D">
        <w:rPr>
          <w:b/>
        </w:rPr>
        <w:t>i</w:t>
      </w:r>
      <w:r>
        <w:rPr>
          <w:b/>
        </w:rPr>
        <w:t xml:space="preserve"> nekretnine stečajnog </w:t>
      </w:r>
      <w:r w:rsidR="007B6057">
        <w:rPr>
          <w:b/>
        </w:rPr>
        <w:t xml:space="preserve"> dužnika u Ivanić</w:t>
      </w:r>
    </w:p>
    <w:p w:rsidRDefault="007B6057" w:rsidP="00BD7F9D" w:rsidR="00AF3EAC">
      <w:pPr>
        <w:jc w:val="both"/>
        <w:rPr>
          <w:b/>
        </w:rPr>
      </w:pPr>
      <w:r>
        <w:rPr>
          <w:b/>
        </w:rPr>
        <w:t xml:space="preserve"> Gradu</w:t>
      </w:r>
      <w:r w:rsidR="00AF3EAC">
        <w:rPr>
          <w:b/>
        </w:rPr>
        <w:t xml:space="preserve">  u skladu s procjenom vještaka, </w:t>
      </w:r>
      <w:r w:rsidR="00A13F6D">
        <w:rPr>
          <w:b/>
        </w:rPr>
        <w:t xml:space="preserve">te </w:t>
      </w:r>
      <w:r w:rsidR="00AF3EAC">
        <w:rPr>
          <w:b/>
        </w:rPr>
        <w:t xml:space="preserve"> uvjeti prodaje </w:t>
      </w:r>
      <w:r>
        <w:rPr>
          <w:b/>
        </w:rPr>
        <w:t xml:space="preserve"> sukladno Stečajnom i</w:t>
      </w:r>
    </w:p>
    <w:p w:rsidRDefault="007B6057" w:rsidP="00BD7F9D" w:rsidR="007B6057" w:rsidRPr="00FB2614">
      <w:pPr>
        <w:jc w:val="both"/>
        <w:rPr>
          <w:b/>
        </w:rPr>
      </w:pPr>
      <w:r>
        <w:rPr>
          <w:b/>
        </w:rPr>
        <w:t xml:space="preserve"> Ovršnom zakonu.  </w:t>
      </w:r>
    </w:p>
    <w:p w:rsidRDefault="007B6057" w:rsidP="00AF3EAC" w:rsidR="007B6057"/>
    <w:p w:rsidRDefault="00182DAC" w:rsidP="00BD7F9D" w:rsidR="00BD7F9D">
      <w:pPr>
        <w:jc w:val="right"/>
      </w:pPr>
      <w:r>
        <w:t xml:space="preserve">Stečajna masa VESNA </w:t>
      </w:r>
      <w:r w:rsidR="00BD7F9D">
        <w:t>d.d.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Sect="00E12826" w:rsidR="00AE218A">
      <w:pgSz w:h="15840" w:w="12240"/>
      <w:pgMar w:gutter="0" w:footer="720" w:header="720" w:left="1417" w:bottom="360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A07901"/>
    <w:multiLevelType w:val="hybridMultilevel"/>
    <w:tmpl w:val="6360E36A"/>
    <w:lvl w:tplc="0A42E136" w:ilvl="0">
      <w:start w:val="2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42256"/>
    <w:rsid w:val="00061850"/>
    <w:rsid w:val="0006688F"/>
    <w:rsid w:val="00070EB1"/>
    <w:rsid w:val="00083285"/>
    <w:rsid w:val="00097968"/>
    <w:rsid w:val="00097C3F"/>
    <w:rsid w:val="000B3833"/>
    <w:rsid w:val="000C6FBF"/>
    <w:rsid w:val="001014D7"/>
    <w:rsid w:val="0013344E"/>
    <w:rsid w:val="00146A2E"/>
    <w:rsid w:val="00182DAC"/>
    <w:rsid w:val="00192B35"/>
    <w:rsid w:val="001B0903"/>
    <w:rsid w:val="001B1726"/>
    <w:rsid w:val="002110BA"/>
    <w:rsid w:val="00292DE3"/>
    <w:rsid w:val="002E5590"/>
    <w:rsid w:val="003030D3"/>
    <w:rsid w:val="003030E5"/>
    <w:rsid w:val="003278F7"/>
    <w:rsid w:val="00352FB8"/>
    <w:rsid w:val="0035558F"/>
    <w:rsid w:val="003A3310"/>
    <w:rsid w:val="003C54FC"/>
    <w:rsid w:val="003C6B42"/>
    <w:rsid w:val="003F19A6"/>
    <w:rsid w:val="00401D17"/>
    <w:rsid w:val="00427C48"/>
    <w:rsid w:val="00445497"/>
    <w:rsid w:val="004518D6"/>
    <w:rsid w:val="00466D36"/>
    <w:rsid w:val="0047705B"/>
    <w:rsid w:val="0048153D"/>
    <w:rsid w:val="004D709D"/>
    <w:rsid w:val="0051702E"/>
    <w:rsid w:val="00536E74"/>
    <w:rsid w:val="00557E69"/>
    <w:rsid w:val="00571CD3"/>
    <w:rsid w:val="00590980"/>
    <w:rsid w:val="00597471"/>
    <w:rsid w:val="0062176E"/>
    <w:rsid w:val="00666935"/>
    <w:rsid w:val="00694DBA"/>
    <w:rsid w:val="007512BD"/>
    <w:rsid w:val="00751B56"/>
    <w:rsid w:val="0078552D"/>
    <w:rsid w:val="00795ADF"/>
    <w:rsid w:val="007A5B36"/>
    <w:rsid w:val="007B0F79"/>
    <w:rsid w:val="007B6057"/>
    <w:rsid w:val="007B7406"/>
    <w:rsid w:val="008105B1"/>
    <w:rsid w:val="0089650A"/>
    <w:rsid w:val="008B4C50"/>
    <w:rsid w:val="008B5274"/>
    <w:rsid w:val="008D4800"/>
    <w:rsid w:val="00902A1E"/>
    <w:rsid w:val="009B3608"/>
    <w:rsid w:val="009C3F2F"/>
    <w:rsid w:val="00A10599"/>
    <w:rsid w:val="00A10B68"/>
    <w:rsid w:val="00A13F6D"/>
    <w:rsid w:val="00A67561"/>
    <w:rsid w:val="00A74A27"/>
    <w:rsid w:val="00A85BDF"/>
    <w:rsid w:val="00AE218A"/>
    <w:rsid w:val="00AF3EAC"/>
    <w:rsid w:val="00B3589D"/>
    <w:rsid w:val="00BD2CF0"/>
    <w:rsid w:val="00BD7F9D"/>
    <w:rsid w:val="00BF049F"/>
    <w:rsid w:val="00BF7F07"/>
    <w:rsid w:val="00C073CB"/>
    <w:rsid w:val="00C448F1"/>
    <w:rsid w:val="00C76079"/>
    <w:rsid w:val="00C807DE"/>
    <w:rsid w:val="00CB39F7"/>
    <w:rsid w:val="00CB3F7B"/>
    <w:rsid w:val="00CF139B"/>
    <w:rsid w:val="00CF7A49"/>
    <w:rsid w:val="00D009B5"/>
    <w:rsid w:val="00D32FA8"/>
    <w:rsid w:val="00D3434A"/>
    <w:rsid w:val="00D52C27"/>
    <w:rsid w:val="00E12826"/>
    <w:rsid w:val="00E5622A"/>
    <w:rsid w:val="00E72B53"/>
    <w:rsid w:val="00EF5C0A"/>
    <w:rsid w:val="00F369CE"/>
    <w:rsid w:val="00F546BD"/>
    <w:rsid w:val="00F72377"/>
    <w:rsid w:val="00F81DE9"/>
    <w:rsid w:val="00F87F05"/>
    <w:rsid w:val="00FA0262"/>
    <w:rsid w:val="00FA3198"/>
    <w:rsid w:val="00FB074C"/>
    <w:rsid w:val="00FB2614"/>
    <w:rsid w:val="00FB32CA"/>
    <w:rsid w:val="00FC76B4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6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FBF"/>
    <w:rPr>
      <w:rFonts w:cs="Times New Roman" w:hAnsi="Times New Roman" w:ascii="Times New Roman"/>
      <w:b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FBF"/>
    <w:rPr>
      <w:rFonts w:cs="Arial" w:hAnsi="Arial" w:ascii="Arial"/>
      <w:b/>
      <w:bCs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FBF"/>
    <w:rPr>
      <w:rFonts w:cs="Arial" w:hAnsi="Arial" w:ascii="Arial"/>
      <w:b w:val="false"/>
      <w:bCs w:val="false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FBF"/>
    <w:rPr>
      <w:rFonts w:cs="Arial" w:hAnsi="Arial" w:ascii="Arial"/>
      <w:b w:val="false"/>
      <w:bCs w:val="false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C6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FBF"/>
    <w:rPr>
      <w:rFonts w:ascii="Times New Roman" w:cs="Times New Roman" w:hAnsi="Times New Roman"/>
      <w:b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FBF"/>
    <w:rPr>
      <w:rFonts w:ascii="Arial" w:cs="Arial" w:hAnsi="Arial"/>
      <w:b/>
      <w:bCs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FBF"/>
    <w:rPr>
      <w:rFonts w:ascii="Arial" w:cs="Arial" w:hAnsi="Arial"/>
      <w:b w:val="0"/>
      <w:bCs w:val="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FBF"/>
    <w:rPr>
      <w:rFonts w:ascii="Arial" w:cs="Arial" w:hAnsi="Arial"/>
      <w:b w:val="0"/>
      <w:bCs w:val="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3</properties:Pages>
  <properties:Words>1253</properties:Words>
  <properties:Characters>6948</properties:Characters>
  <properties:Lines>150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8279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2018-09-19T09:54:00Z</dcterms:created>
  <dc:creator>Biserka Jakić</dc:creator>
  <cp:lastModifiedBy>Vinka Mihalinčić</cp:lastModifiedBy>
  <cp:lastPrinted>2018-09-18T08:13:00Z</cp:lastPrinted>
  <dcterms:modified xmlns:xsi="http://www.w3.org/2001/XMLSchema-instance" xsi:type="dcterms:W3CDTF">2018-09-19T11:01:00Z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St-728/2012-40 / Podnesak - Izvješće stečajnog upravitelja (Izvješće  za st  masu novi zakon od 01 05 18 -30 08 18 g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