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540e" w14:paraId="74f540e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F73D6A" w:rsidRPr="00F73D6A">
        <w:rPr>
          <w:lang w:val="hr-HR"/>
        </w:rPr>
        <w:t>Broj: 2/St-1524/2017-</w:t>
      </w:r>
      <w:r w:rsidR="00F73D6A">
        <w:rPr>
          <w:lang w:val="hr-HR"/>
        </w:rPr>
        <w:t>11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F73D6A" w:rsidRPr="00F73D6A">
        <w:rPr>
          <w:b/>
          <w:color w:themeColor="text1" w:val="000000"/>
        </w:rPr>
        <w:t>AZIJA MODA d.o.o., Slavonski Brod, A. Štampara 27,</w:t>
      </w:r>
      <w:r w:rsidR="00854D4D">
        <w:rPr>
          <w:b/>
          <w:color w:themeColor="text1" w:val="000000"/>
        </w:rPr>
        <w:br/>
      </w:r>
      <w:r w:rsidR="00F73D6A" w:rsidRPr="00F73D6A">
        <w:rPr>
          <w:b/>
          <w:color w:themeColor="text1" w:val="000000"/>
        </w:rPr>
        <w:t xml:space="preserve"> OIB: 83305659993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</w:t>
      </w:r>
      <w:r w:rsidR="00F73D6A">
        <w:rPr>
          <w:color w:themeColor="text1" w:val="000000"/>
        </w:rPr>
        <w:t>19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  <w:r w:rsidR="00BD3241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000754" w:rsidP="00BD3241" w:rsidR="00000754">
      <w:pPr>
        <w:pStyle w:val="Bezproreda"/>
        <w:jc w:val="both"/>
        <w:rPr>
          <w:rFonts w:cs="Times New Roman" w:hAnsi="Times New Roman" w:ascii="Times New Roman"/>
        </w:rPr>
      </w:pPr>
    </w:p>
    <w:p w:rsidRDefault="00B96089" w:rsidP="00854D4D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854D4D" w:rsidRPr="00854D4D">
        <w:rPr>
          <w:rFonts w:cs="Times New Roman" w:hAnsi="Times New Roman" w:ascii="Times New Roman"/>
          <w:b/>
          <w:sz w:val="24"/>
          <w:szCs w:val="24"/>
        </w:rPr>
        <w:t>Feng Qian, OIB: 551784</w:t>
      </w:r>
      <w:r w:rsidR="00854D4D">
        <w:rPr>
          <w:rFonts w:cs="Times New Roman" w:hAnsi="Times New Roman" w:ascii="Times New Roman"/>
          <w:b/>
          <w:sz w:val="24"/>
          <w:szCs w:val="24"/>
        </w:rPr>
        <w:t xml:space="preserve">90210, </w:t>
      </w:r>
      <w:r w:rsidR="00854D4D" w:rsidRPr="00854D4D">
        <w:rPr>
          <w:rFonts w:cs="Times New Roman" w:hAnsi="Times New Roman" w:ascii="Times New Roman"/>
          <w:b/>
          <w:sz w:val="24"/>
          <w:szCs w:val="24"/>
        </w:rPr>
        <w:t>Slavonski Brod, A. Štampara 31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854D4D">
        <w:rPr>
          <w:b/>
          <w:lang w:val="hr-HR"/>
        </w:rPr>
        <w:t>1524</w:t>
      </w:r>
      <w:r w:rsidR="0052659F" w:rsidRPr="0052659F">
        <w:rPr>
          <w:b/>
          <w:lang w:val="hr-HR"/>
        </w:rPr>
        <w:t>/</w:t>
      </w:r>
      <w:r w:rsidR="00854D4D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854D4D">
        <w:rPr>
          <w:b/>
          <w:lang w:val="hr-HR"/>
        </w:rPr>
        <w:t>1524</w:t>
      </w:r>
      <w:r w:rsidR="0052659F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854D4D" w:rsidRPr="00854D4D">
        <w:rPr>
          <w:b/>
        </w:rPr>
        <w:t>Feng Qian, OIB: 55178490210, Slavonski Brod, A. Štampara 31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854D4D" w:rsidRPr="00854D4D">
        <w:rPr>
          <w:b/>
        </w:rPr>
        <w:t>Feng Qian, OIB: 55178490210, Slavonski Brod, A. Štampara 31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854D4D">
        <w:rPr>
          <w:b/>
          <w:lang w:val="hr-HR"/>
        </w:rPr>
        <w:t>1524</w:t>
      </w:r>
      <w:r w:rsidR="006E2E70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854D4D">
        <w:rPr>
          <w:b/>
          <w:lang w:val="hr-HR"/>
        </w:rPr>
        <w:t>1524</w:t>
      </w:r>
      <w:r w:rsidR="006E2E70">
        <w:rPr>
          <w:b/>
          <w:lang w:val="hr-HR"/>
        </w:rPr>
        <w:t>-</w:t>
      </w:r>
      <w:r w:rsidR="00854D4D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854D4D" w:rsidRPr="00854D4D">
        <w:rPr>
          <w:b/>
        </w:rPr>
        <w:t>Feng Qian, OIB: 55178490210, Slavonski Brod, A. Štampara 31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C84EEE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4D55FB">
        <w:rPr>
          <w:lang w:val="hr-HR"/>
        </w:rPr>
        <w:t>444</w:t>
      </w:r>
      <w:r>
        <w:rPr>
          <w:lang w:val="hr-HR"/>
        </w:rPr>
        <w:t xml:space="preserve">. st. </w:t>
      </w:r>
      <w:r w:rsidR="006110E5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6110E5">
        <w:rPr>
          <w:lang w:val="hr-HR"/>
        </w:rPr>
        <w:t>zahtjev</w:t>
      </w:r>
      <w:r w:rsidR="00D82D1A">
        <w:rPr>
          <w:lang w:val="hr-HR"/>
        </w:rPr>
        <w:t xml:space="preserve">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</w:t>
      </w:r>
      <w:r w:rsidR="006110E5">
        <w:rPr>
          <w:lang w:val="hr-HR"/>
        </w:rPr>
        <w:t>zahtjevu</w:t>
      </w:r>
      <w:r>
        <w:rPr>
          <w:lang w:val="hr-HR"/>
        </w:rPr>
        <w:t xml:space="preserve"> za otvaranje stečajnog postupka nad stečajnim dužnikom navodi da na dan </w:t>
      </w:r>
      <w:r w:rsidR="004D55FB">
        <w:rPr>
          <w:lang w:val="hr-HR"/>
        </w:rPr>
        <w:t>1</w:t>
      </w:r>
      <w:r w:rsidR="0017370D">
        <w:rPr>
          <w:lang w:val="hr-HR"/>
        </w:rPr>
        <w:t xml:space="preserve">. </w:t>
      </w:r>
      <w:r w:rsidR="004D55FB">
        <w:rPr>
          <w:lang w:val="hr-HR"/>
        </w:rPr>
        <w:t>rujna</w:t>
      </w:r>
      <w:r w:rsidR="0017370D">
        <w:rPr>
          <w:lang w:val="hr-HR"/>
        </w:rPr>
        <w:t xml:space="preserve"> 2015.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D779BF">
        <w:rPr>
          <w:lang w:val="hr-HR"/>
        </w:rPr>
        <w:t>307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D779BF">
        <w:rPr>
          <w:lang w:val="hr-HR"/>
        </w:rPr>
        <w:t>189.059,74</w:t>
      </w:r>
      <w:r w:rsidR="0017370D" w:rsidRPr="0017370D">
        <w:rPr>
          <w:lang w:val="hr-HR"/>
        </w:rPr>
        <w:t xml:space="preserve"> kn</w:t>
      </w:r>
      <w:r w:rsidR="006110E5">
        <w:rPr>
          <w:lang w:val="hr-HR"/>
        </w:rPr>
        <w:t>, te da nema zaposlenih</w:t>
      </w:r>
      <w:r w:rsidR="00DC717F">
        <w:rPr>
          <w:lang w:val="hr-HR"/>
        </w:rPr>
        <w:t>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</w:t>
      </w:r>
      <w:r w:rsidR="00854D4D">
        <w:rPr>
          <w:lang w:val="hr-HR"/>
        </w:rPr>
        <w:t>19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D779BF">
        <w:rPr>
          <w:b/>
        </w:rPr>
        <w:t>Feng Qian</w:t>
      </w:r>
      <w:r w:rsidR="00D779BF" w:rsidRPr="00D779BF">
        <w:rPr>
          <w:b/>
        </w:rPr>
        <w:t>, Slavonski Brod, A. Štampara 31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F3C" w:rsidP="00AF1998" w:rsidR="000B4F3C">
      <w:r>
        <w:separator/>
      </w:r>
    </w:p>
  </w:endnote>
  <w:endnote w:id="0" w:type="continuationSeparator">
    <w:p w:rsidRDefault="000B4F3C" w:rsidP="00AF1998" w:rsidR="000B4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680" w:rsidRPr="0008668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F3C" w:rsidP="00AF1998" w:rsidR="000B4F3C">
      <w:r>
        <w:separator/>
      </w:r>
    </w:p>
  </w:footnote>
  <w:footnote w:id="0" w:type="continuationSeparator">
    <w:p w:rsidRDefault="000B4F3C" w:rsidP="00AF1998" w:rsidR="000B4F3C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0754"/>
    <w:rsid w:val="0000363B"/>
    <w:rsid w:val="00011BC1"/>
    <w:rsid w:val="00025720"/>
    <w:rsid w:val="00046621"/>
    <w:rsid w:val="00063A4C"/>
    <w:rsid w:val="0007031A"/>
    <w:rsid w:val="0007122D"/>
    <w:rsid w:val="00085CB7"/>
    <w:rsid w:val="00086680"/>
    <w:rsid w:val="00091FC7"/>
    <w:rsid w:val="000929AD"/>
    <w:rsid w:val="000A5D8F"/>
    <w:rsid w:val="000B4023"/>
    <w:rsid w:val="000B4F3C"/>
    <w:rsid w:val="000C65D8"/>
    <w:rsid w:val="000D6116"/>
    <w:rsid w:val="00101E61"/>
    <w:rsid w:val="00122D8E"/>
    <w:rsid w:val="00127A4C"/>
    <w:rsid w:val="0013593E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66BF"/>
    <w:rsid w:val="001F7AF7"/>
    <w:rsid w:val="00202D14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22298"/>
    <w:rsid w:val="00323625"/>
    <w:rsid w:val="003314E7"/>
    <w:rsid w:val="00340D67"/>
    <w:rsid w:val="003417FF"/>
    <w:rsid w:val="00350EB0"/>
    <w:rsid w:val="00354697"/>
    <w:rsid w:val="00387103"/>
    <w:rsid w:val="003E0BD3"/>
    <w:rsid w:val="003E3AC1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72537"/>
    <w:rsid w:val="00486B82"/>
    <w:rsid w:val="00497192"/>
    <w:rsid w:val="004A3BCA"/>
    <w:rsid w:val="004B2BC9"/>
    <w:rsid w:val="004B3E5B"/>
    <w:rsid w:val="004C04DB"/>
    <w:rsid w:val="004C21B9"/>
    <w:rsid w:val="004C50E1"/>
    <w:rsid w:val="004D55FB"/>
    <w:rsid w:val="004F399A"/>
    <w:rsid w:val="004F4ECA"/>
    <w:rsid w:val="0050531A"/>
    <w:rsid w:val="0052076E"/>
    <w:rsid w:val="005230D1"/>
    <w:rsid w:val="00525DBB"/>
    <w:rsid w:val="0052659F"/>
    <w:rsid w:val="00532D53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110E5"/>
    <w:rsid w:val="00624FB6"/>
    <w:rsid w:val="00625645"/>
    <w:rsid w:val="00627C2F"/>
    <w:rsid w:val="00632C3A"/>
    <w:rsid w:val="00655255"/>
    <w:rsid w:val="00661E3A"/>
    <w:rsid w:val="00677CCF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12B7B"/>
    <w:rsid w:val="0081636C"/>
    <w:rsid w:val="00827FC6"/>
    <w:rsid w:val="00833AC0"/>
    <w:rsid w:val="00835EE4"/>
    <w:rsid w:val="00847C26"/>
    <w:rsid w:val="00854D4D"/>
    <w:rsid w:val="0086679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22C6"/>
    <w:rsid w:val="00A55071"/>
    <w:rsid w:val="00A57BAF"/>
    <w:rsid w:val="00A7390A"/>
    <w:rsid w:val="00A80D89"/>
    <w:rsid w:val="00A86B72"/>
    <w:rsid w:val="00AC54F1"/>
    <w:rsid w:val="00AE1804"/>
    <w:rsid w:val="00AE403C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D3241"/>
    <w:rsid w:val="00BD4870"/>
    <w:rsid w:val="00BE786A"/>
    <w:rsid w:val="00C15AD9"/>
    <w:rsid w:val="00C21100"/>
    <w:rsid w:val="00C24C5C"/>
    <w:rsid w:val="00C34B57"/>
    <w:rsid w:val="00C469F5"/>
    <w:rsid w:val="00C46F12"/>
    <w:rsid w:val="00C52370"/>
    <w:rsid w:val="00C57AC2"/>
    <w:rsid w:val="00C60DEC"/>
    <w:rsid w:val="00C72F78"/>
    <w:rsid w:val="00C776EE"/>
    <w:rsid w:val="00C8005F"/>
    <w:rsid w:val="00C82A6D"/>
    <w:rsid w:val="00C82F16"/>
    <w:rsid w:val="00C84EEE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43F1B"/>
    <w:rsid w:val="00D524E8"/>
    <w:rsid w:val="00D710DE"/>
    <w:rsid w:val="00D779BF"/>
    <w:rsid w:val="00D82D1A"/>
    <w:rsid w:val="00D9134E"/>
    <w:rsid w:val="00D9216D"/>
    <w:rsid w:val="00D9437A"/>
    <w:rsid w:val="00DA1AAB"/>
    <w:rsid w:val="00DB1022"/>
    <w:rsid w:val="00DB7AD2"/>
    <w:rsid w:val="00DC37FD"/>
    <w:rsid w:val="00DC717F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632CB"/>
    <w:rsid w:val="00E73616"/>
    <w:rsid w:val="00E76030"/>
    <w:rsid w:val="00E8418D"/>
    <w:rsid w:val="00E8424F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73D6A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86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86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St-1524/2017</izvorni_sadrzaj>
    <derivirana_varijabla naziv="DomainObject.Predmet.OznakaBroj_1">St-1524/2017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AZIJA MODA d.o.o. za trgovinu i usluge</izvorni_sadrzaj>
    <derivirana_varijabla naziv="DomainObject.Predmet.ProtustrankaFormated_1">  AZIJA MODA d.o.o. za trgovinu i usluge</derivirana_varijabla>
  </DomainObject.Predmet.ProtustrankaFormated>
  <DomainObject.Predmet.ProtustrankaFormatedOIB>
    <izvorni_sadrzaj>  AZIJA MODA d.o.o. za trgovinu i usluge, OIB 83305659993</izvorni_sadrzaj>
    <derivirana_varijabla naziv="DomainObject.Predmet.ProtustrankaFormatedOIB_1">  AZIJA MODA d.o.o. za trgovinu i usluge, OIB 83305659993</derivirana_varijabla>
  </DomainObject.Predmet.ProtustrankaFormatedOIB>
  <DomainObject.Predmet.ProtustrankaFormatedWithAdress>
    <izvorni_sadrzaj> AZIJA MODA d.o.o. za trgovinu i usluge, A. Štampara 27, 35000 Slavonski Brod</izvorni_sadrzaj>
    <derivirana_varijabla naziv="DomainObject.Predmet.ProtustrankaFormatedWithAdress_1"> AZIJA MODA d.o.o. za trgovinu i usluge, A. Štampara 27, 35000 Slavonski Brod</derivirana_varijabla>
  </DomainObject.Predmet.ProtustrankaFormatedWithAdress>
  <DomainObject.Predmet.ProtustrankaFormatedWithAdressOIB>
    <izvorni_sadrzaj> AZIJA MODA d.o.o. za trgovinu i usluge, OIB 83305659993, A. Štampara 27, 35000 Slavonski Brod</izvorni_sadrzaj>
    <derivirana_varijabla naziv="DomainObject.Predmet.ProtustrankaFormatedWithAdressOIB_1"> AZIJA MODA d.o.o. za trgovinu i usluge, OIB 83305659993, A. Štampara 27, 35000 Slavonski Brod</derivirana_varijabla>
  </DomainObject.Predmet.ProtustrankaFormatedWithAdressOIB>
  <DomainObject.Predmet.ProtustrankaWithAdress>
    <izvorni_sadrzaj>AZIJA MODA d.o.o. za trgovinu i usluge A. Štampara 27, 35000 Slavonski Brod</izvorni_sadrzaj>
    <derivirana_varijabla naziv="DomainObject.Predmet.ProtustrankaWithAdress_1">AZIJA MODA d.o.o. za trgovinu i usluge A. Štampara 27, 35000 Slavonski Brod</derivirana_varijabla>
  </DomainObject.Predmet.ProtustrankaWithAdress>
  <DomainObject.Predmet.ProtustrankaWithAdressOIB>
    <izvorni_sadrzaj>AZIJA MODA d.o.o. za trgovinu i usluge, OIB 83305659993, A. Štampara 27, 35000 Slavonski Brod</izvorni_sadrzaj>
    <derivirana_varijabla naziv="DomainObject.Predmet.ProtustrankaWithAdressOIB_1">AZIJA MODA d.o.o. za trgovinu i usluge, OIB 83305659993, A. Štampara 27, 35000 Slavonski Brod</derivirana_varijabla>
  </DomainObject.Predmet.ProtustrankaWithAdressOIB>
  <DomainObject.Predmet.ProtustrankaNazivFormated>
    <izvorni_sadrzaj>AZIJA MODA d.o.o. za trgovinu i usluge</izvorni_sadrzaj>
    <derivirana_varijabla naziv="DomainObject.Predmet.ProtustrankaNazivFormated_1">AZIJA MODA d.o.o. za trgovinu i usluge</derivirana_varijabla>
  </DomainObject.Predmet.ProtustrankaNazivFormated>
  <DomainObject.Predmet.ProtustrankaNazivFormatedOIB>
    <izvorni_sadrzaj>AZIJA MODA d.o.o. za trgovinu i usluge, OIB 83305659993</izvorni_sadrzaj>
    <derivirana_varijabla naziv="DomainObject.Predmet.ProtustrankaNazivFormatedOIB_1">AZIJA MODA d.o.o. za trgovinu i usluge, OIB 83305659993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 zastupanog po punomoćniku ŽDO SLAV. BROD</izvorni_sadrzaj>
    <derivirana_varijabla naziv="DomainObject.Predmet.StrankaFormated_1">  REPUBLIKA HRVATSKA -MINISTARSTVO FINANCIJA zastupanog po punomoćniku ŽDO SLAV. BROD</derivirana_varijabla>
  </DomainObject.Predmet.StrankaFormated>
  <DomainObject.Predmet.StrankaFormatedOIB>
    <izvorni_sadrzaj>  REPUBLIKA HRVATSKA -MINISTARSTVO FINANCIJA, OIB 18683136487 zastupanog po punomoćniku ŽDO SLAV. BROD</izvorni_sadrzaj>
    <derivirana_varijabla naziv="DomainObject.Predmet.StrankaFormatedOIB_1">  REPUBLIKA HRVATSKA -MINISTARSTVO FINANCIJA, OIB 18683136487 zastupanog po punomoćniku ŽDO SLAV. BROD</derivirana_varijabla>
  </DomainObject.Predmet.StrankaFormatedOIB>
  <DomainObject.Predmet.StrankaFormatedWithAdress>
    <izvorni_sadrzaj> REPUBLIKA HRVATSKA -MINISTARSTVO FINANCIJA zastupanog po punomoćniku ŽDO SLAV. BROD</izvorni_sadrzaj>
    <derivirana_varijabla naziv="DomainObject.Predmet.StrankaFormatedWithAdress_1"> REPUBLIKA HRVATSKA -MINISTARSTVO FINANCIJA zastupanog po punomoćniku ŽDO SLAV. BROD</derivirana_varijabla>
  </DomainObject.Predmet.StrankaFormatedWithAdress>
  <DomainObject.Predmet.StrankaFormatedWithAdressOIB>
    <izvorni_sadrzaj> REPUBLIKA HRVATSKA -MINISTARSTVO FINANCIJA, OIB 18683136487 zastupanog po punomoćniku ŽDO SLAV. BROD</izvorni_sadrzaj>
    <derivirana_varijabla naziv="DomainObject.Predmet.StrankaFormatedWithAdressOIB_1"> REPUBLIKA HRVATSKA -MINISTARSTVO FINANCIJA, OIB 18683136487 zastupanog po punomoćniku ŽDO SLAV. BROD</derivirana_varijabla>
  </DomainObject.Predmet.StrankaFormatedWithAdressOIB>
  <DomainObject.Predmet.StrankaWithAdress>
    <izvorni_sadrzaj>REPUBLIKA HRVATSKA -MINISTARSTVO FINANCIJA </izvorni_sadrzaj>
    <derivirana_varijabla naziv="DomainObject.Predmet.StrankaWithAdress_1">REPUBLIKA HRVATSKA -MINISTARSTVO FINANCIJA </derivirana_varijabla>
  </DomainObject.Predmet.StrankaWithAdress>
  <DomainObject.Predmet.StrankaWithAdressOIB>
    <izvorni_sadrzaj>REPUBLIKA HRVATSKA -MINISTARSTVO FINANCIJA, OIB 18683136487</izvorni_sadrzaj>
    <derivirana_varijabla naziv="DomainObject.Predmet.StrankaWithAdressOIB_1">REPUBLIKA HRVATSKA -MINISTARSTVO FINANCIJA, OIB 18683136487</derivirana_varijabla>
  </DomainObject.Predmet.StrankaWithAdressOIB>
  <DomainObject.Predmet.StrankaNazivFormated>
    <izvorni_sadrzaj>REPUBLIKA HRVATSKA -MINISTARSTVO FINANCIJA</izvorni_sadrzaj>
    <derivirana_varijabla naziv="DomainObject.Predmet.StrankaNazivFormated_1">REPUBLIKA HRVATSKA -MINISTARSTVO FINANCIJA</derivirana_varijabla>
  </DomainObject.Predmet.StrankaNazivFormated>
  <DomainObject.Predmet.StrankaNazivFormatedOIB>
    <izvorni_sadrzaj>REPUBLIKA HRVATSKA -MINISTARSTVO FINANCIJA, OIB 18683136487</izvorni_sadrzaj>
    <derivirana_varijabla naziv="DomainObject.Predmet.StrankaNazivFormatedOIB_1">REPUBLIKA HRVATSKA 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 zastupanog po punomoćniku ŽDO SLAV. BROD</item>
    </izvorni_sadrzaj>
    <derivirana_varijabla naziv="DomainObject.Predmet.StrankaListFormated_1">
      <item>REPUBLIKA HRVATSKA -MINISTARSTVO FINANCIJA zastupanog po punomoćniku ŽDO SLAV. BROD</item>
    </derivirana_varijabla>
  </DomainObject.Predmet.StrankaListFormated>
  <DomainObject.Predmet.StrankaListFormatedOIB>
    <izvorni_sadrzaj>
      <item>REPUBLIKA HRVATSKA -MINISTARSTVO FINANCIJA, OIB 18683136487 zastupanog po punomoćniku ŽDO SLAV. BROD</item>
    </izvorni_sadrzaj>
    <derivirana_varijabla naziv="DomainObject.Predmet.StrankaListFormatedOIB_1">
      <item>REPUBLIKA HRVATSKA -MINISTARSTVO FINANCIJA, OIB 18683136487 zastupanog po punomoćniku ŽDO SLAV. BROD</item>
    </derivirana_varijabla>
  </DomainObject.Predmet.StrankaListFormatedOIB>
  <DomainObject.Predmet.StrankaListFormatedWithAdress>
    <izvorni_sadrzaj>
      <item>REPUBLIKA HRVATSKA -MINISTARSTVO FINANCIJA zastupanog po punomoćniku ŽDO SLAV. BROD</item>
    </izvorni_sadrzaj>
    <derivirana_varijabla naziv="DomainObject.Predmet.StrankaListFormatedWithAdress_1">
      <item>REPUBLIKA HRVATSKA -MINISTARSTVO FINANCIJA zastupanog po punomoćniku ŽDO SLAV. BROD</item>
    </derivirana_varijabla>
  </DomainObject.Predmet.StrankaListFormatedWithAdress>
  <DomainObject.Predmet.StrankaListFormatedWithAdressOIB>
    <izvorni_sadrzaj>
      <item>REPUBLIKA HRVATSKA -MINISTARSTVO FINANCIJA, OIB 18683136487 zastupanog po punomoćniku ŽDO SLAV. BROD</item>
    </izvorni_sadrzaj>
    <derivirana_varijabla naziv="DomainObject.Predmet.StrankaListFormatedWithAdressOIB_1">
      <item>REPUBLIKA HRVATSKA 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 -MINISTARSTVO FINANCIJA</item>
    </izvorni_sadrzaj>
    <derivirana_varijabla naziv="DomainObject.Predmet.StrankaListNazivFormated_1">
      <item>REPUBLIKA HRVATSKA -MINISTARSTVO FINANCIJA</item>
    </derivirana_varijabla>
  </DomainObject.Predmet.StrankaListNazivFormated>
  <DomainObject.Predmet.StrankaListNazivFormatedOIB>
    <izvorni_sadrzaj>
      <item>REPUBLIKA HRVATSKA -MINISTARSTVO FINANCIJA, OIB 18683136487</item>
    </izvorni_sadrzaj>
    <derivirana_varijabla naziv="DomainObject.Predmet.StrankaListNazivFormatedOIB_1">
      <item>REPUBLIKA HRVATSKA -MINISTARSTVO FINANCIJA, OIB 18683136487</item>
    </derivirana_varijabla>
  </DomainObject.Predmet.StrankaListNazivFormatedOIB>
  <DomainObject.Predmet.ProtuStrankaListFormated>
    <izvorni_sadrzaj>
      <item>AZIJA MODA d.o.o. za trgovinu i usluge</item>
    </izvorni_sadrzaj>
    <derivirana_varijabla naziv="DomainObject.Predmet.ProtuStrankaListFormated_1">
      <item>AZIJA MODA d.o.o. za trgovinu i usluge</item>
    </derivirana_varijabla>
  </DomainObject.Predmet.ProtuStrankaListFormated>
  <DomainObject.Predmet.ProtuStrankaListFormatedOIB>
    <izvorni_sadrzaj>
      <item>AZIJA MODA d.o.o. za trgovinu i usluge, OIB 83305659993</item>
    </izvorni_sadrzaj>
    <derivirana_varijabla naziv="DomainObject.Predmet.ProtuStrankaListFormatedOIB_1">
      <item>AZIJA MODA d.o.o. za trgovinu i usluge, OIB 83305659993</item>
    </derivirana_varijabla>
  </DomainObject.Predmet.ProtuStrankaListFormatedOIB>
  <DomainObject.Predmet.ProtuStrankaListFormatedWithAdress>
    <izvorni_sadrzaj>
      <item>AZIJA MODA d.o.o. za trgovinu i usluge, A. Štampara 27, 35000 Slavonski Brod</item>
    </izvorni_sadrzaj>
    <derivirana_varijabla naziv="DomainObject.Predmet.ProtuStrankaListFormatedWithAdress_1">
      <item>AZIJA MODA d.o.o. za trgovinu i usluge, A. Štampara 27, 35000 Slavonski Brod</item>
    </derivirana_varijabla>
  </DomainObject.Predmet.ProtuStrankaListFormatedWithAdress>
  <DomainObject.Predmet.ProtuStrankaListFormatedWithAdressOIB>
    <izvorni_sadrzaj>
      <item>AZIJA MODA d.o.o. za trgovinu i usluge, OIB 83305659993, A. Štampara 27, 35000 Slavonski Brod</item>
    </izvorni_sadrzaj>
    <derivirana_varijabla naziv="DomainObject.Predmet.ProtuStrankaListFormatedWithAdressOIB_1">
      <item>AZIJA MODA d.o.o. za trgovinu i usluge, OIB 83305659993, A. Štampara 27, 35000 Slavonski Brod</item>
    </derivirana_varijabla>
  </DomainObject.Predmet.ProtuStrankaListFormatedWithAdressOIB>
  <DomainObject.Predmet.ProtuStrankaListNazivFormated>
    <izvorni_sadrzaj>
      <item>AZIJA MODA d.o.o. za trgovinu i usluge</item>
    </izvorni_sadrzaj>
    <derivirana_varijabla naziv="DomainObject.Predmet.ProtuStrankaListNazivFormated_1">
      <item>AZIJA MODA d.o.o. za trgovinu i usluge</item>
    </derivirana_varijabla>
  </DomainObject.Predmet.ProtuStrankaListNazivFormated>
  <DomainObject.Predmet.ProtuStrankaListNazivFormatedOIB>
    <izvorni_sadrzaj>
      <item>AZIJA MODA d.o.o. za trgovinu i usluge, OIB 83305659993</item>
    </izvorni_sadrzaj>
    <derivirana_varijabla naziv="DomainObject.Predmet.ProtuStrankaListNazivFormatedOIB_1">
      <item>AZIJA MODA d.o.o. za trgovinu i usluge, OIB 83305659993</item>
    </derivirana_varijabla>
  </DomainObject.Predmet.ProtuStrankaListNazivFormatedOIB>
  <DomainObject.Predmet.OstaliListFormated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>
  <DomainObject.Predmet.OstaliListFormated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OIB>
  <DomainObject.Predmet.OstaliListFormatedWithAdress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 -MINISTARSTVO FINANCIJA</item>
      <item>Kata Rašić</item>
      <item>Gabrijel Zovak</item>
      <item>Kata Rašić</item>
      <item>Gabrijel Zovak</item>
    </izvorni_sadrzaj>
    <derivirana_varijabla naziv="DomainObject.Predmet.OstaliListFormatedWithAdressOIB_1">
      <item>ŽDO SLAV. BROD punomoćnik sudionika u postupku REPUBLIKA HRVATSKA -MINISTARSTVO FINANCIJA</item>
      <item>Kata Rašić</item>
      <item>Gabrijel Zovak</item>
      <item>Kata Rašić</item>
      <item>Gabrijel Zovak</item>
    </derivirana_varijabla>
  </DomainObject.Predmet.OstaliListFormatedWithAdressOIB>
  <DomainObject.Predmet.OstaliListNazivFormated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_1">
      <item>ŽDO SLAV. BROD</item>
      <item>Kata Rašić</item>
      <item>Gabrijel Zovak</item>
      <item>Kata Rašić</item>
      <item>Gabrijel Zovak</item>
    </derivirana_varijabla>
  </DomainObject.Predmet.OstaliListNazivFormated>
  <DomainObject.Predmet.OstaliListNazivFormatedOIB>
    <izvorni_sadrzaj>
      <item>ŽDO SLAV. BROD</item>
      <item>Kata Rašić</item>
      <item>Gabrijel Zovak</item>
      <item>Kata Rašić</item>
      <item>Gabrijel Zovak</item>
    </izvorni_sadrzaj>
    <derivirana_varijabla naziv="DomainObject.Predmet.OstaliListNazivFormatedOIB_1">
      <item>ŽDO SLAV. BROD</item>
      <item>Kata Rašić</item>
      <item>Gabrijel Zovak</item>
      <item>Kata Rašić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</izvorni_sadrzaj>
    <derivirana_varijabla naziv="DomainObject.Predmet.StrankaIDrugi_1">REPUBLIKA HRVATSKA -MINISTARSTVO FINANCIJA</derivirana_varijabla>
  </DomainObject.Predmet.StrankaIDrugi>
  <DomainObject.Predmet.ProtustrankaIDrugi>
    <izvorni_sadrzaj>AZIJA MODA d.o.o. za trgovinu i usluge</izvorni_sadrzaj>
    <derivirana_varijabla naziv="DomainObject.Predmet.ProtustrankaIDrugi_1">AZIJA MODA d.o.o. za trgovinu i usluge</derivirana_varijabla>
  </DomainObject.Predmet.ProtustrankaIDrugi>
  <DomainObject.Predmet.StrankaIDrugiAdressOIB>
    <izvorni_sadrzaj>REPUBLIKA HRVATSKA -MINISTARSTVO FINANCIJA, OIB 18683136487</izvorni_sadrzaj>
    <derivirana_varijabla naziv="DomainObject.Predmet.StrankaIDrugiAdressOIB_1">REPUBLIKA HRVATSKA -MINISTARSTVO FINANCIJA, OIB 18683136487</derivirana_varijabla>
  </DomainObject.Predmet.StrankaIDrugiAdressOIB>
  <DomainObject.Predmet.ProtustrankaIDrugiAdressOIB>
    <izvorni_sadrzaj>AZIJA MODA d.o.o. za trgovinu i usluge, OIB 83305659993, A. Štampara 27, 35000 Slavonski Brod</izvorni_sadrzaj>
    <derivirana_varijabla naziv="DomainObject.Predmet.ProtustrankaIDrugiAdressOIB_1">AZIJA MODA d.o.o. za trgovinu i usluge, OIB 83305659993, A. Štampara 27,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izvorni_sadrzaj>
    <derivirana_varijabla naziv="DomainObject.Predmet.SudioniciListNaziv_1">
      <item>AZIJA MODA d.o.o. za trgovinu i usluge</item>
      <item>REPUBLIKA HRVATSKA -MINISTARSTVO FINANCIJA</item>
      <item>ŽDO SLAV. BROD</item>
      <item>Kata Rašić</item>
      <item>Gabrijel Zovak</item>
      <item>Kata Rašić</item>
      <item>Gabrijel Zovak</item>
    </derivirana_varijabla>
  </DomainObject.Predmet.SudioniciListNaziv>
  <DomainObject.Predmet.SudioniciListAdressOIB>
    <izvorni_sadrzaj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izvorni_sadrzaj>
    <derivirana_varijabla naziv="DomainObject.Predmet.SudioniciListAdressOIB_1">
      <item>AZIJA MODA d.o.o. za trgovinu i usluge, OIB 83305659993, A. Štampara 27,35000 Slavonski Brod</item>
      <item>REPUBLIKA HRVATSKA -MINISTARSTVO FINANCIJA, OIB 18683136487</item>
      <item>ŽDO SLAV. BROD</item>
      <item>Kata Rašić</item>
      <item>Gabrijel Zovak</item>
      <item>Kata Rašić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83305659993</item>
      <item>, OIB 18683136487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83305659993</item>
      <item>, OIB 18683136487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St-1524/2017-9</izvorni_sadrzaj>
    <derivirana_varijabla naziv="DomainObject.PredzadnjaOdlukaIzPredmeta.Oznaka_1">St-1524/2017-9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935</properties:Words>
  <properties:Characters>5015</properties:Characters>
  <properties:Lines>150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2018-11-19T13:12:00Z</dcterms:created>
  <dc:creator>wsadmin</dc:creator>
  <cp:lastModifiedBy>wsadmin</cp:lastModifiedBy>
  <cp:lastPrinted>2018-11-15T12:38:00Z</cp:lastPrinted>
  <dcterms:modified xmlns:xsi="http://www.w3.org/2001/XMLSchema-instance" xsi:type="dcterms:W3CDTF">2018-11-20T07:24:00Z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