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8a79" w14:paraId="5f48a79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18St-</w:t>
      </w:r>
      <w:r w:rsidR="00033ECD">
        <w:rPr>
          <w:b/>
          <w:sz w:val="22"/>
          <w:szCs w:val="22"/>
        </w:rPr>
        <w:t>667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033ECD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033ECD">
        <w:rPr>
          <w:sz w:val="22"/>
          <w:szCs w:val="22"/>
        </w:rPr>
        <w:t>MORSKI CVIJET</w:t>
      </w:r>
      <w:r w:rsidR="00087C80">
        <w:rPr>
          <w:sz w:val="22"/>
          <w:szCs w:val="22"/>
        </w:rPr>
        <w:t xml:space="preserve"> d.o.o. - </w:t>
      </w:r>
      <w:r w:rsidR="00087C80" w:rsidRPr="00087C80">
        <w:rPr>
          <w:sz w:val="22"/>
          <w:szCs w:val="22"/>
        </w:rPr>
        <w:t xml:space="preserve"> "u likvidaciji", Dubrovnik,</w:t>
      </w:r>
      <w:r w:rsidR="00087C80">
        <w:rPr>
          <w:sz w:val="22"/>
          <w:szCs w:val="22"/>
        </w:rPr>
        <w:t xml:space="preserve"> </w:t>
      </w:r>
      <w:r w:rsidR="00033ECD">
        <w:rPr>
          <w:sz w:val="22"/>
          <w:szCs w:val="22"/>
        </w:rPr>
        <w:t>Svetog Dominika bb</w:t>
      </w:r>
      <w:r w:rsidR="00087C80">
        <w:rPr>
          <w:sz w:val="22"/>
          <w:szCs w:val="22"/>
        </w:rPr>
        <w:t>,</w:t>
      </w:r>
      <w:r w:rsidR="00087C80" w:rsidRPr="00087C80">
        <w:rPr>
          <w:sz w:val="22"/>
          <w:szCs w:val="22"/>
        </w:rPr>
        <w:t xml:space="preserve"> OIB: </w:t>
      </w:r>
      <w:r w:rsidR="00033ECD">
        <w:rPr>
          <w:sz w:val="22"/>
          <w:szCs w:val="22"/>
        </w:rPr>
        <w:t>44077426656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87C80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033ECD" w:rsidRPr="00033ECD">
        <w:rPr>
          <w:sz w:val="22"/>
          <w:szCs w:val="22"/>
        </w:rPr>
        <w:t>MORSKI CVIJET d.o.o. -  "u likvidaciji", Dubrovnik, Svetog Dominika bb, OIB: 44077426656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033ECD" w:rsidRPr="00033ECD">
        <w:rPr>
          <w:sz w:val="22"/>
          <w:szCs w:val="22"/>
        </w:rPr>
        <w:t>MORSKI CVIJET d.o.o. -  "u likvidaciji", Dubrovnik, Svetog Dominika bb, OIB: 44077426656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033ECD" w:rsidRPr="00033ECD">
        <w:rPr>
          <w:sz w:val="22"/>
          <w:szCs w:val="22"/>
        </w:rPr>
        <w:t>MORSKI CVIJET d.o.o. -  "u likvidaciji", Dubrovnik, Svetog Dominika bb, OIB: 44077426656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7C80"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</w:t>
      </w:r>
      <w:r w:rsidR="00033ECD">
        <w:rPr>
          <w:sz w:val="22"/>
          <w:szCs w:val="22"/>
          <w:lang w:val="en-AU"/>
        </w:rPr>
        <w:t>Jadranka Batinić Avdić, Dubrovnik, Bana J. Jelačića 71</w:t>
      </w:r>
      <w:r w:rsidR="0054036F" w:rsidRPr="00CD2587">
        <w:rPr>
          <w:sz w:val="22"/>
          <w:szCs w:val="22"/>
          <w:lang w:val="en-AU"/>
        </w:rPr>
        <w:t>,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3ECD"/>
    <w:rsid w:val="00061950"/>
    <w:rsid w:val="00086A8D"/>
    <w:rsid w:val="00087C80"/>
    <w:rsid w:val="001544B5"/>
    <w:rsid w:val="00170C78"/>
    <w:rsid w:val="00185441"/>
    <w:rsid w:val="00193502"/>
    <w:rsid w:val="00193858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CVIJET d.o.o. za turizam, ugostiteljstvo i usluge - ˝u likvidaciji˝</izvorni_sadrzaj>
    <derivirana_varijabla naziv="DomainObject.Predmet.ProtustrankaFormated_1">  MORSKI CVIJET d.o.o. za turizam, ugostiteljstvo i usluge - ˝u likvidaciji˝</derivirana_varijabla>
  </DomainObject.Predmet.ProtustrankaFormated>
  <DomainObject.Predmet.ProtustrankaFormatedOIB>
    <izvorni_sadrzaj>  MORSKI CVIJET d.o.o. za turizam, ugostiteljstvo i usluge - ˝u likvidaciji˝, OIB 44077426656</izvorni_sadrzaj>
    <derivirana_varijabla naziv="DomainObject.Predmet.ProtustrankaFormatedOIB_1">  MORSKI CVIJET d.o.o. za turizam, ugostiteljstvo i usluge - ˝u likvidaciji˝, OIB 44077426656</derivirana_varijabla>
  </DomainObject.Predmet.ProtustrankaFormatedOIB>
  <DomainObject.Predmet.ProtustrankaFormatedWithAdress>
    <izvorni_sadrzaj> MORSKI CVIJET d.o.o. za turizam, ugostiteljstvo i usluge - ˝u likvidaciji˝, Svetog Dominika/bb, 20000 Dubrovnik</izvorni_sadrzaj>
    <derivirana_varijabla naziv="DomainObject.Predmet.ProtustrankaFormatedWithAdress_1"> MORSKI CVIJET d.o.o. za turizam, ugostiteljstvo i usluge - ˝u likvidaciji˝, Svetog Dominika/bb, 20000 Dubrovnik</derivirana_varijabla>
  </DomainObject.Predmet.ProtustrankaFormatedWithAdress>
  <DomainObject.Predmet.ProtustrankaFormatedWithAdressOIB>
    <izvorni_sadrzaj> MORSKI CVIJET d.o.o. za turizam, ugostiteljstvo i usluge - ˝u likvidaciji˝, OIB 44077426656, Svetog Dominika/bb, 20000 Dubrovnik</izvorni_sadrzaj>
    <derivirana_varijabla naziv="DomainObject.Predmet.ProtustrankaFormatedWithAdressOIB_1"> MORSKI CVIJET d.o.o. za turizam, ugostiteljstvo i usluge - ˝u likvidaciji˝, OIB 44077426656, Svetog Dominika/bb, 20000 Dubrovnik</derivirana_varijabla>
  </DomainObject.Predmet.ProtustrankaFormatedWithAdressOIB>
  <DomainObject.Predmet.ProtustrankaWithAdress>
    <izvorni_sadrzaj>MORSKI CVIJET d.o.o. za turizam, ugostiteljstvo i usluge - ˝u likvidaciji˝ Svetog Dominika/bb, 20000 Dubrovnik</izvorni_sadrzaj>
    <derivirana_varijabla naziv="DomainObject.Predmet.ProtustrankaWithAdress_1">MORSKI CVIJET d.o.o. za turizam, ugostiteljstvo i usluge - ˝u likvidaciji˝ Svetog Dominika/bb, 20000 Dubrovnik</derivirana_varijabla>
  </DomainObject.Predmet.ProtustrankaWithAdress>
  <DomainObject.Predmet.ProtustrankaWithAdressOIB>
    <izvorni_sadrzaj>MORSKI CVIJET d.o.o. za turizam, ugostiteljstvo i usluge - ˝u likvidaciji˝, OIB 44077426656, Svetog Dominika/bb, 20000 Dubrovnik</izvorni_sadrzaj>
    <derivirana_varijabla naziv="DomainObject.Predmet.ProtustrankaWithAdressOIB_1">MORSKI CVIJET d.o.o. za turizam, ugostiteljstvo i usluge - ˝u likvidaciji˝, OIB 44077426656, Svetog Dominika/bb, 20000 Dubrovnik</derivirana_varijabla>
  </DomainObject.Predmet.ProtustrankaWithAdressOIB>
  <DomainObject.Predmet.ProtustrankaNazivFormated>
    <izvorni_sadrzaj>MORSKI CVIJET d.o.o. za turizam, ugostiteljstvo i usluge - ˝u likvidaciji˝</izvorni_sadrzaj>
    <derivirana_varijabla naziv="DomainObject.Predmet.ProtustrankaNazivFormated_1">MORSKI CVIJET d.o.o. za turizam, ugostiteljstvo i usluge - ˝u likvidaciji˝</derivirana_varijabla>
  </DomainObject.Predmet.ProtustrankaNazivFormated>
  <DomainObject.Predmet.ProtustrankaNazivFormatedOIB>
    <izvorni_sadrzaj>MORSKI CVIJET d.o.o. za turizam, ugostiteljstvo i usluge - ˝u likvidaciji˝, OIB 44077426656</izvorni_sadrzaj>
    <derivirana_varijabla naziv="DomainObject.Predmet.ProtustrankaNazivFormatedOIB_1">MORSKI CVIJET d.o.o. za turizam, ugostiteljstvo i usluge - ˝u likvidaciji˝, OIB 44077426656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MORSKI CVIJET d.o.o. za turizam, ugostiteljstvo i usluge - ˝u likvidaciji˝</item>
    </izvorni_sadrzaj>
    <derivirana_varijabla naziv="DomainObject.Predmet.ProtuStrankaListFormated_1">
      <item>MORSKI CVIJET d.o.o. za turizam, ugostiteljstvo i usluge - ˝u likvidaciji˝</item>
    </derivirana_varijabla>
  </DomainObject.Predmet.ProtuStrankaListFormated>
  <DomainObject.Predmet.ProtuStrankaListFormatedOIB>
    <izvorni_sadrzaj>
      <item>MORSKI CVIJET d.o.o. za turizam, ugostiteljstvo i usluge - ˝u likvidaciji˝, OIB 44077426656</item>
    </izvorni_sadrzaj>
    <derivirana_varijabla naziv="DomainObject.Predmet.ProtuStrankaListFormatedOIB_1">
      <item>MORSKI CVIJET d.o.o. za turizam, ugostiteljstvo i usluge - ˝u likvidaciji˝, OIB 44077426656</item>
    </derivirana_varijabla>
  </DomainObject.Predmet.ProtuStrankaListFormatedOIB>
  <DomainObject.Predmet.ProtuStrankaListFormatedWithAdress>
    <izvorni_sadrzaj>
      <item>MORSKI CVIJET d.o.o. za turizam, ugostiteljstvo i usluge - ˝u likvidaciji˝, Svetog Dominika/bb, 20000 Dubrovnik</item>
    </izvorni_sadrzaj>
    <derivirana_varijabla naziv="DomainObject.Predmet.ProtuStrankaListFormatedWithAdress_1">
      <item>MORSKI CVIJET d.o.o. za turizam, ugostiteljstvo i usluge - ˝u likvidaciji˝, Svetog Dominika/bb, 20000 Dubrovnik</item>
    </derivirana_varijabla>
  </DomainObject.Predmet.ProtuStrankaListFormatedWithAdress>
  <DomainObject.Predmet.ProtuStrankaListFormatedWithAdressOIB>
    <izvorni_sadrzaj>
      <item>MORSKI CVIJET d.o.o. za turizam, ugostiteljstvo i usluge - ˝u likvidaciji˝, OIB 44077426656, Svetog Dominika/bb, 20000 Dubrovnik</item>
    </izvorni_sadrzaj>
    <derivirana_varijabla naziv="DomainObject.Predmet.ProtuStrankaListFormatedWithAdressOIB_1">
      <item>MORSKI CVIJET d.o.o. za turizam, ugostiteljstvo i usluge - ˝u likvidaciji˝, OIB 44077426656, Svetog Dominika/bb, 20000 Dubrovnik</item>
    </derivirana_varijabla>
  </DomainObject.Predmet.ProtuStrankaListFormatedWithAdressOIB>
  <DomainObject.Predmet.ProtuStrankaListNazivFormated>
    <izvorni_sadrzaj>
      <item>MORSKI CVIJET d.o.o. za turizam, ugostiteljstvo i usluge - ˝u likvidaciji˝</item>
    </izvorni_sadrzaj>
    <derivirana_varijabla naziv="DomainObject.Predmet.ProtuStrankaListNazivFormated_1">
      <item>MORSKI CVIJET d.o.o. za turizam, ugostiteljstvo i usluge - ˝u likvidaciji˝</item>
    </derivirana_varijabla>
  </DomainObject.Predmet.ProtuStrankaListNazivFormated>
  <DomainObject.Predmet.ProtuStrankaListNazivFormatedOIB>
    <izvorni_sadrzaj>
      <item>MORSKI CVIJET d.o.o. za turizam, ugostiteljstvo i usluge - ˝u likvidaciji˝, OIB 44077426656</item>
    </izvorni_sadrzaj>
    <derivirana_varijabla naziv="DomainObject.Predmet.ProtuStrankaListNazivFormatedOIB_1">
      <item>MORSKI CVIJET d.o.o. za turizam, ugostiteljstvo i usluge - ˝u likvidaciji˝, OIB 44077426656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MORSKI CVIJET d.o.o. za turizam, ugostiteljstvo i usluge - ˝u likvidaciji˝</izvorni_sadrzaj>
    <derivirana_varijabla naziv="DomainObject.Predmet.ProtustrankaIDrugi_1">MORSKI CVIJET d.o.o. za turizam, ugostiteljstvo i usluge - ˝u likvidaciji˝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MORSKI CVIJET d.o.o. za turizam, ugostiteljstvo i usluge - ˝u likvidaciji˝, OIB 44077426656, Svetog Dominika/bb, 20000 Dubrovnik</izvorni_sadrzaj>
    <derivirana_varijabla naziv="DomainObject.Predmet.ProtustrankaIDrugiAdressOIB_1">MORSKI CVIJET d.o.o. za turizam, ugostiteljstvo i usluge - ˝u likvidaciji˝, OIB 44077426656, Svetog Dominika/bb,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MORSKI CVIJET d.o.o. za turizam, ugostiteljstvo i usluge - ˝u likvidaciji˝</item>
    </izvorni_sadrzaj>
    <derivirana_varijabla naziv="DomainObject.Predmet.SudioniciListNaziv_1">
      <item>FINA, RC Split, Podružnica Dubrovnik</item>
      <item>MORSKI CVIJET d.o.o. za turizam, ugostiteljstvo i usluge - ˝u likvidaciji˝</item>
    </derivirana_varijabla>
  </DomainObject.Predmet.SudioniciListNaziv>
  <DomainObject.Predmet.SudioniciListAdressOIB>
    <izvorni_sadrzaj>
      <item>FINA, RC Split, Podružnica Dubrovnik, OIB 85821130368, Vukovarska 2,20000 Dubrovnik</item>
      <item>MORSKI CVIJET d.o.o. za turizam, ugostiteljstvo i usluge - ˝u likvidaciji˝, OIB 44077426656, Svetog Dominika/bb,20000 Dubrovnik</item>
    </izvorni_sadrzaj>
    <derivirana_varijabla naziv="DomainObject.Predmet.SudioniciListAdressOIB_1">
      <item>FINA, RC Split, Podružnica Dubrovnik, OIB 85821130368, Vukovarska 2,20000 Dubrovnik</item>
      <item>MORSKI CVIJET d.o.o. za turizam, ugostiteljstvo i usluge - ˝u likvidaciji˝, OIB 44077426656, Svetog Dominika/bb,20000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44077426656</item>
    </izvorni_sadrzaj>
    <derivirana_varijabla naziv="DomainObject.Predmet.SudioniciListNazivOIB_1">
      <item>, OIB 85821130368</item>
      <item>, OIB 44077426656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0B264-1D53-46D6-BBD4-3935DC175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290</properties:Words>
  <properties:Characters>1518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2015-12-03T13:23:00Z</dcterms:created>
  <dc:creator>Ante Kačić</dc:creator>
  <cp:lastModifiedBy>Katarina Franković</cp:lastModifiedBy>
  <cp:lastPrinted>2015-11-27T10:35:00Z</cp:lastPrinted>
  <dcterms:modified xmlns:xsi="http://www.w3.org/2001/XMLSchema-instance" xsi:type="dcterms:W3CDTF">2015-12-03T13:23:00Z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