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bbeca" w14:paraId="c2bbeca" w:rsidRDefault="00AD5409" w:rsidP="00D3740D" w:rsidR="00AD5409">
      <w:pPr>
        <w15:collapsed w:val="false"/>
        <w:rPr>
          <w:sz w:val="22"/>
          <w:szCs w:val="22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3740D" w:rsidP="00D3740D" w:rsidR="00D3740D" w:rsidRPr="00AC4413">
      <w:r w:rsidRPr="00EF5B57">
        <w:rPr>
          <w:sz w:val="22"/>
          <w:szCs w:val="22"/>
        </w:rPr>
        <w:t xml:space="preserve">   </w:t>
      </w:r>
      <w:r w:rsidRPr="00AC4413">
        <w:t xml:space="preserve">REPUBLIKA HRVATSKA </w:t>
      </w:r>
    </w:p>
    <w:p w:rsidRDefault="00D3740D" w:rsidP="00D3740D" w:rsidR="00D3740D" w:rsidRPr="00AC4413">
      <w:r w:rsidRPr="00AC4413">
        <w:t xml:space="preserve">TRGOVAČKI SUD U ZAGREBU </w:t>
      </w:r>
      <w:r w:rsidRPr="00AC4413">
        <w:tab/>
      </w:r>
      <w:r w:rsidRPr="00AC4413">
        <w:tab/>
      </w:r>
      <w:r w:rsidRPr="00AC4413">
        <w:tab/>
      </w:r>
      <w:r w:rsidRPr="00AC4413">
        <w:tab/>
      </w:r>
    </w:p>
    <w:p w:rsidRDefault="00D3740D" w:rsidP="00D3740D" w:rsidR="00D3740D" w:rsidRPr="00AC4413">
      <w:r w:rsidRPr="00AC4413">
        <w:t>Zagreb, Amruševa 2/II</w:t>
      </w:r>
      <w:r w:rsidRPr="00AC4413">
        <w:tab/>
      </w:r>
      <w:r w:rsidRPr="00AC4413">
        <w:tab/>
      </w:r>
      <w:r w:rsidRPr="00AC4413">
        <w:tab/>
      </w:r>
      <w:r w:rsidRPr="00AC4413">
        <w:tab/>
      </w:r>
      <w:r w:rsidRPr="00AC4413">
        <w:tab/>
      </w:r>
      <w:r w:rsidRPr="00AC4413">
        <w:tab/>
        <w:t>31-</w:t>
      </w:r>
      <w:r w:rsidR="00387CD1">
        <w:t>St-</w:t>
      </w:r>
      <w:r w:rsidR="00155416">
        <w:t>1509/16-35</w:t>
      </w:r>
    </w:p>
    <w:p w:rsidRDefault="00D3740D" w:rsidP="00D3740D" w:rsidR="00D3740D" w:rsidRPr="00AC4413"/>
    <w:p w:rsidRDefault="00D3740D" w:rsidP="00D3740D" w:rsidR="00D3740D" w:rsidRPr="00AC4413">
      <w:pPr>
        <w:jc w:val="center"/>
      </w:pPr>
      <w:r w:rsidRPr="00AC4413">
        <w:t>R E P U B L I K A   H R V AT S K A</w:t>
      </w:r>
    </w:p>
    <w:p w:rsidRDefault="00D3740D" w:rsidP="00D3740D" w:rsidR="00D3740D" w:rsidRPr="00AC4413">
      <w:pPr>
        <w:jc w:val="center"/>
      </w:pPr>
      <w:r w:rsidRPr="00AC4413">
        <w:t xml:space="preserve">R J E Š E N J E </w:t>
      </w:r>
    </w:p>
    <w:p w:rsidRDefault="00D3740D" w:rsidP="00D3740D" w:rsidR="00D3740D" w:rsidRPr="00AC4413">
      <w:pPr>
        <w:jc w:val="center"/>
      </w:pPr>
    </w:p>
    <w:p w:rsidRDefault="00D3740D" w:rsidP="00D3740D" w:rsidR="00D3740D">
      <w:r w:rsidRPr="00AC4413">
        <w:tab/>
        <w:t xml:space="preserve">TRGOVAČKI SUD U ZAGREBU po sucu Nadi Kraljić  u stečajnom </w:t>
      </w:r>
      <w:r w:rsidR="00677538">
        <w:t>postupku nad  stečajnim dužnikom</w:t>
      </w:r>
      <w:r w:rsidR="00677538" w:rsidRPr="00677538">
        <w:t xml:space="preserve"> </w:t>
      </w:r>
      <w:r w:rsidR="00155416">
        <w:t>NOVOGRADNJA-ZAGORKA d.o.o. Zagreb, Trakošćanska 32 MBS:</w:t>
      </w:r>
      <w:r w:rsidR="00155416" w:rsidRPr="00314C28">
        <w:t xml:space="preserve"> 080265392</w:t>
      </w:r>
      <w:r w:rsidR="00155416">
        <w:t xml:space="preserve"> OIB: </w:t>
      </w:r>
      <w:r w:rsidR="00155416" w:rsidRPr="00314C28">
        <w:t>62612798320</w:t>
      </w:r>
      <w:r w:rsidR="00155416">
        <w:t xml:space="preserve"> </w:t>
      </w:r>
      <w:r w:rsidRPr="00AC4413">
        <w:t>n</w:t>
      </w:r>
      <w:r w:rsidR="006474F2">
        <w:t xml:space="preserve">akon održanog ispitnog ročišta </w:t>
      </w:r>
      <w:r w:rsidR="00516736">
        <w:t xml:space="preserve">dana  </w:t>
      </w:r>
      <w:r w:rsidR="00155416">
        <w:t>21</w:t>
      </w:r>
      <w:r w:rsidR="004C3535">
        <w:t>. rujna</w:t>
      </w:r>
      <w:r w:rsidR="003D60F1">
        <w:t xml:space="preserve"> 2016.</w:t>
      </w:r>
      <w:r w:rsidRPr="00AC4413">
        <w:t xml:space="preserve">  godine</w:t>
      </w:r>
    </w:p>
    <w:p w:rsidRDefault="003D60F1" w:rsidP="00D3740D" w:rsidR="003D60F1" w:rsidRPr="00677538"/>
    <w:p w:rsidRDefault="00D3740D" w:rsidP="00D3740D" w:rsidR="00D3740D" w:rsidRPr="00677538">
      <w:pPr>
        <w:jc w:val="center"/>
      </w:pPr>
      <w:r w:rsidRPr="00677538">
        <w:t xml:space="preserve">r i j e š i o    j e </w:t>
      </w:r>
    </w:p>
    <w:p w:rsidRDefault="00D46BDA" w:rsidP="003D60F1" w:rsidR="003D60F1">
      <w:pPr>
        <w:jc w:val="both"/>
      </w:pPr>
      <w:r w:rsidRPr="006E5A3C">
        <w:tab/>
      </w:r>
      <w:r w:rsidRPr="006E5A3C">
        <w:tab/>
      </w:r>
      <w:r w:rsidRPr="006E5A3C">
        <w:tab/>
      </w:r>
      <w:r w:rsidRPr="006E5A3C">
        <w:tab/>
      </w:r>
      <w:r w:rsidRPr="006E5A3C">
        <w:tab/>
      </w:r>
      <w:r w:rsidRPr="006E5A3C">
        <w:tab/>
      </w:r>
      <w:r w:rsidRPr="006E5A3C">
        <w:tab/>
      </w:r>
      <w:r w:rsidR="00C56FCD">
        <w:rPr>
          <w:sz w:val="22"/>
          <w:szCs w:val="22"/>
        </w:rPr>
        <w:tab/>
      </w:r>
    </w:p>
    <w:p w:rsidRDefault="00155416" w:rsidP="00155416" w:rsidR="00155416" w:rsidRPr="006B7F41">
      <w:pPr>
        <w:ind w:firstLine="708"/>
        <w:jc w:val="both"/>
      </w:pPr>
    </w:p>
    <w:p w:rsidRDefault="00155416" w:rsidP="00155416" w:rsidR="00155416" w:rsidRPr="006B7F41">
      <w:pPr>
        <w:jc w:val="both"/>
      </w:pPr>
      <w:r w:rsidRPr="006B7F41">
        <w:t>I</w:t>
      </w:r>
      <w:r w:rsidRPr="006B7F41">
        <w:tab/>
        <w:t xml:space="preserve">UTVRĐENE TRAŽBINE VJEROVNIKA </w:t>
      </w:r>
      <w:r>
        <w:t xml:space="preserve">PRVOG </w:t>
      </w:r>
      <w:r w:rsidRPr="006B7F41">
        <w:t xml:space="preserve"> VIŠEG ISPLATNOG REDA </w:t>
      </w:r>
    </w:p>
    <w:tbl>
      <w:tblPr>
        <w:tblpPr w:tblpY="1" w:tblpXSpec="center" w:vertAnchor="text" w:rightFromText="180" w:leftFromText="180"/>
        <w:tblOverlap w:val="never"/>
        <w:tblW w:type="pct" w:w="4936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198"/>
        <w:gridCol w:w="1612"/>
        <w:gridCol w:w="1426"/>
        <w:gridCol w:w="1327"/>
        <w:gridCol w:w="1206"/>
        <w:gridCol w:w="1192"/>
        <w:gridCol w:w="1206"/>
      </w:tblGrid>
      <w:tr w:rsidTr="00F0523B" w:rsidR="00155416" w:rsidRPr="00921185">
        <w:trPr>
          <w:jc w:val="center"/>
        </w:trPr>
        <w:tc>
          <w:tcPr>
            <w:tcW w:type="pct" w:w="654"/>
            <w:vAlign w:val="center"/>
          </w:tcPr>
          <w:p w:rsidRDefault="00155416" w:rsidP="00F0523B" w:rsidR="00155416" w:rsidRPr="00921185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921185">
              <w:rPr>
                <w:rFonts w:hAnsi="Times New Roman" w:ascii="Times New Roman"/>
              </w:rPr>
              <w:t>Redni broj prijavljene tražbine</w:t>
            </w:r>
          </w:p>
        </w:tc>
        <w:tc>
          <w:tcPr>
            <w:tcW w:type="pct" w:w="879"/>
            <w:vAlign w:val="center"/>
          </w:tcPr>
          <w:p w:rsidRDefault="00155416" w:rsidP="00F0523B" w:rsidR="00155416" w:rsidRPr="00921185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921185">
              <w:rPr>
                <w:rFonts w:hAnsi="Times New Roman" w:ascii="Times New Roman"/>
              </w:rPr>
              <w:t>Ime i prezime / tvrtka  ili naziv vjerovnika</w:t>
            </w:r>
          </w:p>
        </w:tc>
        <w:tc>
          <w:tcPr>
            <w:tcW w:type="pct" w:w="778"/>
            <w:vAlign w:val="center"/>
          </w:tcPr>
          <w:p w:rsidRDefault="00155416" w:rsidP="00F0523B" w:rsidR="00155416" w:rsidRPr="00921185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921185">
              <w:rPr>
                <w:rFonts w:hAnsi="Times New Roman" w:ascii="Times New Roman"/>
              </w:rPr>
              <w:t xml:space="preserve">OIB vjerovnika </w:t>
            </w:r>
          </w:p>
        </w:tc>
        <w:tc>
          <w:tcPr>
            <w:tcW w:type="pct" w:w="724"/>
            <w:vAlign w:val="center"/>
          </w:tcPr>
          <w:p w:rsidRDefault="00155416" w:rsidP="00F0523B" w:rsidR="00155416" w:rsidRPr="00921185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921185">
              <w:rPr>
                <w:rFonts w:hAnsi="Times New Roman" w:ascii="Times New Roman"/>
              </w:rPr>
              <w:t>Adresa / sjedište vjerovnika</w:t>
            </w:r>
          </w:p>
        </w:tc>
        <w:tc>
          <w:tcPr>
            <w:tcW w:type="pct" w:w="658"/>
            <w:vAlign w:val="center"/>
          </w:tcPr>
          <w:p w:rsidRDefault="00155416" w:rsidP="00F0523B" w:rsidR="00155416" w:rsidRPr="00921185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921185">
              <w:rPr>
                <w:rFonts w:hAnsi="Times New Roman" w:ascii="Times New Roman"/>
              </w:rPr>
              <w:t>Iznos prijavljene tražbine (kn)</w:t>
            </w:r>
            <w:r w:rsidRPr="00921185">
              <w:rPr>
                <w:rStyle w:val="Referencafusnote"/>
                <w:rFonts w:hAnsi="Times New Roman" w:ascii="Times New Roman"/>
              </w:rPr>
              <w:footnoteReference w:id="1"/>
            </w:r>
          </w:p>
        </w:tc>
        <w:tc>
          <w:tcPr>
            <w:tcW w:type="pct" w:w="650"/>
            <w:vAlign w:val="center"/>
          </w:tcPr>
          <w:p w:rsidRDefault="00155416" w:rsidP="00F0523B" w:rsidR="00155416" w:rsidRPr="00921185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921185">
              <w:rPr>
                <w:rFonts w:hAnsi="Times New Roman" w:ascii="Times New Roman"/>
              </w:rPr>
              <w:t>Pravna osnova prijavljene tražbine</w:t>
            </w:r>
          </w:p>
        </w:tc>
        <w:tc>
          <w:tcPr>
            <w:tcW w:type="pct" w:w="658"/>
            <w:vAlign w:val="center"/>
          </w:tcPr>
          <w:p w:rsidRDefault="00155416" w:rsidP="00F0523B" w:rsidR="00155416" w:rsidRPr="00921185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921185">
              <w:rPr>
                <w:rFonts w:hAnsi="Times New Roman" w:ascii="Times New Roman"/>
              </w:rPr>
              <w:t>Iznos priznate tražbine</w:t>
            </w:r>
          </w:p>
          <w:p w:rsidRDefault="00155416" w:rsidP="00F0523B" w:rsidR="00155416" w:rsidRPr="00921185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921185">
              <w:rPr>
                <w:rFonts w:hAnsi="Times New Roman" w:ascii="Times New Roman"/>
              </w:rPr>
              <w:t>(kn)</w:t>
            </w:r>
          </w:p>
        </w:tc>
      </w:tr>
      <w:tr w:rsidTr="00F0523B" w:rsidR="00155416" w:rsidRPr="008E2BBE">
        <w:trPr>
          <w:jc w:val="center"/>
        </w:trPr>
        <w:tc>
          <w:tcPr>
            <w:tcW w:type="pct" w:w="654"/>
          </w:tcPr>
          <w:p w:rsidRDefault="00155416" w:rsidP="00F0523B" w:rsidR="00155416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 1.I. viši </w:t>
            </w:r>
          </w:p>
          <w:p w:rsidRDefault="00155416" w:rsidP="00F0523B" w:rsidR="00155416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     isplatni  </w:t>
            </w:r>
          </w:p>
          <w:p w:rsidRDefault="00155416" w:rsidP="00F0523B" w:rsidR="00155416" w:rsidRPr="006221A5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      red </w:t>
            </w:r>
          </w:p>
          <w:p w:rsidRDefault="00155416" w:rsidP="00F0523B" w:rsidR="00155416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879"/>
          </w:tcPr>
          <w:p w:rsidRDefault="00155416" w:rsidP="00F0523B" w:rsidR="00155416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Borovec </w:t>
            </w:r>
          </w:p>
          <w:p w:rsidRDefault="00155416" w:rsidP="00F0523B" w:rsidR="00155416" w:rsidRPr="006221A5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Zdravko </w:t>
            </w:r>
          </w:p>
        </w:tc>
        <w:tc>
          <w:tcPr>
            <w:tcW w:type="pct" w:w="778"/>
          </w:tcPr>
          <w:p w:rsidRDefault="00155416" w:rsidP="00F0523B" w:rsidR="00155416" w:rsidRPr="006221A5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35919493451</w:t>
            </w:r>
          </w:p>
        </w:tc>
        <w:tc>
          <w:tcPr>
            <w:tcW w:type="pct" w:w="724"/>
          </w:tcPr>
          <w:p w:rsidRDefault="00155416" w:rsidP="00F0523B" w:rsidR="00155416" w:rsidRPr="008E2BBE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Zagreb, Dugoratska 8</w:t>
            </w:r>
          </w:p>
        </w:tc>
        <w:tc>
          <w:tcPr>
            <w:tcW w:type="pct" w:w="658"/>
          </w:tcPr>
          <w:p w:rsidRDefault="00155416" w:rsidP="00F0523B" w:rsidR="00155416">
            <w:pPr>
              <w:pStyle w:val="Bezproreda"/>
              <w:rPr>
                <w:rFonts w:hAnsi="Times New Roman" w:ascii="Times New Roman"/>
              </w:rPr>
            </w:pPr>
            <w:r w:rsidRPr="008E2BBE">
              <w:rPr>
                <w:rFonts w:hAnsi="Times New Roman" w:ascii="Times New Roman"/>
              </w:rPr>
              <w:t>58.</w:t>
            </w:r>
            <w:r>
              <w:rPr>
                <w:rFonts w:hAnsi="Times New Roman" w:ascii="Times New Roman"/>
              </w:rPr>
              <w:t>694,49</w:t>
            </w:r>
          </w:p>
          <w:p w:rsidRDefault="00155416" w:rsidP="00F0523B" w:rsidR="00155416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bruto</w:t>
            </w:r>
          </w:p>
          <w:p w:rsidRDefault="00155416" w:rsidP="00F0523B" w:rsidR="00155416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25.920,73</w:t>
            </w:r>
          </w:p>
          <w:p w:rsidRDefault="00155416" w:rsidP="00F0523B" w:rsidR="00155416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neto</w:t>
            </w:r>
          </w:p>
          <w:p w:rsidRDefault="00155416" w:rsidP="00F0523B" w:rsidR="00155416" w:rsidRPr="008E2BBE">
            <w:pPr>
              <w:pStyle w:val="Bezproreda"/>
              <w:rPr>
                <w:rFonts w:hAnsi="Times New Roman" w:ascii="Times New Roman"/>
              </w:rPr>
            </w:pPr>
          </w:p>
        </w:tc>
        <w:tc>
          <w:tcPr>
            <w:tcW w:type="pct" w:w="650"/>
          </w:tcPr>
          <w:p w:rsidRDefault="00155416" w:rsidP="00F0523B" w:rsidR="00155416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radni </w:t>
            </w:r>
          </w:p>
          <w:p w:rsidRDefault="00155416" w:rsidP="00F0523B" w:rsidR="00155416" w:rsidRPr="008E2BBE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odnos</w:t>
            </w:r>
          </w:p>
        </w:tc>
        <w:tc>
          <w:tcPr>
            <w:tcW w:type="pct" w:w="658"/>
          </w:tcPr>
          <w:p w:rsidRDefault="00155416" w:rsidP="00F0523B" w:rsidR="00155416" w:rsidRPr="008E2BBE">
            <w:pPr>
              <w:pStyle w:val="Bezproreda"/>
              <w:rPr>
                <w:rFonts w:hAnsi="Times New Roman" w:ascii="Times New Roman"/>
              </w:rPr>
            </w:pPr>
            <w:r w:rsidRPr="008E2BBE">
              <w:rPr>
                <w:rFonts w:hAnsi="Times New Roman" w:ascii="Times New Roman"/>
              </w:rPr>
              <w:t>58.694,49</w:t>
            </w:r>
          </w:p>
          <w:p w:rsidRDefault="00155416" w:rsidP="00F0523B" w:rsidR="00155416" w:rsidRPr="008E2BBE">
            <w:pPr>
              <w:pStyle w:val="Bezproreda"/>
              <w:rPr>
                <w:rFonts w:hAnsi="Times New Roman" w:ascii="Times New Roman"/>
              </w:rPr>
            </w:pPr>
            <w:r w:rsidRPr="008E2BBE">
              <w:rPr>
                <w:rFonts w:hAnsi="Times New Roman" w:ascii="Times New Roman"/>
              </w:rPr>
              <w:t>bruto</w:t>
            </w:r>
          </w:p>
          <w:p w:rsidRDefault="00155416" w:rsidP="00F0523B" w:rsidR="00155416" w:rsidRPr="008E2BBE">
            <w:pPr>
              <w:pStyle w:val="Bezproreda"/>
              <w:rPr>
                <w:rFonts w:hAnsi="Times New Roman" w:ascii="Times New Roman"/>
              </w:rPr>
            </w:pPr>
            <w:r w:rsidRPr="008E2BBE">
              <w:rPr>
                <w:rFonts w:hAnsi="Times New Roman" w:ascii="Times New Roman"/>
              </w:rPr>
              <w:t>25.920,73</w:t>
            </w:r>
          </w:p>
          <w:p w:rsidRDefault="00155416" w:rsidP="00F0523B" w:rsidR="00155416" w:rsidRPr="008E2BBE">
            <w:pPr>
              <w:pStyle w:val="Bezproreda"/>
              <w:rPr>
                <w:rFonts w:hAnsi="Times New Roman" w:ascii="Times New Roman"/>
              </w:rPr>
            </w:pPr>
            <w:r w:rsidRPr="008E2BBE">
              <w:rPr>
                <w:rFonts w:hAnsi="Times New Roman" w:ascii="Times New Roman"/>
              </w:rPr>
              <w:t>neto</w:t>
            </w:r>
          </w:p>
        </w:tc>
      </w:tr>
      <w:tr w:rsidTr="00F0523B" w:rsidR="00155416" w:rsidRPr="008E2BBE">
        <w:trPr>
          <w:jc w:val="center"/>
        </w:trPr>
        <w:tc>
          <w:tcPr>
            <w:tcW w:type="pct" w:w="654"/>
          </w:tcPr>
          <w:p w:rsidRDefault="00155416" w:rsidP="00F0523B" w:rsidR="00155416" w:rsidRPr="008E2BBE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</w:t>
            </w:r>
            <w:r>
              <w:rPr>
                <w:rFonts w:hAnsi="Times New Roman" w:ascii="Times New Roman"/>
              </w:rPr>
              <w:t xml:space="preserve">.I. viši </w:t>
            </w:r>
          </w:p>
          <w:p w:rsidRDefault="00155416" w:rsidP="00F0523B" w:rsidR="00155416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   i</w:t>
            </w:r>
            <w:r w:rsidRPr="008E2BBE">
              <w:rPr>
                <w:rFonts w:hAnsi="Times New Roman" w:ascii="Times New Roman"/>
              </w:rPr>
              <w:t xml:space="preserve">splatni </w:t>
            </w:r>
          </w:p>
          <w:p w:rsidRDefault="00155416" w:rsidP="00F0523B" w:rsidR="00155416" w:rsidRPr="008E2BBE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    red         </w:t>
            </w:r>
          </w:p>
          <w:p w:rsidRDefault="00155416" w:rsidP="00F0523B" w:rsidR="00155416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879"/>
          </w:tcPr>
          <w:p w:rsidRDefault="00155416" w:rsidP="00F0523B" w:rsidR="00155416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Horvantinčić</w:t>
            </w:r>
          </w:p>
          <w:p w:rsidRDefault="00155416" w:rsidP="00F0523B" w:rsidR="00155416" w:rsidRPr="008E2BBE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Dražen</w:t>
            </w:r>
          </w:p>
        </w:tc>
        <w:tc>
          <w:tcPr>
            <w:tcW w:type="pct" w:w="778"/>
          </w:tcPr>
          <w:p w:rsidRDefault="00155416" w:rsidP="00F0523B" w:rsidR="00155416" w:rsidRPr="008E2BBE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20288611397</w:t>
            </w:r>
          </w:p>
        </w:tc>
        <w:tc>
          <w:tcPr>
            <w:tcW w:type="pct" w:w="724"/>
          </w:tcPr>
          <w:p w:rsidRDefault="00155416" w:rsidP="00F0523B" w:rsidR="00155416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Zagreb, Bašćanske</w:t>
            </w:r>
          </w:p>
          <w:p w:rsidRDefault="00155416" w:rsidP="00F0523B" w:rsidR="00155416" w:rsidRPr="008E2BBE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ploče 2. </w:t>
            </w:r>
          </w:p>
        </w:tc>
        <w:tc>
          <w:tcPr>
            <w:tcW w:type="pct" w:w="658"/>
          </w:tcPr>
          <w:p w:rsidRDefault="00155416" w:rsidP="00F0523B" w:rsidR="00155416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56.648,08</w:t>
            </w:r>
          </w:p>
          <w:p w:rsidRDefault="00155416" w:rsidP="00F0523B" w:rsidR="00155416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bruto</w:t>
            </w:r>
          </w:p>
          <w:p w:rsidRDefault="00155416" w:rsidP="00F0523B" w:rsidR="00155416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25.220,73 </w:t>
            </w:r>
          </w:p>
          <w:p w:rsidRDefault="00155416" w:rsidP="00F0523B" w:rsidR="00155416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neto</w:t>
            </w:r>
          </w:p>
          <w:p w:rsidRDefault="00155416" w:rsidP="00F0523B" w:rsidR="00155416" w:rsidRPr="008E2BBE">
            <w:pPr>
              <w:pStyle w:val="Bezproreda"/>
              <w:rPr>
                <w:rFonts w:hAnsi="Times New Roman" w:ascii="Times New Roman"/>
              </w:rPr>
            </w:pPr>
          </w:p>
        </w:tc>
        <w:tc>
          <w:tcPr>
            <w:tcW w:type="pct" w:w="650"/>
          </w:tcPr>
          <w:p w:rsidRDefault="00155416" w:rsidP="00F0523B" w:rsidR="00155416">
            <w:pPr>
              <w:pStyle w:val="Bezproreda"/>
              <w:rPr>
                <w:rFonts w:hAnsi="Times New Roman" w:ascii="Times New Roman"/>
              </w:rPr>
            </w:pPr>
            <w:r w:rsidRPr="008E2BBE">
              <w:rPr>
                <w:rFonts w:hAnsi="Times New Roman" w:ascii="Times New Roman"/>
              </w:rPr>
              <w:t xml:space="preserve">radni </w:t>
            </w:r>
          </w:p>
          <w:p w:rsidRDefault="00155416" w:rsidP="00F0523B" w:rsidR="00155416" w:rsidRPr="008E2BBE">
            <w:pPr>
              <w:pStyle w:val="Bezproreda"/>
              <w:rPr>
                <w:rFonts w:hAnsi="Times New Roman" w:ascii="Times New Roman"/>
              </w:rPr>
            </w:pPr>
            <w:r w:rsidRPr="008E2BBE">
              <w:rPr>
                <w:rFonts w:hAnsi="Times New Roman" w:ascii="Times New Roman"/>
              </w:rPr>
              <w:t>odnos</w:t>
            </w:r>
          </w:p>
        </w:tc>
        <w:tc>
          <w:tcPr>
            <w:tcW w:type="pct" w:w="658"/>
          </w:tcPr>
          <w:p w:rsidRDefault="00155416" w:rsidP="00F0523B" w:rsidR="00155416" w:rsidRPr="008E2BBE">
            <w:pPr>
              <w:pStyle w:val="Bezproreda"/>
              <w:rPr>
                <w:rFonts w:hAnsi="Times New Roman" w:ascii="Times New Roman"/>
              </w:rPr>
            </w:pPr>
            <w:r w:rsidRPr="008E2BBE">
              <w:rPr>
                <w:rFonts w:hAnsi="Times New Roman" w:ascii="Times New Roman"/>
              </w:rPr>
              <w:t>56.648,08</w:t>
            </w:r>
          </w:p>
          <w:p w:rsidRDefault="00155416" w:rsidP="00F0523B" w:rsidR="00155416" w:rsidRPr="008E2BBE">
            <w:pPr>
              <w:pStyle w:val="Bezproreda"/>
              <w:rPr>
                <w:rFonts w:hAnsi="Times New Roman" w:ascii="Times New Roman"/>
              </w:rPr>
            </w:pPr>
            <w:r w:rsidRPr="008E2BBE">
              <w:rPr>
                <w:rFonts w:hAnsi="Times New Roman" w:ascii="Times New Roman"/>
              </w:rPr>
              <w:t>bruto</w:t>
            </w:r>
          </w:p>
          <w:p w:rsidRDefault="00155416" w:rsidP="00F0523B" w:rsidR="00155416" w:rsidRPr="008E2BBE">
            <w:pPr>
              <w:pStyle w:val="Bezproreda"/>
              <w:rPr>
                <w:rFonts w:hAnsi="Times New Roman" w:ascii="Times New Roman"/>
              </w:rPr>
            </w:pPr>
            <w:r w:rsidRPr="008E2BBE">
              <w:rPr>
                <w:rFonts w:hAnsi="Times New Roman" w:ascii="Times New Roman"/>
              </w:rPr>
              <w:t xml:space="preserve">25.220,73 </w:t>
            </w:r>
          </w:p>
          <w:p w:rsidRDefault="00155416" w:rsidP="00F0523B" w:rsidR="00155416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8E2BBE">
              <w:rPr>
                <w:rFonts w:hAnsi="Times New Roman" w:ascii="Times New Roman"/>
              </w:rPr>
              <w:t>neto</w:t>
            </w:r>
          </w:p>
        </w:tc>
      </w:tr>
      <w:tr w:rsidTr="00F0523B" w:rsidR="00155416" w:rsidRPr="00235776">
        <w:trPr>
          <w:trHeight w:val="684"/>
          <w:jc w:val="center"/>
        </w:trPr>
        <w:tc>
          <w:tcPr>
            <w:tcW w:type="pct" w:w="654"/>
          </w:tcPr>
          <w:p w:rsidRDefault="00155416" w:rsidP="00F0523B" w:rsidR="00155416" w:rsidRPr="00235776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3.I.</w:t>
            </w:r>
            <w:r w:rsidRPr="00235776">
              <w:rPr>
                <w:rFonts w:hAnsi="Times New Roman" w:ascii="Times New Roman"/>
              </w:rPr>
              <w:t xml:space="preserve"> viši </w:t>
            </w:r>
          </w:p>
          <w:p w:rsidRDefault="00155416" w:rsidP="00F0523B" w:rsidR="00155416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  isplatni </w:t>
            </w:r>
          </w:p>
          <w:p w:rsidRDefault="00155416" w:rsidP="00F0523B" w:rsidR="00155416" w:rsidRPr="00235776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    red </w:t>
            </w:r>
          </w:p>
        </w:tc>
        <w:tc>
          <w:tcPr>
            <w:tcW w:type="pct" w:w="879"/>
          </w:tcPr>
          <w:p w:rsidRDefault="00155416" w:rsidP="00F0523B" w:rsidR="00155416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Ilijaš Stjepan</w:t>
            </w:r>
          </w:p>
          <w:p w:rsidRDefault="00155416" w:rsidP="00F0523B" w:rsidR="00155416" w:rsidRPr="00235776">
            <w:pPr>
              <w:pStyle w:val="Bezproreda"/>
              <w:rPr>
                <w:rFonts w:hAnsi="Times New Roman" w:ascii="Times New Roman"/>
              </w:rPr>
            </w:pPr>
          </w:p>
        </w:tc>
        <w:tc>
          <w:tcPr>
            <w:tcW w:type="pct" w:w="778"/>
          </w:tcPr>
          <w:p w:rsidRDefault="00155416" w:rsidP="00F0523B" w:rsidR="00155416" w:rsidRPr="00235776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26917944998</w:t>
            </w:r>
          </w:p>
        </w:tc>
        <w:tc>
          <w:tcPr>
            <w:tcW w:type="pct" w:w="724"/>
          </w:tcPr>
          <w:p w:rsidRDefault="00155416" w:rsidP="00F0523B" w:rsidR="00155416" w:rsidRPr="00235776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Zagreb, Šibenska 4</w:t>
            </w:r>
          </w:p>
        </w:tc>
        <w:tc>
          <w:tcPr>
            <w:tcW w:type="pct" w:w="658"/>
          </w:tcPr>
          <w:p w:rsidRDefault="00155416" w:rsidP="00F0523B" w:rsidR="00155416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42.592,39</w:t>
            </w:r>
          </w:p>
          <w:p w:rsidRDefault="00155416" w:rsidP="00F0523B" w:rsidR="00155416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bruto</w:t>
            </w:r>
          </w:p>
          <w:p w:rsidRDefault="00155416" w:rsidP="00F0523B" w:rsidR="00155416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21.686,73</w:t>
            </w:r>
          </w:p>
          <w:p w:rsidRDefault="00155416" w:rsidP="00F0523B" w:rsidR="00155416" w:rsidRPr="00235776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neto</w:t>
            </w:r>
          </w:p>
        </w:tc>
        <w:tc>
          <w:tcPr>
            <w:tcW w:type="pct" w:w="650"/>
          </w:tcPr>
          <w:p w:rsidRDefault="00155416" w:rsidP="00F0523B" w:rsidR="0015541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radni </w:t>
            </w:r>
          </w:p>
          <w:p w:rsidRDefault="00155416" w:rsidP="00F0523B" w:rsidR="00155416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odnos</w:t>
            </w:r>
          </w:p>
        </w:tc>
        <w:tc>
          <w:tcPr>
            <w:tcW w:type="pct" w:w="658"/>
          </w:tcPr>
          <w:p w:rsidRDefault="00155416" w:rsidP="00F0523B" w:rsidR="00155416" w:rsidRPr="00235776">
            <w:pPr>
              <w:pStyle w:val="Bezproreda"/>
              <w:rPr>
                <w:rFonts w:hAnsi="Times New Roman" w:ascii="Times New Roman"/>
              </w:rPr>
            </w:pPr>
            <w:r w:rsidRPr="00235776">
              <w:rPr>
                <w:rFonts w:hAnsi="Times New Roman" w:ascii="Times New Roman"/>
              </w:rPr>
              <w:t>42.592,39</w:t>
            </w:r>
          </w:p>
          <w:p w:rsidRDefault="00155416" w:rsidP="00F0523B" w:rsidR="00155416" w:rsidRPr="00235776">
            <w:pPr>
              <w:pStyle w:val="Bezproreda"/>
              <w:rPr>
                <w:rFonts w:hAnsi="Times New Roman" w:ascii="Times New Roman"/>
              </w:rPr>
            </w:pPr>
            <w:r w:rsidRPr="00235776">
              <w:rPr>
                <w:rFonts w:hAnsi="Times New Roman" w:ascii="Times New Roman"/>
              </w:rPr>
              <w:t>bruto</w:t>
            </w:r>
          </w:p>
          <w:p w:rsidRDefault="00155416" w:rsidP="00F0523B" w:rsidR="00155416" w:rsidRPr="00235776">
            <w:pPr>
              <w:pStyle w:val="Bezproreda"/>
              <w:rPr>
                <w:rFonts w:hAnsi="Times New Roman" w:ascii="Times New Roman"/>
              </w:rPr>
            </w:pPr>
            <w:r w:rsidRPr="00235776">
              <w:rPr>
                <w:rFonts w:hAnsi="Times New Roman" w:ascii="Times New Roman"/>
              </w:rPr>
              <w:t>21.686,73</w:t>
            </w:r>
          </w:p>
          <w:p w:rsidRDefault="00155416" w:rsidP="00F0523B" w:rsidR="00155416" w:rsidRPr="00235776">
            <w:pPr>
              <w:pStyle w:val="Bezproreda"/>
              <w:rPr>
                <w:rFonts w:hAnsi="Times New Roman" w:ascii="Times New Roman"/>
              </w:rPr>
            </w:pPr>
            <w:r w:rsidRPr="00235776">
              <w:rPr>
                <w:rFonts w:hAnsi="Times New Roman" w:ascii="Times New Roman"/>
              </w:rPr>
              <w:t>neto</w:t>
            </w:r>
          </w:p>
        </w:tc>
      </w:tr>
      <w:tr w:rsidTr="00F0523B" w:rsidR="00155416" w:rsidRPr="00B40BEB">
        <w:trPr>
          <w:trHeight w:val="679"/>
          <w:jc w:val="center"/>
        </w:trPr>
        <w:tc>
          <w:tcPr>
            <w:tcW w:type="pct" w:w="654"/>
          </w:tcPr>
          <w:p w:rsidRDefault="00155416" w:rsidP="00F0523B" w:rsidR="00155416" w:rsidRPr="00235776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.</w:t>
            </w:r>
            <w:r w:rsidRPr="00235776">
              <w:rPr>
                <w:rFonts w:hAnsi="Times New Roman" w:ascii="Times New Roman"/>
              </w:rPr>
              <w:t xml:space="preserve">4. I. viši </w:t>
            </w:r>
          </w:p>
          <w:p w:rsidRDefault="00155416" w:rsidP="00F0523B" w:rsidR="00155416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   isplatni</w:t>
            </w:r>
          </w:p>
          <w:p w:rsidRDefault="00155416" w:rsidP="00F0523B" w:rsidR="00155416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</w:rPr>
              <w:t xml:space="preserve">     </w:t>
            </w:r>
            <w:r w:rsidRPr="00235776">
              <w:rPr>
                <w:rFonts w:hAnsi="Times New Roman" w:ascii="Times New Roman"/>
              </w:rPr>
              <w:t>red</w:t>
            </w:r>
          </w:p>
        </w:tc>
        <w:tc>
          <w:tcPr>
            <w:tcW w:type="pct" w:w="879"/>
          </w:tcPr>
          <w:p w:rsidRDefault="00155416" w:rsidP="00F0523B" w:rsidR="00155416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Sigur Damir </w:t>
            </w:r>
          </w:p>
          <w:p w:rsidRDefault="00155416" w:rsidP="00F0523B" w:rsidR="00155416" w:rsidRPr="00235776">
            <w:pPr>
              <w:pStyle w:val="Bezproreda"/>
              <w:rPr>
                <w:rFonts w:hAnsi="Times New Roman" w:ascii="Times New Roman"/>
              </w:rPr>
            </w:pPr>
          </w:p>
        </w:tc>
        <w:tc>
          <w:tcPr>
            <w:tcW w:type="pct" w:w="778"/>
          </w:tcPr>
          <w:p w:rsidRDefault="00155416" w:rsidP="00F0523B" w:rsidR="00155416" w:rsidRPr="00235776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65812993747</w:t>
            </w:r>
          </w:p>
        </w:tc>
        <w:tc>
          <w:tcPr>
            <w:tcW w:type="pct" w:w="724"/>
          </w:tcPr>
          <w:p w:rsidRDefault="00155416" w:rsidP="00F0523B" w:rsidR="00155416" w:rsidRPr="00235776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Lekenik, Zagrebačka 145 A</w:t>
            </w:r>
          </w:p>
        </w:tc>
        <w:tc>
          <w:tcPr>
            <w:tcW w:type="pct" w:w="658"/>
          </w:tcPr>
          <w:p w:rsidRDefault="00155416" w:rsidP="00F0523B" w:rsidR="00155416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58.994,48</w:t>
            </w:r>
          </w:p>
          <w:p w:rsidRDefault="00155416" w:rsidP="00F0523B" w:rsidR="00155416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Bruto</w:t>
            </w:r>
          </w:p>
          <w:p w:rsidRDefault="00155416" w:rsidP="00F0523B" w:rsidR="00155416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26.191.57</w:t>
            </w:r>
          </w:p>
          <w:p w:rsidRDefault="00155416" w:rsidP="00F0523B" w:rsidR="00155416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neto</w:t>
            </w:r>
          </w:p>
          <w:p w:rsidRDefault="00155416" w:rsidP="00F0523B" w:rsidR="00155416" w:rsidRPr="00235776">
            <w:pPr>
              <w:pStyle w:val="Bezproreda"/>
              <w:rPr>
                <w:rFonts w:hAnsi="Times New Roman" w:ascii="Times New Roman"/>
              </w:rPr>
            </w:pPr>
          </w:p>
        </w:tc>
        <w:tc>
          <w:tcPr>
            <w:tcW w:type="pct" w:w="650"/>
          </w:tcPr>
          <w:p w:rsidRDefault="00155416" w:rsidP="00F0523B" w:rsidR="0015541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radni</w:t>
            </w:r>
          </w:p>
          <w:p w:rsidRDefault="00155416" w:rsidP="00F0523B" w:rsidR="00155416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odnos</w:t>
            </w:r>
          </w:p>
        </w:tc>
        <w:tc>
          <w:tcPr>
            <w:tcW w:type="pct" w:w="658"/>
          </w:tcPr>
          <w:p w:rsidRDefault="00155416" w:rsidP="00F0523B" w:rsidR="00155416" w:rsidRPr="00235776">
            <w:pPr>
              <w:pStyle w:val="Bezproreda"/>
              <w:rPr>
                <w:rFonts w:hAnsi="Times New Roman" w:ascii="Times New Roman"/>
              </w:rPr>
            </w:pPr>
            <w:r w:rsidRPr="00235776">
              <w:rPr>
                <w:rFonts w:hAnsi="Times New Roman" w:ascii="Times New Roman"/>
              </w:rPr>
              <w:t>58.994,48</w:t>
            </w:r>
          </w:p>
          <w:p w:rsidRDefault="00155416" w:rsidP="00F0523B" w:rsidR="00155416">
            <w:pPr>
              <w:pStyle w:val="Bezproreda"/>
              <w:rPr>
                <w:rFonts w:hAnsi="Times New Roman" w:ascii="Times New Roman"/>
              </w:rPr>
            </w:pPr>
            <w:r w:rsidRPr="00235776">
              <w:rPr>
                <w:rFonts w:hAnsi="Times New Roman" w:ascii="Times New Roman"/>
              </w:rPr>
              <w:t>Bruto</w:t>
            </w:r>
          </w:p>
          <w:p w:rsidRDefault="00155416" w:rsidP="00F0523B" w:rsidR="00155416" w:rsidRPr="00235776">
            <w:pPr>
              <w:pStyle w:val="Bezproreda"/>
              <w:rPr>
                <w:rFonts w:hAnsi="Times New Roman" w:ascii="Times New Roman"/>
              </w:rPr>
            </w:pPr>
            <w:r w:rsidRPr="00235776">
              <w:rPr>
                <w:rFonts w:hAnsi="Times New Roman" w:ascii="Times New Roman"/>
              </w:rPr>
              <w:t>26.191.57 neto</w:t>
            </w:r>
          </w:p>
          <w:p w:rsidRDefault="00155416" w:rsidP="00F0523B" w:rsidR="00155416" w:rsidRPr="00235776">
            <w:pPr>
              <w:pStyle w:val="Bezproreda"/>
              <w:rPr>
                <w:rFonts w:hAnsi="Times New Roman" w:ascii="Times New Roman"/>
              </w:rPr>
            </w:pPr>
          </w:p>
          <w:p w:rsidRDefault="00155416" w:rsidP="00F0523B" w:rsidR="00155416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F0523B" w:rsidR="00155416" w:rsidRPr="00B40BEB">
        <w:trPr>
          <w:trHeight w:val="704"/>
          <w:jc w:val="center"/>
        </w:trPr>
        <w:tc>
          <w:tcPr>
            <w:tcW w:type="pct" w:w="654"/>
          </w:tcPr>
          <w:p w:rsidRDefault="00155416" w:rsidP="00F0523B" w:rsidR="00155416" w:rsidRPr="00921185">
            <w:pPr>
              <w:pStyle w:val="Bezproreda"/>
              <w:rPr>
                <w:rFonts w:hAnsi="Times New Roman" w:ascii="Times New Roman"/>
              </w:rPr>
            </w:pPr>
            <w:r w:rsidRPr="00921185">
              <w:rPr>
                <w:rFonts w:hAnsi="Times New Roman" w:ascii="Times New Roman"/>
              </w:rPr>
              <w:lastRenderedPageBreak/>
              <w:t>5.</w:t>
            </w:r>
            <w:r>
              <w:rPr>
                <w:rFonts w:hAnsi="Times New Roman" w:ascii="Times New Roman"/>
              </w:rPr>
              <w:t xml:space="preserve"> </w:t>
            </w:r>
            <w:r w:rsidRPr="00921185">
              <w:rPr>
                <w:rFonts w:hAnsi="Times New Roman" w:ascii="Times New Roman"/>
              </w:rPr>
              <w:t xml:space="preserve"> I. viši </w:t>
            </w:r>
          </w:p>
          <w:p w:rsidRDefault="00155416" w:rsidP="00F0523B" w:rsidR="00155416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   isplatni</w:t>
            </w:r>
          </w:p>
          <w:p w:rsidRDefault="00155416" w:rsidP="00F0523B" w:rsidR="00155416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</w:rPr>
              <w:t xml:space="preserve">     </w:t>
            </w:r>
            <w:r w:rsidRPr="00921185">
              <w:rPr>
                <w:rFonts w:hAnsi="Times New Roman" w:ascii="Times New Roman"/>
              </w:rPr>
              <w:t xml:space="preserve"> red</w:t>
            </w:r>
          </w:p>
        </w:tc>
        <w:tc>
          <w:tcPr>
            <w:tcW w:type="pct" w:w="879"/>
          </w:tcPr>
          <w:p w:rsidRDefault="00155416" w:rsidP="00F0523B" w:rsidR="00155416" w:rsidRPr="00235776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Šipek Milan</w:t>
            </w:r>
          </w:p>
        </w:tc>
        <w:tc>
          <w:tcPr>
            <w:tcW w:type="pct" w:w="778"/>
          </w:tcPr>
          <w:p w:rsidRDefault="00155416" w:rsidP="00F0523B" w:rsidR="00155416" w:rsidRPr="00235776">
            <w:pPr>
              <w:pStyle w:val="Bezproreda"/>
              <w:rPr>
                <w:rFonts w:hAnsi="Times New Roman" w:ascii="Times New Roman"/>
              </w:rPr>
            </w:pPr>
            <w:r w:rsidRPr="00235776">
              <w:rPr>
                <w:rFonts w:hAnsi="Times New Roman" w:ascii="Times New Roman"/>
              </w:rPr>
              <w:t>38516047282</w:t>
            </w:r>
          </w:p>
        </w:tc>
        <w:tc>
          <w:tcPr>
            <w:tcW w:type="pct" w:w="724"/>
          </w:tcPr>
          <w:p w:rsidRDefault="00155416" w:rsidP="00F0523B" w:rsidR="00155416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Zagreb, Stobrečka 10</w:t>
            </w:r>
          </w:p>
        </w:tc>
        <w:tc>
          <w:tcPr>
            <w:tcW w:type="pct" w:w="658"/>
          </w:tcPr>
          <w:p w:rsidRDefault="00155416" w:rsidP="00F0523B" w:rsidR="00155416">
            <w:pPr>
              <w:pStyle w:val="Bezproreda"/>
              <w:rPr>
                <w:rFonts w:hAnsi="Times New Roman" w:ascii="Times New Roman"/>
              </w:rPr>
            </w:pPr>
            <w:r w:rsidRPr="00235776">
              <w:rPr>
                <w:rFonts w:hAnsi="Times New Roman" w:ascii="Times New Roman"/>
              </w:rPr>
              <w:t>304.128,16</w:t>
            </w:r>
          </w:p>
          <w:p w:rsidRDefault="00155416" w:rsidP="00F0523B" w:rsidR="00155416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bruto</w:t>
            </w:r>
          </w:p>
          <w:p w:rsidRDefault="00155416" w:rsidP="00F0523B" w:rsidR="00155416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207.104,89</w:t>
            </w:r>
          </w:p>
          <w:p w:rsidRDefault="00155416" w:rsidP="00F0523B" w:rsidR="00155416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neto</w:t>
            </w:r>
          </w:p>
          <w:p w:rsidRDefault="00155416" w:rsidP="00F0523B" w:rsidR="00155416" w:rsidRPr="00235776">
            <w:pPr>
              <w:pStyle w:val="Bezproreda"/>
              <w:rPr>
                <w:rFonts w:hAnsi="Times New Roman" w:ascii="Times New Roman"/>
              </w:rPr>
            </w:pPr>
          </w:p>
        </w:tc>
        <w:tc>
          <w:tcPr>
            <w:tcW w:type="pct" w:w="650"/>
          </w:tcPr>
          <w:p w:rsidRDefault="00155416" w:rsidP="00F0523B" w:rsidR="00155416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radni </w:t>
            </w:r>
          </w:p>
          <w:p w:rsidRDefault="00155416" w:rsidP="00F0523B" w:rsidR="00155416" w:rsidRPr="00E25FE3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odnos </w:t>
            </w:r>
          </w:p>
        </w:tc>
        <w:tc>
          <w:tcPr>
            <w:tcW w:type="pct" w:w="658"/>
          </w:tcPr>
          <w:p w:rsidRDefault="00155416" w:rsidP="00F0523B" w:rsidR="00155416" w:rsidRPr="00E25FE3">
            <w:pPr>
              <w:pStyle w:val="Bezproreda"/>
              <w:rPr>
                <w:rFonts w:hAnsi="Times New Roman" w:ascii="Times New Roman"/>
              </w:rPr>
            </w:pPr>
            <w:r w:rsidRPr="00E25FE3">
              <w:rPr>
                <w:rFonts w:hAnsi="Times New Roman" w:ascii="Times New Roman"/>
              </w:rPr>
              <w:t>304.128,16</w:t>
            </w:r>
          </w:p>
          <w:p w:rsidRDefault="00155416" w:rsidP="00F0523B" w:rsidR="00155416" w:rsidRPr="00E25FE3">
            <w:pPr>
              <w:pStyle w:val="Bezproreda"/>
              <w:rPr>
                <w:rFonts w:hAnsi="Times New Roman" w:ascii="Times New Roman"/>
              </w:rPr>
            </w:pPr>
            <w:r w:rsidRPr="00E25FE3">
              <w:rPr>
                <w:rFonts w:hAnsi="Times New Roman" w:ascii="Times New Roman"/>
              </w:rPr>
              <w:t>bruto</w:t>
            </w:r>
          </w:p>
          <w:p w:rsidRDefault="00155416" w:rsidP="00F0523B" w:rsidR="00155416" w:rsidRPr="00E25FE3">
            <w:pPr>
              <w:pStyle w:val="Bezproreda"/>
              <w:rPr>
                <w:rFonts w:hAnsi="Times New Roman" w:ascii="Times New Roman"/>
              </w:rPr>
            </w:pPr>
            <w:r w:rsidRPr="00E25FE3">
              <w:rPr>
                <w:rFonts w:hAnsi="Times New Roman" w:ascii="Times New Roman"/>
              </w:rPr>
              <w:t>207.104,89</w:t>
            </w:r>
          </w:p>
          <w:p w:rsidRDefault="00155416" w:rsidP="00F0523B" w:rsidR="00155416" w:rsidRPr="00E25FE3">
            <w:pPr>
              <w:pStyle w:val="Bezproreda"/>
              <w:rPr>
                <w:rFonts w:hAnsi="Times New Roman" w:ascii="Times New Roman"/>
              </w:rPr>
            </w:pPr>
            <w:r w:rsidRPr="00E25FE3">
              <w:rPr>
                <w:rFonts w:hAnsi="Times New Roman" w:ascii="Times New Roman"/>
              </w:rPr>
              <w:t>neto</w:t>
            </w:r>
          </w:p>
        </w:tc>
      </w:tr>
      <w:tr w:rsidTr="00F0523B" w:rsidR="00155416" w:rsidRPr="00B40BEB">
        <w:trPr>
          <w:trHeight w:val="700"/>
          <w:jc w:val="center"/>
        </w:trPr>
        <w:tc>
          <w:tcPr>
            <w:tcW w:type="pct" w:w="654"/>
          </w:tcPr>
          <w:p w:rsidRDefault="00155416" w:rsidP="00F0523B" w:rsidR="00155416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6.  I. viši</w:t>
            </w:r>
          </w:p>
          <w:p w:rsidRDefault="00155416" w:rsidP="00F0523B" w:rsidR="00155416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    isplatni</w:t>
            </w:r>
          </w:p>
          <w:p w:rsidRDefault="00155416" w:rsidP="00F0523B" w:rsidR="00155416" w:rsidRPr="00E25FE3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     red</w:t>
            </w:r>
          </w:p>
        </w:tc>
        <w:tc>
          <w:tcPr>
            <w:tcW w:type="pct" w:w="879"/>
          </w:tcPr>
          <w:p w:rsidRDefault="00155416" w:rsidP="00F0523B" w:rsidR="00155416" w:rsidRPr="00E25FE3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Mužak Božidar </w:t>
            </w:r>
          </w:p>
        </w:tc>
        <w:tc>
          <w:tcPr>
            <w:tcW w:type="pct" w:w="778"/>
          </w:tcPr>
          <w:p w:rsidRDefault="00155416" w:rsidP="00F0523B" w:rsidR="00155416" w:rsidRPr="00E25FE3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89037552664</w:t>
            </w:r>
          </w:p>
        </w:tc>
        <w:tc>
          <w:tcPr>
            <w:tcW w:type="pct" w:w="724"/>
          </w:tcPr>
          <w:p w:rsidRDefault="00155416" w:rsidP="00F0523B" w:rsidR="00155416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Hum na Sutli,</w:t>
            </w:r>
          </w:p>
          <w:p w:rsidRDefault="00155416" w:rsidP="00F0523B" w:rsidR="00155416" w:rsidRPr="00E25FE3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Radešići 43</w:t>
            </w:r>
          </w:p>
        </w:tc>
        <w:tc>
          <w:tcPr>
            <w:tcW w:type="pct" w:w="658"/>
          </w:tcPr>
          <w:p w:rsidRDefault="00155416" w:rsidP="00F0523B" w:rsidR="00155416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57.123,08</w:t>
            </w:r>
          </w:p>
          <w:p w:rsidRDefault="00155416" w:rsidP="00F0523B" w:rsidR="00155416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bruto</w:t>
            </w:r>
          </w:p>
          <w:p w:rsidRDefault="00155416" w:rsidP="00F0523B" w:rsidR="00155416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24.365,73</w:t>
            </w:r>
          </w:p>
          <w:p w:rsidRDefault="00155416" w:rsidP="00F0523B" w:rsidR="00155416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neto</w:t>
            </w:r>
          </w:p>
          <w:p w:rsidRDefault="00155416" w:rsidP="00F0523B" w:rsidR="00155416" w:rsidRPr="00E25FE3">
            <w:pPr>
              <w:pStyle w:val="Bezproreda"/>
              <w:rPr>
                <w:rFonts w:hAnsi="Times New Roman" w:ascii="Times New Roman"/>
              </w:rPr>
            </w:pPr>
          </w:p>
        </w:tc>
        <w:tc>
          <w:tcPr>
            <w:tcW w:type="pct" w:w="650"/>
          </w:tcPr>
          <w:p w:rsidRDefault="00155416" w:rsidP="00F0523B" w:rsidR="0015541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radni </w:t>
            </w:r>
          </w:p>
          <w:p w:rsidRDefault="00155416" w:rsidP="00F0523B" w:rsidR="00155416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odnos</w:t>
            </w:r>
          </w:p>
        </w:tc>
        <w:tc>
          <w:tcPr>
            <w:tcW w:type="pct" w:w="658"/>
          </w:tcPr>
          <w:p w:rsidRDefault="00155416" w:rsidP="00F0523B" w:rsidR="00155416" w:rsidRPr="00E25FE3">
            <w:pPr>
              <w:pStyle w:val="Bezproreda"/>
              <w:rPr>
                <w:rFonts w:hAnsi="Times New Roman" w:ascii="Times New Roman"/>
              </w:rPr>
            </w:pPr>
            <w:r w:rsidRPr="00E25FE3">
              <w:rPr>
                <w:rFonts w:hAnsi="Times New Roman" w:ascii="Times New Roman"/>
              </w:rPr>
              <w:t>57.123,08</w:t>
            </w:r>
          </w:p>
          <w:p w:rsidRDefault="00155416" w:rsidP="00F0523B" w:rsidR="00155416" w:rsidRPr="00E25FE3">
            <w:pPr>
              <w:pStyle w:val="Bezproreda"/>
              <w:rPr>
                <w:rFonts w:hAnsi="Times New Roman" w:ascii="Times New Roman"/>
              </w:rPr>
            </w:pPr>
            <w:r w:rsidRPr="00E25FE3">
              <w:rPr>
                <w:rFonts w:hAnsi="Times New Roman" w:ascii="Times New Roman"/>
              </w:rPr>
              <w:t>bruto</w:t>
            </w:r>
          </w:p>
          <w:p w:rsidRDefault="00155416" w:rsidP="00F0523B" w:rsidR="00155416" w:rsidRPr="00E25FE3">
            <w:pPr>
              <w:pStyle w:val="Bezproreda"/>
              <w:rPr>
                <w:rFonts w:hAnsi="Times New Roman" w:ascii="Times New Roman"/>
              </w:rPr>
            </w:pPr>
            <w:r w:rsidRPr="00E25FE3">
              <w:rPr>
                <w:rFonts w:hAnsi="Times New Roman" w:ascii="Times New Roman"/>
              </w:rPr>
              <w:t>24.365,73</w:t>
            </w:r>
          </w:p>
          <w:p w:rsidRDefault="00155416" w:rsidP="00F0523B" w:rsidR="00155416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E25FE3">
              <w:rPr>
                <w:rFonts w:hAnsi="Times New Roman" w:ascii="Times New Roman"/>
              </w:rPr>
              <w:t>neto</w:t>
            </w:r>
          </w:p>
        </w:tc>
      </w:tr>
      <w:tr w:rsidTr="00F0523B" w:rsidR="00155416" w:rsidRPr="00B40BEB">
        <w:trPr>
          <w:trHeight w:val="783"/>
          <w:jc w:val="center"/>
        </w:trPr>
        <w:tc>
          <w:tcPr>
            <w:tcW w:type="pct" w:w="654"/>
          </w:tcPr>
          <w:p w:rsidRDefault="00155416" w:rsidP="00F0523B" w:rsidR="00155416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7.  I. viši </w:t>
            </w:r>
          </w:p>
          <w:p w:rsidRDefault="00155416" w:rsidP="00F0523B" w:rsidR="00155416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     isplatni</w:t>
            </w:r>
          </w:p>
          <w:p w:rsidRDefault="00155416" w:rsidP="00F0523B" w:rsidR="00155416" w:rsidRPr="00E25FE3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       red</w:t>
            </w:r>
          </w:p>
        </w:tc>
        <w:tc>
          <w:tcPr>
            <w:tcW w:type="pct" w:w="879"/>
          </w:tcPr>
          <w:p w:rsidRDefault="00155416" w:rsidP="00F0523B" w:rsidR="00155416">
            <w:pPr>
              <w:pStyle w:val="Bezproreda"/>
              <w:rPr>
                <w:rFonts w:hAnsi="Times New Roman" w:ascii="Times New Roman"/>
              </w:rPr>
            </w:pPr>
            <w:r w:rsidRPr="00E25FE3">
              <w:rPr>
                <w:rFonts w:hAnsi="Times New Roman" w:ascii="Times New Roman"/>
              </w:rPr>
              <w:t>Toma</w:t>
            </w:r>
            <w:r>
              <w:rPr>
                <w:rFonts w:hAnsi="Times New Roman" w:ascii="Times New Roman"/>
              </w:rPr>
              <w:t xml:space="preserve">šić </w:t>
            </w:r>
          </w:p>
          <w:p w:rsidRDefault="00155416" w:rsidP="00F0523B" w:rsidR="00155416" w:rsidRPr="00E25FE3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Darko </w:t>
            </w:r>
          </w:p>
        </w:tc>
        <w:tc>
          <w:tcPr>
            <w:tcW w:type="pct" w:w="778"/>
          </w:tcPr>
          <w:p w:rsidRDefault="00155416" w:rsidP="00F0523B" w:rsidR="00155416" w:rsidRPr="00E25FE3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96037108516</w:t>
            </w:r>
          </w:p>
        </w:tc>
        <w:tc>
          <w:tcPr>
            <w:tcW w:type="pct" w:w="724"/>
          </w:tcPr>
          <w:p w:rsidRDefault="00155416" w:rsidP="00F0523B" w:rsidR="00155416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Zagreb, Aleja pomoraca 19</w:t>
            </w:r>
          </w:p>
        </w:tc>
        <w:tc>
          <w:tcPr>
            <w:tcW w:type="pct" w:w="658"/>
          </w:tcPr>
          <w:p w:rsidRDefault="00155416" w:rsidP="00F0523B" w:rsidR="00155416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64.385,41</w:t>
            </w:r>
          </w:p>
          <w:p w:rsidRDefault="00155416" w:rsidP="00F0523B" w:rsidR="00155416">
            <w:pPr>
              <w:pStyle w:val="Bezproreda"/>
              <w:rPr>
                <w:rFonts w:hAnsi="Times New Roman" w:ascii="Times New Roman"/>
              </w:rPr>
            </w:pPr>
          </w:p>
          <w:p w:rsidRDefault="00155416" w:rsidP="00F0523B" w:rsidR="00155416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Bruto</w:t>
            </w:r>
          </w:p>
          <w:p w:rsidRDefault="00155416" w:rsidP="00F0523B" w:rsidR="00155416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29.693,29</w:t>
            </w:r>
          </w:p>
          <w:p w:rsidRDefault="00155416" w:rsidP="00F0523B" w:rsidR="00155416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neto</w:t>
            </w:r>
          </w:p>
          <w:p w:rsidRDefault="00155416" w:rsidP="00F0523B" w:rsidR="00155416" w:rsidRPr="00E25FE3">
            <w:pPr>
              <w:pStyle w:val="Bezproreda"/>
              <w:rPr>
                <w:rFonts w:hAnsi="Times New Roman" w:ascii="Times New Roman"/>
              </w:rPr>
            </w:pPr>
          </w:p>
        </w:tc>
        <w:tc>
          <w:tcPr>
            <w:tcW w:type="pct" w:w="650"/>
          </w:tcPr>
          <w:p w:rsidRDefault="00155416" w:rsidP="00F0523B" w:rsidR="00155416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radni</w:t>
            </w:r>
          </w:p>
          <w:p w:rsidRDefault="00155416" w:rsidP="00F0523B" w:rsidR="00155416" w:rsidRPr="008E0463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 odnos</w:t>
            </w:r>
          </w:p>
        </w:tc>
        <w:tc>
          <w:tcPr>
            <w:tcW w:type="pct" w:w="658"/>
          </w:tcPr>
          <w:p w:rsidRDefault="00155416" w:rsidP="00F0523B" w:rsidR="00155416" w:rsidRPr="008E0463">
            <w:pPr>
              <w:pStyle w:val="Bezproreda"/>
              <w:rPr>
                <w:rFonts w:hAnsi="Times New Roman" w:ascii="Times New Roman"/>
              </w:rPr>
            </w:pPr>
            <w:r w:rsidRPr="008E0463">
              <w:rPr>
                <w:rFonts w:hAnsi="Times New Roman" w:ascii="Times New Roman"/>
              </w:rPr>
              <w:t>64.385,41</w:t>
            </w:r>
          </w:p>
          <w:p w:rsidRDefault="00155416" w:rsidP="00F0523B" w:rsidR="00155416" w:rsidRPr="008E0463">
            <w:pPr>
              <w:pStyle w:val="Bezproreda"/>
              <w:rPr>
                <w:rFonts w:hAnsi="Times New Roman" w:ascii="Times New Roman"/>
              </w:rPr>
            </w:pPr>
          </w:p>
          <w:p w:rsidRDefault="00155416" w:rsidP="00F0523B" w:rsidR="00155416">
            <w:pPr>
              <w:pStyle w:val="Bezproreda"/>
              <w:rPr>
                <w:rFonts w:hAnsi="Times New Roman" w:ascii="Times New Roman"/>
              </w:rPr>
            </w:pPr>
            <w:r w:rsidRPr="008E0463">
              <w:rPr>
                <w:rFonts w:hAnsi="Times New Roman" w:ascii="Times New Roman"/>
              </w:rPr>
              <w:t>Bruto</w:t>
            </w:r>
          </w:p>
          <w:p w:rsidRDefault="00155416" w:rsidP="00F0523B" w:rsidR="00155416" w:rsidRPr="008E0463">
            <w:pPr>
              <w:pStyle w:val="Bezproreda"/>
              <w:rPr>
                <w:rFonts w:hAnsi="Times New Roman" w:ascii="Times New Roman"/>
              </w:rPr>
            </w:pPr>
            <w:r w:rsidRPr="008E0463">
              <w:rPr>
                <w:rFonts w:hAnsi="Times New Roman" w:ascii="Times New Roman"/>
              </w:rPr>
              <w:t>29.693,29</w:t>
            </w:r>
          </w:p>
          <w:p w:rsidRDefault="00155416" w:rsidP="00F0523B" w:rsidR="00155416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8E0463">
              <w:rPr>
                <w:rFonts w:hAnsi="Times New Roman" w:ascii="Times New Roman"/>
              </w:rPr>
              <w:t>neto</w:t>
            </w:r>
          </w:p>
        </w:tc>
      </w:tr>
    </w:tbl>
    <w:p w:rsidRDefault="00155416" w:rsidP="00155416" w:rsidR="00155416" w:rsidRPr="006B7F41">
      <w:pPr>
        <w:jc w:val="both"/>
      </w:pPr>
    </w:p>
    <w:p w:rsidRDefault="00155416" w:rsidP="00155416" w:rsidR="00155416" w:rsidRPr="006B7F41">
      <w:pPr>
        <w:jc w:val="both"/>
      </w:pPr>
      <w:r>
        <w:t>II   UTVRĐENE TRAŽBINE VJEROVNIKA DRUGOG VIŠEG ISPLATNOG REDA</w:t>
      </w:r>
    </w:p>
    <w:tbl>
      <w:tblPr>
        <w:tblpPr w:tblpY="1" w:tblpXSpec="center" w:vertAnchor="text" w:rightFromText="180" w:leftFromText="180"/>
        <w:tblOverlap w:val="never"/>
        <w:tblW w:type="pct" w:w="5693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157"/>
        <w:gridCol w:w="1573"/>
        <w:gridCol w:w="1536"/>
        <w:gridCol w:w="1916"/>
        <w:gridCol w:w="1371"/>
        <w:gridCol w:w="1649"/>
        <w:gridCol w:w="1371"/>
      </w:tblGrid>
      <w:tr w:rsidTr="00F0523B" w:rsidR="00155416" w:rsidRPr="00921185">
        <w:trPr>
          <w:jc w:val="center"/>
        </w:trPr>
        <w:tc>
          <w:tcPr>
            <w:tcW w:type="pct" w:w="547"/>
            <w:vAlign w:val="center"/>
          </w:tcPr>
          <w:p w:rsidRDefault="00155416" w:rsidP="00F0523B" w:rsidR="00155416" w:rsidRPr="00921185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921185">
              <w:rPr>
                <w:rFonts w:hAnsi="Times New Roman" w:ascii="Times New Roman"/>
              </w:rPr>
              <w:t>Redni broj prijavljene tražbine</w:t>
            </w:r>
          </w:p>
        </w:tc>
        <w:tc>
          <w:tcPr>
            <w:tcW w:type="pct" w:w="744"/>
            <w:vAlign w:val="center"/>
          </w:tcPr>
          <w:p w:rsidRDefault="00155416" w:rsidP="00F0523B" w:rsidR="00155416" w:rsidRPr="00921185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921185">
              <w:rPr>
                <w:rFonts w:hAnsi="Times New Roman" w:ascii="Times New Roman"/>
              </w:rPr>
              <w:t>Ime i prezime / tvrtka  ili naziv vjerovnika</w:t>
            </w:r>
          </w:p>
        </w:tc>
        <w:tc>
          <w:tcPr>
            <w:tcW w:type="pct" w:w="726"/>
            <w:vAlign w:val="center"/>
          </w:tcPr>
          <w:p w:rsidRDefault="00155416" w:rsidP="00F0523B" w:rsidR="00155416" w:rsidRPr="00921185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921185">
              <w:rPr>
                <w:rFonts w:hAnsi="Times New Roman" w:ascii="Times New Roman"/>
              </w:rPr>
              <w:t xml:space="preserve">OIB vjerovnika </w:t>
            </w:r>
          </w:p>
        </w:tc>
        <w:tc>
          <w:tcPr>
            <w:tcW w:type="pct" w:w="906"/>
            <w:vAlign w:val="center"/>
          </w:tcPr>
          <w:p w:rsidRDefault="00155416" w:rsidP="00F0523B" w:rsidR="00155416" w:rsidRPr="00921185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921185">
              <w:rPr>
                <w:rFonts w:hAnsi="Times New Roman" w:ascii="Times New Roman"/>
              </w:rPr>
              <w:t>Adresa / sjedište vjerovnika</w:t>
            </w:r>
          </w:p>
        </w:tc>
        <w:tc>
          <w:tcPr>
            <w:tcW w:type="pct" w:w="648"/>
            <w:vAlign w:val="center"/>
          </w:tcPr>
          <w:p w:rsidRDefault="00155416" w:rsidP="00F0523B" w:rsidR="00155416" w:rsidRPr="00921185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921185">
              <w:rPr>
                <w:rFonts w:hAnsi="Times New Roman" w:ascii="Times New Roman"/>
              </w:rPr>
              <w:t>Iznos prijavljene tražbine (kn)</w:t>
            </w:r>
            <w:r w:rsidRPr="00921185">
              <w:rPr>
                <w:rStyle w:val="Referencafusnote"/>
                <w:rFonts w:hAnsi="Times New Roman" w:ascii="Times New Roman"/>
              </w:rPr>
              <w:footnoteReference w:id="2"/>
            </w:r>
          </w:p>
        </w:tc>
        <w:tc>
          <w:tcPr>
            <w:tcW w:type="pct" w:w="780"/>
            <w:vAlign w:val="center"/>
          </w:tcPr>
          <w:p w:rsidRDefault="00155416" w:rsidP="00F0523B" w:rsidR="00155416" w:rsidRPr="00921185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921185">
              <w:rPr>
                <w:rFonts w:hAnsi="Times New Roman" w:ascii="Times New Roman"/>
              </w:rPr>
              <w:t>Pravna osnova prijavljene tražbine</w:t>
            </w:r>
          </w:p>
        </w:tc>
        <w:tc>
          <w:tcPr>
            <w:tcW w:type="pct" w:w="648"/>
            <w:vAlign w:val="center"/>
          </w:tcPr>
          <w:p w:rsidRDefault="00155416" w:rsidP="00F0523B" w:rsidR="00155416" w:rsidRPr="00921185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921185">
              <w:rPr>
                <w:rFonts w:hAnsi="Times New Roman" w:ascii="Times New Roman"/>
              </w:rPr>
              <w:t>Iznos priznate tražbine</w:t>
            </w:r>
          </w:p>
          <w:p w:rsidRDefault="00155416" w:rsidP="00F0523B" w:rsidR="00155416" w:rsidRPr="00921185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921185">
              <w:rPr>
                <w:rFonts w:hAnsi="Times New Roman" w:ascii="Times New Roman"/>
              </w:rPr>
              <w:t>(kn)</w:t>
            </w:r>
          </w:p>
        </w:tc>
      </w:tr>
      <w:tr w:rsidTr="00F0523B" w:rsidR="00155416" w:rsidRPr="00CB4823">
        <w:trPr>
          <w:trHeight w:val="690"/>
          <w:jc w:val="center"/>
        </w:trPr>
        <w:tc>
          <w:tcPr>
            <w:tcW w:type="pct" w:w="547"/>
          </w:tcPr>
          <w:p w:rsidRDefault="00155416" w:rsidP="00F0523B" w:rsidR="00155416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   </w:t>
            </w:r>
            <w:r w:rsidRPr="00921185">
              <w:rPr>
                <w:rFonts w:hAnsi="Times New Roman" w:ascii="Times New Roman"/>
              </w:rPr>
              <w:t>8. II.</w:t>
            </w:r>
            <w:r>
              <w:rPr>
                <w:rFonts w:hAnsi="Times New Roman" w:ascii="Times New Roman"/>
              </w:rPr>
              <w:t xml:space="preserve">viši   </w:t>
            </w:r>
          </w:p>
          <w:p w:rsidRDefault="00155416" w:rsidP="00F0523B" w:rsidR="00155416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     Isplatni </w:t>
            </w:r>
          </w:p>
          <w:p w:rsidRDefault="00155416" w:rsidP="00F0523B" w:rsidR="00155416" w:rsidRPr="00921185">
            <w:pPr>
              <w:pStyle w:val="Bezproreda"/>
              <w:rPr>
                <w:rFonts w:hAnsi="Times New Roman" w:ascii="Times New Roman"/>
              </w:rPr>
            </w:pPr>
            <w:r w:rsidRPr="00921185">
              <w:rPr>
                <w:rFonts w:hAnsi="Times New Roman" w:ascii="Times New Roman"/>
              </w:rPr>
              <w:t xml:space="preserve"> </w:t>
            </w:r>
            <w:r>
              <w:rPr>
                <w:rFonts w:hAnsi="Times New Roman" w:ascii="Times New Roman"/>
              </w:rPr>
              <w:t xml:space="preserve">     </w:t>
            </w:r>
            <w:r w:rsidRPr="00921185">
              <w:rPr>
                <w:rFonts w:hAnsi="Times New Roman" w:ascii="Times New Roman"/>
              </w:rPr>
              <w:t>red</w:t>
            </w:r>
          </w:p>
        </w:tc>
        <w:tc>
          <w:tcPr>
            <w:tcW w:type="pct" w:w="744"/>
          </w:tcPr>
          <w:p w:rsidRDefault="00155416" w:rsidP="00F0523B" w:rsidR="00155416" w:rsidRPr="00CB4823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IKS PAVIĆ</w:t>
            </w:r>
          </w:p>
          <w:p w:rsidRDefault="00155416" w:rsidP="00F0523B" w:rsidR="00155416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CB4823">
              <w:rPr>
                <w:rFonts w:hAnsi="Times New Roman" w:ascii="Times New Roman"/>
              </w:rPr>
              <w:t>d.o.o.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</w:p>
        </w:tc>
        <w:tc>
          <w:tcPr>
            <w:tcW w:type="pct" w:w="726"/>
          </w:tcPr>
          <w:p w:rsidRDefault="00155416" w:rsidP="00F0523B" w:rsidR="00155416" w:rsidRPr="00CB4823">
            <w:pPr>
              <w:pStyle w:val="Bezproreda"/>
              <w:rPr>
                <w:rFonts w:hAnsi="Times New Roman" w:ascii="Times New Roman"/>
              </w:rPr>
            </w:pPr>
            <w:r w:rsidRPr="00CB4823">
              <w:rPr>
                <w:rFonts w:hAnsi="Times New Roman" w:ascii="Times New Roman"/>
              </w:rPr>
              <w:t>88276202736</w:t>
            </w:r>
          </w:p>
        </w:tc>
        <w:tc>
          <w:tcPr>
            <w:tcW w:type="pct" w:w="906"/>
          </w:tcPr>
          <w:p w:rsidRDefault="00155416" w:rsidP="00F0523B" w:rsidR="00155416" w:rsidRPr="00CB4823">
            <w:pPr>
              <w:pStyle w:val="Bezproreda"/>
              <w:rPr>
                <w:rFonts w:hAnsi="Times New Roman" w:ascii="Times New Roman"/>
              </w:rPr>
            </w:pPr>
            <w:r w:rsidRPr="00CB4823">
              <w:rPr>
                <w:rFonts w:hAnsi="Times New Roman" w:ascii="Times New Roman"/>
              </w:rPr>
              <w:t>Sesvete,</w:t>
            </w:r>
          </w:p>
          <w:p w:rsidRDefault="00155416" w:rsidP="00F0523B" w:rsidR="00155416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CB4823">
              <w:rPr>
                <w:rFonts w:hAnsi="Times New Roman" w:ascii="Times New Roman"/>
              </w:rPr>
              <w:t>Jelkovečka 15</w:t>
            </w:r>
          </w:p>
        </w:tc>
        <w:tc>
          <w:tcPr>
            <w:tcW w:type="pct" w:w="648"/>
          </w:tcPr>
          <w:p w:rsidRDefault="00155416" w:rsidP="00F0523B" w:rsidR="00155416" w:rsidRPr="00CB4823">
            <w:pPr>
              <w:pStyle w:val="Bezproreda"/>
              <w:rPr>
                <w:rFonts w:hAnsi="Times New Roman" w:ascii="Times New Roman"/>
              </w:rPr>
            </w:pPr>
            <w:r w:rsidRPr="00CB4823">
              <w:rPr>
                <w:rFonts w:hAnsi="Times New Roman" w:ascii="Times New Roman"/>
              </w:rPr>
              <w:t>2.789.818,48</w:t>
            </w:r>
          </w:p>
        </w:tc>
        <w:tc>
          <w:tcPr>
            <w:tcW w:type="pct" w:w="780"/>
          </w:tcPr>
          <w:p w:rsidRDefault="00155416" w:rsidP="00F0523B" w:rsidR="00155416" w:rsidRPr="00CB4823">
            <w:pPr>
              <w:pStyle w:val="Bezproreda"/>
              <w:rPr>
                <w:rFonts w:hAnsi="Times New Roman" w:ascii="Times New Roman"/>
              </w:rPr>
            </w:pPr>
            <w:r w:rsidRPr="00CB4823">
              <w:rPr>
                <w:rFonts w:hAnsi="Times New Roman" w:ascii="Times New Roman"/>
              </w:rPr>
              <w:t>vjerodostojne</w:t>
            </w:r>
          </w:p>
          <w:p w:rsidRDefault="00155416" w:rsidP="00F0523B" w:rsidR="00155416" w:rsidRPr="00CB4823">
            <w:pPr>
              <w:pStyle w:val="Bezproreda"/>
              <w:rPr>
                <w:rFonts w:hAnsi="Times New Roman" w:ascii="Times New Roman"/>
              </w:rPr>
            </w:pPr>
            <w:r w:rsidRPr="00CB4823">
              <w:rPr>
                <w:rFonts w:hAnsi="Times New Roman" w:ascii="Times New Roman"/>
              </w:rPr>
              <w:t>isprave,računi</w:t>
            </w:r>
          </w:p>
        </w:tc>
        <w:tc>
          <w:tcPr>
            <w:tcW w:type="pct" w:w="648"/>
          </w:tcPr>
          <w:p w:rsidRDefault="00155416" w:rsidP="00F0523B" w:rsidR="00155416" w:rsidRPr="00CB4823">
            <w:pPr>
              <w:pStyle w:val="Bezproreda"/>
              <w:rPr>
                <w:rFonts w:hAnsi="Times New Roman" w:ascii="Times New Roman"/>
              </w:rPr>
            </w:pPr>
            <w:r w:rsidRPr="00CB4823">
              <w:rPr>
                <w:rFonts w:hAnsi="Times New Roman" w:ascii="Times New Roman"/>
              </w:rPr>
              <w:t>2.789.818,48</w:t>
            </w:r>
          </w:p>
        </w:tc>
      </w:tr>
      <w:tr w:rsidTr="00F0523B" w:rsidR="00155416" w:rsidRPr="00B40BEB">
        <w:trPr>
          <w:trHeight w:val="701"/>
          <w:jc w:val="center"/>
        </w:trPr>
        <w:tc>
          <w:tcPr>
            <w:tcW w:type="pct" w:w="547"/>
          </w:tcPr>
          <w:p w:rsidRDefault="00155416" w:rsidP="00F0523B" w:rsidR="00155416" w:rsidRPr="00CB4823">
            <w:pPr>
              <w:pStyle w:val="Bezproreda"/>
              <w:rPr>
                <w:rFonts w:hAnsi="Times New Roman" w:ascii="Times New Roman"/>
              </w:rPr>
            </w:pPr>
            <w:r w:rsidRPr="00CB4823">
              <w:rPr>
                <w:rFonts w:hAnsi="Times New Roman" w:ascii="Times New Roman"/>
              </w:rPr>
              <w:t xml:space="preserve">   9.II.viši    isplatni red</w:t>
            </w:r>
          </w:p>
        </w:tc>
        <w:tc>
          <w:tcPr>
            <w:tcW w:type="pct" w:w="744"/>
          </w:tcPr>
          <w:p w:rsidRDefault="00155416" w:rsidP="00F0523B" w:rsidR="00155416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REPUBLIKA</w:t>
            </w:r>
          </w:p>
          <w:p w:rsidRDefault="00155416" w:rsidP="00F0523B" w:rsidR="00155416" w:rsidRPr="00CB4823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HRVATSKA</w:t>
            </w:r>
          </w:p>
        </w:tc>
        <w:tc>
          <w:tcPr>
            <w:tcW w:type="pct" w:w="726"/>
          </w:tcPr>
          <w:p w:rsidRDefault="00155416" w:rsidP="00F0523B" w:rsidR="00155416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18683136487</w:t>
            </w:r>
          </w:p>
        </w:tc>
        <w:tc>
          <w:tcPr>
            <w:tcW w:type="pct" w:w="906"/>
          </w:tcPr>
          <w:p w:rsidRDefault="00155416" w:rsidP="00F0523B" w:rsidR="00155416">
            <w:pPr>
              <w:pStyle w:val="Bezproreda"/>
              <w:rPr>
                <w:rFonts w:hAnsi="Times New Roman" w:ascii="Times New Roman"/>
              </w:rPr>
            </w:pPr>
            <w:r w:rsidRPr="00CB4823">
              <w:rPr>
                <w:rFonts w:hAnsi="Times New Roman" w:ascii="Times New Roman"/>
              </w:rPr>
              <w:t>ŽDO</w:t>
            </w:r>
            <w:r>
              <w:rPr>
                <w:rFonts w:hAnsi="Times New Roman" w:ascii="Times New Roman"/>
              </w:rPr>
              <w:t>,Zagreb,</w:t>
            </w:r>
          </w:p>
          <w:p w:rsidRDefault="00155416" w:rsidP="00F0523B" w:rsidR="00155416" w:rsidRPr="00CB4823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Savska c.41</w:t>
            </w:r>
          </w:p>
        </w:tc>
        <w:tc>
          <w:tcPr>
            <w:tcW w:type="pct" w:w="648"/>
          </w:tcPr>
          <w:p w:rsidRDefault="00155416" w:rsidP="00F0523B" w:rsidR="00155416" w:rsidRPr="00CB4823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319.205,89 </w:t>
            </w:r>
          </w:p>
        </w:tc>
        <w:tc>
          <w:tcPr>
            <w:tcW w:type="pct" w:w="780"/>
          </w:tcPr>
          <w:p w:rsidRDefault="00155416" w:rsidP="00F0523B" w:rsidR="00155416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porezi,javna </w:t>
            </w:r>
          </w:p>
          <w:p w:rsidRDefault="00155416" w:rsidP="00F0523B" w:rsidR="00155416" w:rsidRPr="000A11F5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davanja, doprinosi, obrazci izlisti</w:t>
            </w:r>
          </w:p>
        </w:tc>
        <w:tc>
          <w:tcPr>
            <w:tcW w:type="pct" w:w="648"/>
          </w:tcPr>
          <w:p w:rsidRDefault="00155416" w:rsidP="00F0523B" w:rsidR="00155416" w:rsidRPr="000A11F5">
            <w:pPr>
              <w:pStyle w:val="Bezproreda"/>
              <w:rPr>
                <w:rFonts w:hAnsi="Times New Roman" w:ascii="Times New Roman"/>
              </w:rPr>
            </w:pPr>
            <w:r w:rsidRPr="000A11F5">
              <w:rPr>
                <w:rFonts w:hAnsi="Times New Roman" w:ascii="Times New Roman"/>
              </w:rPr>
              <w:t>319.205,89</w:t>
            </w:r>
          </w:p>
        </w:tc>
      </w:tr>
      <w:tr w:rsidTr="00F0523B" w:rsidR="00155416" w:rsidRPr="00B40BEB">
        <w:trPr>
          <w:trHeight w:val="697"/>
          <w:jc w:val="center"/>
        </w:trPr>
        <w:tc>
          <w:tcPr>
            <w:tcW w:type="pct" w:w="547"/>
          </w:tcPr>
          <w:p w:rsidRDefault="00155416" w:rsidP="00F0523B" w:rsidR="00155416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>
              <w:rPr>
                <w:rFonts w:hAnsi="Times New Roman" w:ascii="Times New Roman"/>
              </w:rPr>
              <w:t>10.II. viši</w:t>
            </w:r>
          </w:p>
          <w:p w:rsidRDefault="00155416" w:rsidP="00F0523B" w:rsidR="00155416" w:rsidRPr="000A11F5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isplatni red</w:t>
            </w:r>
          </w:p>
        </w:tc>
        <w:tc>
          <w:tcPr>
            <w:tcW w:type="pct" w:w="744"/>
          </w:tcPr>
          <w:p w:rsidRDefault="00155416" w:rsidP="00F0523B" w:rsidR="00155416" w:rsidRPr="000A11F5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MILAN ŠIPEK</w:t>
            </w:r>
          </w:p>
        </w:tc>
        <w:tc>
          <w:tcPr>
            <w:tcW w:type="pct" w:w="726"/>
          </w:tcPr>
          <w:p w:rsidRDefault="00155416" w:rsidP="00F0523B" w:rsidR="00155416" w:rsidRPr="000A11F5">
            <w:pPr>
              <w:pStyle w:val="Bezproreda"/>
              <w:rPr>
                <w:rFonts w:hAnsi="Times New Roman" w:ascii="Times New Roman"/>
              </w:rPr>
            </w:pPr>
            <w:r w:rsidRPr="000A11F5">
              <w:rPr>
                <w:rFonts w:hAnsi="Times New Roman" w:ascii="Times New Roman"/>
              </w:rPr>
              <w:t>38516047282</w:t>
            </w:r>
          </w:p>
        </w:tc>
        <w:tc>
          <w:tcPr>
            <w:tcW w:type="pct" w:w="906"/>
          </w:tcPr>
          <w:p w:rsidRDefault="00155416" w:rsidP="00F0523B" w:rsidR="0015541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Zagreb,Stobrečka</w:t>
            </w:r>
          </w:p>
          <w:p w:rsidRDefault="00155416" w:rsidP="00F0523B" w:rsidR="00155416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10</w:t>
            </w:r>
          </w:p>
        </w:tc>
        <w:tc>
          <w:tcPr>
            <w:tcW w:type="pct" w:w="648"/>
          </w:tcPr>
          <w:p w:rsidRDefault="00155416" w:rsidP="00F0523B" w:rsidR="00155416" w:rsidRPr="000A11F5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225.934,71</w:t>
            </w:r>
          </w:p>
        </w:tc>
        <w:tc>
          <w:tcPr>
            <w:tcW w:type="pct" w:w="780"/>
          </w:tcPr>
          <w:p w:rsidRDefault="00155416" w:rsidP="00F0523B" w:rsidR="00155416" w:rsidRPr="000A11F5">
            <w:pPr>
              <w:pStyle w:val="Bezproreda"/>
              <w:rPr>
                <w:rFonts w:hAnsi="Times New Roman" w:ascii="Times New Roman"/>
              </w:rPr>
            </w:pPr>
            <w:r w:rsidRPr="000A11F5">
              <w:rPr>
                <w:rFonts w:hAnsi="Times New Roman" w:ascii="Times New Roman"/>
              </w:rPr>
              <w:t>vjerodostojna</w:t>
            </w:r>
          </w:p>
          <w:p w:rsidRDefault="00155416" w:rsidP="00F0523B" w:rsidR="00155416" w:rsidRPr="000A11F5">
            <w:pPr>
              <w:pStyle w:val="Bezproreda"/>
              <w:rPr>
                <w:rFonts w:hAnsi="Times New Roman" w:ascii="Times New Roman"/>
              </w:rPr>
            </w:pPr>
            <w:r w:rsidRPr="000A11F5">
              <w:rPr>
                <w:rFonts w:hAnsi="Times New Roman" w:ascii="Times New Roman"/>
              </w:rPr>
              <w:t>isprava,ugovor</w:t>
            </w:r>
          </w:p>
          <w:p w:rsidRDefault="00155416" w:rsidP="00F0523B" w:rsidR="00155416" w:rsidRPr="000A11F5">
            <w:pPr>
              <w:pStyle w:val="Bezproreda"/>
              <w:rPr>
                <w:rFonts w:hAnsi="Times New Roman" w:ascii="Times New Roman"/>
              </w:rPr>
            </w:pPr>
            <w:r w:rsidRPr="000A11F5">
              <w:rPr>
                <w:rFonts w:hAnsi="Times New Roman" w:ascii="Times New Roman"/>
              </w:rPr>
              <w:t>o pozajmici</w:t>
            </w:r>
          </w:p>
          <w:p w:rsidRDefault="00155416" w:rsidP="00F0523B" w:rsidR="00155416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48"/>
          </w:tcPr>
          <w:p w:rsidRDefault="00155416" w:rsidP="00F0523B" w:rsidR="00155416" w:rsidRPr="000A11F5">
            <w:pPr>
              <w:pStyle w:val="Bezproreda"/>
              <w:rPr>
                <w:rFonts w:hAnsi="Times New Roman" w:ascii="Times New Roman"/>
              </w:rPr>
            </w:pPr>
            <w:r w:rsidRPr="000A11F5">
              <w:rPr>
                <w:rFonts w:hAnsi="Times New Roman" w:ascii="Times New Roman"/>
              </w:rPr>
              <w:t>225.934,71</w:t>
            </w:r>
          </w:p>
        </w:tc>
      </w:tr>
      <w:tr w:rsidTr="00F0523B" w:rsidR="00155416" w:rsidRPr="00B40BEB">
        <w:trPr>
          <w:trHeight w:val="692"/>
          <w:jc w:val="center"/>
        </w:trPr>
        <w:tc>
          <w:tcPr>
            <w:tcW w:type="pct" w:w="547"/>
          </w:tcPr>
          <w:p w:rsidRDefault="00155416" w:rsidP="00F0523B" w:rsidR="00155416" w:rsidRPr="00C74107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C74107">
              <w:rPr>
                <w:rFonts w:hAnsi="Times New Roman" w:ascii="Times New Roman"/>
              </w:rPr>
              <w:t>11.</w:t>
            </w:r>
            <w:r>
              <w:t xml:space="preserve"> </w:t>
            </w:r>
            <w:r>
              <w:rPr>
                <w:rFonts w:hAnsi="Times New Roman" w:ascii="Times New Roman"/>
              </w:rPr>
              <w:t>II.</w:t>
            </w:r>
            <w:r w:rsidRPr="00C74107">
              <w:rPr>
                <w:rFonts w:hAnsi="Times New Roman" w:ascii="Times New Roman"/>
              </w:rPr>
              <w:t>viši</w:t>
            </w:r>
          </w:p>
          <w:p w:rsidRDefault="00155416" w:rsidP="00F0523B" w:rsidR="00155416" w:rsidRPr="00C74107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   </w:t>
            </w:r>
            <w:r w:rsidRPr="00C74107">
              <w:rPr>
                <w:rFonts w:hAnsi="Times New Roman" w:ascii="Times New Roman"/>
              </w:rPr>
              <w:t xml:space="preserve">isplatni </w:t>
            </w:r>
            <w:r>
              <w:rPr>
                <w:rFonts w:hAnsi="Times New Roman" w:ascii="Times New Roman"/>
              </w:rPr>
              <w:t xml:space="preserve">             red        </w:t>
            </w:r>
          </w:p>
        </w:tc>
        <w:tc>
          <w:tcPr>
            <w:tcW w:type="pct" w:w="744"/>
          </w:tcPr>
          <w:p w:rsidRDefault="00155416" w:rsidP="00F0523B" w:rsidR="00155416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GTU ŠIPEK</w:t>
            </w:r>
          </w:p>
          <w:p w:rsidRDefault="00155416" w:rsidP="00F0523B" w:rsidR="00155416" w:rsidRPr="00C74107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d.o.o. </w:t>
            </w:r>
          </w:p>
        </w:tc>
        <w:tc>
          <w:tcPr>
            <w:tcW w:type="pct" w:w="726"/>
          </w:tcPr>
          <w:p w:rsidRDefault="00155416" w:rsidP="00F0523B" w:rsidR="00155416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99319340190</w:t>
            </w:r>
          </w:p>
        </w:tc>
        <w:tc>
          <w:tcPr>
            <w:tcW w:type="pct" w:w="906"/>
          </w:tcPr>
          <w:p w:rsidRDefault="00155416" w:rsidP="00F0523B" w:rsidR="00155416" w:rsidRPr="00C74107">
            <w:pPr>
              <w:pStyle w:val="Bezproreda"/>
              <w:rPr>
                <w:rFonts w:hAnsi="Times New Roman" w:ascii="Times New Roman"/>
              </w:rPr>
            </w:pPr>
            <w:r w:rsidRPr="00C74107">
              <w:rPr>
                <w:rFonts w:hAnsi="Times New Roman" w:ascii="Times New Roman"/>
              </w:rPr>
              <w:t>Zagreb,Stobrečka</w:t>
            </w:r>
          </w:p>
          <w:p w:rsidRDefault="00155416" w:rsidP="00F0523B" w:rsidR="00155416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C74107">
              <w:rPr>
                <w:rFonts w:hAnsi="Times New Roman" w:ascii="Times New Roman"/>
              </w:rPr>
              <w:t>10</w:t>
            </w:r>
          </w:p>
        </w:tc>
        <w:tc>
          <w:tcPr>
            <w:tcW w:type="pct" w:w="648"/>
          </w:tcPr>
          <w:p w:rsidRDefault="00155416" w:rsidP="00F0523B" w:rsidR="00155416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405.902,75</w:t>
            </w:r>
          </w:p>
        </w:tc>
        <w:tc>
          <w:tcPr>
            <w:tcW w:type="pct" w:w="780"/>
          </w:tcPr>
          <w:p w:rsidRDefault="00155416" w:rsidP="00F0523B" w:rsidR="00155416" w:rsidRPr="00C74107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C74107">
              <w:rPr>
                <w:rFonts w:hAnsi="Times New Roman" w:ascii="Times New Roman"/>
                <w:sz w:val="24"/>
                <w:szCs w:val="24"/>
              </w:rPr>
              <w:t>vjerodostojna</w:t>
            </w:r>
          </w:p>
          <w:p w:rsidRDefault="00155416" w:rsidP="00F0523B" w:rsidR="00155416" w:rsidRPr="00C74107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C74107">
              <w:rPr>
                <w:rFonts w:hAnsi="Times New Roman" w:ascii="Times New Roman"/>
                <w:sz w:val="24"/>
                <w:szCs w:val="24"/>
              </w:rPr>
              <w:t>isprava,ugovor</w:t>
            </w:r>
          </w:p>
          <w:p w:rsidRDefault="00155416" w:rsidP="00F0523B" w:rsidR="00155416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C74107">
              <w:rPr>
                <w:rFonts w:hAnsi="Times New Roman" w:ascii="Times New Roman"/>
                <w:sz w:val="24"/>
                <w:szCs w:val="24"/>
              </w:rPr>
              <w:t>o pozajmici</w:t>
            </w:r>
          </w:p>
        </w:tc>
        <w:tc>
          <w:tcPr>
            <w:tcW w:type="pct" w:w="648"/>
          </w:tcPr>
          <w:p w:rsidRDefault="00155416" w:rsidP="00F0523B" w:rsidR="00155416" w:rsidRPr="00C74107">
            <w:pPr>
              <w:pStyle w:val="Bezproreda"/>
              <w:rPr>
                <w:rFonts w:hAnsi="Times New Roman" w:ascii="Times New Roman"/>
              </w:rPr>
            </w:pPr>
            <w:r w:rsidRPr="00C74107">
              <w:rPr>
                <w:rFonts w:hAnsi="Times New Roman" w:ascii="Times New Roman"/>
              </w:rPr>
              <w:t>405.902,75</w:t>
            </w:r>
          </w:p>
        </w:tc>
      </w:tr>
      <w:tr w:rsidTr="00F0523B" w:rsidR="00155416" w:rsidRPr="00B40BEB">
        <w:trPr>
          <w:trHeight w:val="701"/>
          <w:jc w:val="center"/>
        </w:trPr>
        <w:tc>
          <w:tcPr>
            <w:tcW w:type="pct" w:w="547"/>
          </w:tcPr>
          <w:p w:rsidRDefault="00155416" w:rsidP="00F0523B" w:rsidR="00155416" w:rsidRPr="00B80E5F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12</w:t>
            </w:r>
            <w:r w:rsidRPr="00B80E5F">
              <w:rPr>
                <w:rFonts w:hAnsi="Times New Roman" w:ascii="Times New Roman"/>
              </w:rPr>
              <w:t>. II. viši</w:t>
            </w:r>
          </w:p>
          <w:p w:rsidRDefault="00155416" w:rsidP="00F0523B" w:rsidR="00155416" w:rsidRPr="00B80E5F">
            <w:pPr>
              <w:pStyle w:val="Bezproreda"/>
              <w:rPr>
                <w:rFonts w:hAnsi="Times New Roman" w:ascii="Times New Roman"/>
              </w:rPr>
            </w:pPr>
            <w:r w:rsidRPr="00B80E5F">
              <w:rPr>
                <w:rFonts w:hAnsi="Times New Roman" w:ascii="Times New Roman"/>
              </w:rPr>
              <w:t xml:space="preserve">isplatni </w:t>
            </w:r>
            <w:r w:rsidRPr="00B80E5F">
              <w:rPr>
                <w:rFonts w:hAnsi="Times New Roman" w:ascii="Times New Roman"/>
              </w:rPr>
              <w:lastRenderedPageBreak/>
              <w:t>red</w:t>
            </w:r>
          </w:p>
        </w:tc>
        <w:tc>
          <w:tcPr>
            <w:tcW w:type="pct" w:w="744"/>
          </w:tcPr>
          <w:p w:rsidRDefault="00155416" w:rsidP="00F0523B" w:rsidR="00155416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lastRenderedPageBreak/>
              <w:t>Vodoopskrba</w:t>
            </w:r>
          </w:p>
          <w:p w:rsidRDefault="00155416" w:rsidP="00F0523B" w:rsidR="00155416" w:rsidRPr="00B80E5F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i odvodnja </w:t>
            </w:r>
            <w:r>
              <w:rPr>
                <w:rFonts w:hAnsi="Times New Roman" w:ascii="Times New Roman"/>
              </w:rPr>
              <w:lastRenderedPageBreak/>
              <w:t>d.o.o.</w:t>
            </w:r>
          </w:p>
        </w:tc>
        <w:tc>
          <w:tcPr>
            <w:tcW w:type="pct" w:w="726"/>
          </w:tcPr>
          <w:p w:rsidRDefault="00155416" w:rsidP="00F0523B" w:rsidR="00155416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>83416546499</w:t>
            </w:r>
          </w:p>
        </w:tc>
        <w:tc>
          <w:tcPr>
            <w:tcW w:type="pct" w:w="906"/>
          </w:tcPr>
          <w:p w:rsidRDefault="00155416" w:rsidP="00F0523B" w:rsidR="00155416" w:rsidRPr="00B80E5F">
            <w:pPr>
              <w:pStyle w:val="Bezproreda"/>
              <w:rPr>
                <w:rFonts w:hAnsi="Times New Roman" w:ascii="Times New Roman"/>
              </w:rPr>
            </w:pPr>
            <w:r w:rsidRPr="00B80E5F">
              <w:rPr>
                <w:rFonts w:hAnsi="Times New Roman" w:ascii="Times New Roman"/>
              </w:rPr>
              <w:t xml:space="preserve">Zagreb, </w:t>
            </w:r>
            <w:r>
              <w:rPr>
                <w:rFonts w:hAnsi="Times New Roman" w:ascii="Times New Roman"/>
              </w:rPr>
              <w:t>Folnegovićeva 1</w:t>
            </w:r>
          </w:p>
        </w:tc>
        <w:tc>
          <w:tcPr>
            <w:tcW w:type="pct" w:w="648"/>
          </w:tcPr>
          <w:p w:rsidRDefault="00155416" w:rsidP="00F0523B" w:rsidR="00155416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471,58</w:t>
            </w:r>
          </w:p>
        </w:tc>
        <w:tc>
          <w:tcPr>
            <w:tcW w:type="pct" w:w="780"/>
          </w:tcPr>
          <w:p w:rsidRDefault="00155416" w:rsidP="00F0523B" w:rsidR="00155416" w:rsidRPr="00B80E5F">
            <w:pPr>
              <w:pStyle w:val="Bezproreda"/>
              <w:rPr>
                <w:rFonts w:hAnsi="Times New Roman" w:ascii="Times New Roman"/>
              </w:rPr>
            </w:pPr>
            <w:r w:rsidRPr="00B80E5F">
              <w:rPr>
                <w:rFonts w:hAnsi="Times New Roman" w:ascii="Times New Roman"/>
              </w:rPr>
              <w:t>vjerodostojna</w:t>
            </w:r>
          </w:p>
          <w:p w:rsidRDefault="00155416" w:rsidP="00F0523B" w:rsidR="00155416" w:rsidRPr="00B80E5F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isprava,računi</w:t>
            </w:r>
          </w:p>
        </w:tc>
        <w:tc>
          <w:tcPr>
            <w:tcW w:type="pct" w:w="648"/>
          </w:tcPr>
          <w:p w:rsidRDefault="00155416" w:rsidP="00F0523B" w:rsidR="00155416" w:rsidRPr="00B80E5F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    </w:t>
            </w:r>
            <w:r w:rsidRPr="00B80E5F">
              <w:rPr>
                <w:rFonts w:hAnsi="Times New Roman" w:ascii="Times New Roman"/>
              </w:rPr>
              <w:t>471,58</w:t>
            </w:r>
          </w:p>
        </w:tc>
      </w:tr>
      <w:tr w:rsidTr="00F0523B" w:rsidR="00155416" w:rsidRPr="005C79A7">
        <w:trPr>
          <w:trHeight w:val="683"/>
          <w:jc w:val="center"/>
        </w:trPr>
        <w:tc>
          <w:tcPr>
            <w:tcW w:type="pct" w:w="547"/>
          </w:tcPr>
          <w:p w:rsidRDefault="00155416" w:rsidP="00F0523B" w:rsidR="00155416" w:rsidRPr="00B80E5F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lastRenderedPageBreak/>
              <w:t>13.II viši isplatni red</w:t>
            </w:r>
          </w:p>
        </w:tc>
        <w:tc>
          <w:tcPr>
            <w:tcW w:type="pct" w:w="744"/>
          </w:tcPr>
          <w:p w:rsidRDefault="00155416" w:rsidP="00F0523B" w:rsidR="00155416" w:rsidRPr="00B80E5F">
            <w:pPr>
              <w:pStyle w:val="Bezproreda"/>
              <w:rPr>
                <w:rFonts w:hAnsi="Times New Roman" w:ascii="Times New Roman"/>
              </w:rPr>
            </w:pPr>
            <w:r w:rsidRPr="00B80E5F">
              <w:rPr>
                <w:rFonts w:hAnsi="Times New Roman" w:ascii="Times New Roman"/>
              </w:rPr>
              <w:t>Gradska plinara Zagreb-Opskrba d.o.o.</w:t>
            </w:r>
          </w:p>
        </w:tc>
        <w:tc>
          <w:tcPr>
            <w:tcW w:type="pct" w:w="726"/>
          </w:tcPr>
          <w:p w:rsidRDefault="00155416" w:rsidP="00F0523B" w:rsidR="00155416" w:rsidRPr="00B80E5F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74364571096</w:t>
            </w:r>
          </w:p>
        </w:tc>
        <w:tc>
          <w:tcPr>
            <w:tcW w:type="pct" w:w="906"/>
          </w:tcPr>
          <w:p w:rsidRDefault="00155416" w:rsidP="00F0523B" w:rsidR="00155416" w:rsidRPr="00B80E5F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Zagreb, Radnička cesta</w:t>
            </w:r>
            <w:r w:rsidRPr="00B80E5F">
              <w:rPr>
                <w:rFonts w:hAnsi="Times New Roman" w:ascii="Times New Roman"/>
              </w:rPr>
              <w:t>1</w:t>
            </w:r>
          </w:p>
        </w:tc>
        <w:tc>
          <w:tcPr>
            <w:tcW w:type="pct" w:w="648"/>
          </w:tcPr>
          <w:p w:rsidRDefault="00155416" w:rsidP="00F0523B" w:rsidR="00155416" w:rsidRPr="00B80E5F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19.481,49</w:t>
            </w:r>
          </w:p>
        </w:tc>
        <w:tc>
          <w:tcPr>
            <w:tcW w:type="pct" w:w="780"/>
          </w:tcPr>
          <w:p w:rsidRDefault="00155416" w:rsidP="00F0523B" w:rsidR="00155416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ovršna isprav,rješ.o ovrsi, računi</w:t>
            </w:r>
          </w:p>
        </w:tc>
        <w:tc>
          <w:tcPr>
            <w:tcW w:type="pct" w:w="648"/>
          </w:tcPr>
          <w:p w:rsidRDefault="00155416" w:rsidP="00F0523B" w:rsidR="00155416" w:rsidRPr="005C79A7">
            <w:pPr>
              <w:pStyle w:val="Bezproreda"/>
              <w:rPr>
                <w:rFonts w:hAnsi="Times New Roman" w:ascii="Times New Roman"/>
              </w:rPr>
            </w:pPr>
            <w:r w:rsidRPr="005C79A7">
              <w:rPr>
                <w:rFonts w:hAnsi="Times New Roman" w:ascii="Times New Roman"/>
              </w:rPr>
              <w:t>19.481,49</w:t>
            </w:r>
          </w:p>
        </w:tc>
      </w:tr>
      <w:tr w:rsidTr="00F0523B" w:rsidR="00155416" w:rsidRPr="005C79A7">
        <w:trPr>
          <w:trHeight w:val="707"/>
          <w:jc w:val="center"/>
        </w:trPr>
        <w:tc>
          <w:tcPr>
            <w:tcW w:type="pct" w:w="547"/>
          </w:tcPr>
          <w:p w:rsidRDefault="00155416" w:rsidP="00F0523B" w:rsidR="00155416" w:rsidRPr="005C79A7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14</w:t>
            </w:r>
            <w:r w:rsidRPr="005C79A7">
              <w:rPr>
                <w:rFonts w:hAnsi="Times New Roman" w:ascii="Times New Roman"/>
              </w:rPr>
              <w:t>.II viši isplatni red</w:t>
            </w:r>
          </w:p>
        </w:tc>
        <w:tc>
          <w:tcPr>
            <w:tcW w:type="pct" w:w="744"/>
          </w:tcPr>
          <w:p w:rsidRDefault="00155416" w:rsidP="00F0523B" w:rsidR="00155416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Odvjetnik </w:t>
            </w:r>
          </w:p>
          <w:p w:rsidRDefault="00155416" w:rsidP="00F0523B" w:rsidR="00155416" w:rsidRPr="005C79A7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Damir Mokrović </w:t>
            </w:r>
          </w:p>
        </w:tc>
        <w:tc>
          <w:tcPr>
            <w:tcW w:type="pct" w:w="726"/>
          </w:tcPr>
          <w:p w:rsidRDefault="00155416" w:rsidP="00F0523B" w:rsidR="00155416" w:rsidRPr="005C79A7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91866004286 </w:t>
            </w:r>
          </w:p>
        </w:tc>
        <w:tc>
          <w:tcPr>
            <w:tcW w:type="pct" w:w="906"/>
          </w:tcPr>
          <w:p w:rsidRDefault="00155416" w:rsidP="00F0523B" w:rsidR="00155416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Zagreb,</w:t>
            </w:r>
          </w:p>
          <w:p w:rsidRDefault="00155416" w:rsidP="00F0523B" w:rsidR="00155416" w:rsidRPr="005C79A7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Trakošćanska 29</w:t>
            </w:r>
          </w:p>
        </w:tc>
        <w:tc>
          <w:tcPr>
            <w:tcW w:type="pct" w:w="648"/>
          </w:tcPr>
          <w:p w:rsidRDefault="00155416" w:rsidP="00F0523B" w:rsidR="00155416" w:rsidRPr="005C79A7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29.625,00 </w:t>
            </w:r>
          </w:p>
        </w:tc>
        <w:tc>
          <w:tcPr>
            <w:tcW w:type="pct" w:w="780"/>
          </w:tcPr>
          <w:p w:rsidRDefault="00155416" w:rsidP="00F0523B" w:rsidR="00155416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v</w:t>
            </w:r>
            <w:r w:rsidRPr="005C79A7">
              <w:rPr>
                <w:rFonts w:hAnsi="Times New Roman" w:ascii="Times New Roman"/>
              </w:rPr>
              <w:t xml:space="preserve">jerodostojna </w:t>
            </w:r>
          </w:p>
          <w:p w:rsidRDefault="00155416" w:rsidP="00F0523B" w:rsidR="00155416" w:rsidRPr="005C79A7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isprava, računi</w:t>
            </w:r>
          </w:p>
        </w:tc>
        <w:tc>
          <w:tcPr>
            <w:tcW w:type="pct" w:w="648"/>
          </w:tcPr>
          <w:p w:rsidRDefault="00155416" w:rsidP="00F0523B" w:rsidR="00155416" w:rsidRPr="005C79A7">
            <w:pPr>
              <w:pStyle w:val="Bezproreda"/>
              <w:rPr>
                <w:rFonts w:hAnsi="Times New Roman" w:ascii="Times New Roman"/>
              </w:rPr>
            </w:pPr>
            <w:r w:rsidRPr="005C79A7">
              <w:rPr>
                <w:rFonts w:hAnsi="Times New Roman" w:ascii="Times New Roman"/>
              </w:rPr>
              <w:t>29.625,00</w:t>
            </w:r>
          </w:p>
        </w:tc>
      </w:tr>
      <w:tr w:rsidTr="00F0523B" w:rsidR="00155416" w:rsidRPr="00B40BEB">
        <w:trPr>
          <w:trHeight w:val="688"/>
          <w:jc w:val="center"/>
        </w:trPr>
        <w:tc>
          <w:tcPr>
            <w:tcW w:type="pct" w:w="547"/>
          </w:tcPr>
          <w:p w:rsidRDefault="00155416" w:rsidP="00F0523B" w:rsidR="00155416" w:rsidRPr="00BE65FE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15</w:t>
            </w:r>
            <w:r w:rsidRPr="00BE65FE">
              <w:rPr>
                <w:rFonts w:hAnsi="Times New Roman" w:ascii="Times New Roman"/>
              </w:rPr>
              <w:t>.II viši isplatni red</w:t>
            </w:r>
          </w:p>
        </w:tc>
        <w:tc>
          <w:tcPr>
            <w:tcW w:type="pct" w:w="744"/>
          </w:tcPr>
          <w:p w:rsidRDefault="00155416" w:rsidP="00F0523B" w:rsidR="00155416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Grad Zagreb</w:t>
            </w:r>
          </w:p>
        </w:tc>
        <w:tc>
          <w:tcPr>
            <w:tcW w:type="pct" w:w="726"/>
          </w:tcPr>
          <w:p w:rsidRDefault="00155416" w:rsidP="00F0523B" w:rsidR="00155416" w:rsidRPr="00BE65FE">
            <w:pPr>
              <w:pStyle w:val="Bezproreda"/>
              <w:rPr>
                <w:rFonts w:hAnsi="Times New Roman" w:ascii="Times New Roman"/>
              </w:rPr>
            </w:pPr>
            <w:r w:rsidRPr="00BE65FE">
              <w:rPr>
                <w:rFonts w:hAnsi="Times New Roman" w:ascii="Times New Roman"/>
              </w:rPr>
              <w:t>61817894937</w:t>
            </w:r>
          </w:p>
        </w:tc>
        <w:tc>
          <w:tcPr>
            <w:tcW w:type="pct" w:w="906"/>
          </w:tcPr>
          <w:p w:rsidRDefault="00155416" w:rsidP="00F0523B" w:rsidR="00155416" w:rsidRPr="00BE65FE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Zagreb,Trg Stjepana Radića 1</w:t>
            </w:r>
          </w:p>
        </w:tc>
        <w:tc>
          <w:tcPr>
            <w:tcW w:type="pct" w:w="648"/>
          </w:tcPr>
          <w:p w:rsidRDefault="00155416" w:rsidP="00F0523B" w:rsidR="00155416" w:rsidRPr="00BE65FE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47.991,76</w:t>
            </w:r>
          </w:p>
        </w:tc>
        <w:tc>
          <w:tcPr>
            <w:tcW w:type="pct" w:w="780"/>
          </w:tcPr>
          <w:p w:rsidRDefault="00155416" w:rsidP="00F0523B" w:rsidR="00155416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ovršna isprava,</w:t>
            </w:r>
          </w:p>
          <w:p w:rsidRDefault="00155416" w:rsidP="00F0523B" w:rsidR="00155416" w:rsidRPr="00BE65FE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rješenje o ovrsi</w:t>
            </w:r>
          </w:p>
        </w:tc>
        <w:tc>
          <w:tcPr>
            <w:tcW w:type="pct" w:w="648"/>
          </w:tcPr>
          <w:p w:rsidRDefault="00155416" w:rsidP="00F0523B" w:rsidR="00155416" w:rsidRPr="00BE65FE">
            <w:pPr>
              <w:pStyle w:val="Bezproreda"/>
              <w:rPr>
                <w:rFonts w:hAnsi="Times New Roman" w:ascii="Times New Roman"/>
              </w:rPr>
            </w:pPr>
            <w:r w:rsidRPr="00BE65FE">
              <w:rPr>
                <w:rFonts w:hAnsi="Times New Roman" w:ascii="Times New Roman"/>
              </w:rPr>
              <w:t>47.991,76</w:t>
            </w:r>
          </w:p>
        </w:tc>
      </w:tr>
      <w:tr w:rsidTr="00F0523B" w:rsidR="00155416" w:rsidRPr="00B40BEB">
        <w:trPr>
          <w:trHeight w:val="712"/>
          <w:jc w:val="center"/>
        </w:trPr>
        <w:tc>
          <w:tcPr>
            <w:tcW w:type="pct" w:w="547"/>
          </w:tcPr>
          <w:p w:rsidRDefault="00155416" w:rsidP="00F0523B" w:rsidR="00155416" w:rsidRPr="007C0057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16</w:t>
            </w:r>
            <w:r w:rsidRPr="007C0057">
              <w:rPr>
                <w:rFonts w:hAnsi="Times New Roman" w:ascii="Times New Roman"/>
              </w:rPr>
              <w:t>.II viši isplatni red</w:t>
            </w:r>
          </w:p>
        </w:tc>
        <w:tc>
          <w:tcPr>
            <w:tcW w:type="pct" w:w="744"/>
          </w:tcPr>
          <w:p w:rsidRDefault="00155416" w:rsidP="00F0523B" w:rsidR="00155416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Financijska </w:t>
            </w:r>
          </w:p>
          <w:p w:rsidRDefault="00155416" w:rsidP="00F0523B" w:rsidR="00155416" w:rsidRPr="007C0057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Agencija</w:t>
            </w:r>
          </w:p>
        </w:tc>
        <w:tc>
          <w:tcPr>
            <w:tcW w:type="pct" w:w="726"/>
          </w:tcPr>
          <w:p w:rsidRDefault="00155416" w:rsidP="00F0523B" w:rsidR="00155416" w:rsidRPr="007C0057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85821130368</w:t>
            </w:r>
          </w:p>
        </w:tc>
        <w:tc>
          <w:tcPr>
            <w:tcW w:type="pct" w:w="906"/>
          </w:tcPr>
          <w:p w:rsidRDefault="00155416" w:rsidP="00F0523B" w:rsidR="00155416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Zagreb, Ul.grada</w:t>
            </w:r>
          </w:p>
          <w:p w:rsidRDefault="00155416" w:rsidP="00F0523B" w:rsidR="00155416" w:rsidRPr="007C0057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Vukovara 31 </w:t>
            </w:r>
          </w:p>
        </w:tc>
        <w:tc>
          <w:tcPr>
            <w:tcW w:type="pct" w:w="648"/>
          </w:tcPr>
          <w:p w:rsidRDefault="00155416" w:rsidP="00F0523B" w:rsidR="00155416" w:rsidRPr="007C0057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1.856,66 </w:t>
            </w:r>
          </w:p>
        </w:tc>
        <w:tc>
          <w:tcPr>
            <w:tcW w:type="pct" w:w="780"/>
          </w:tcPr>
          <w:p w:rsidRDefault="00155416" w:rsidP="00F0523B" w:rsidR="00155416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vjerodostojna </w:t>
            </w:r>
          </w:p>
          <w:p w:rsidRDefault="00155416" w:rsidP="00F0523B" w:rsidR="00155416" w:rsidRPr="007C0057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isprava,računi</w:t>
            </w:r>
          </w:p>
        </w:tc>
        <w:tc>
          <w:tcPr>
            <w:tcW w:type="pct" w:w="648"/>
          </w:tcPr>
          <w:p w:rsidRDefault="00155416" w:rsidP="00F0523B" w:rsidR="00155416" w:rsidRPr="007C0057">
            <w:pPr>
              <w:pStyle w:val="Bezproreda"/>
              <w:rPr>
                <w:rFonts w:hAnsi="Times New Roman" w:ascii="Times New Roman"/>
              </w:rPr>
            </w:pPr>
            <w:r w:rsidRPr="007C0057">
              <w:rPr>
                <w:rFonts w:hAnsi="Times New Roman" w:ascii="Times New Roman"/>
              </w:rPr>
              <w:t>1.856,66</w:t>
            </w:r>
          </w:p>
        </w:tc>
      </w:tr>
      <w:tr w:rsidTr="00F0523B" w:rsidR="00155416" w:rsidRPr="00B40BEB">
        <w:trPr>
          <w:trHeight w:val="694"/>
          <w:jc w:val="center"/>
        </w:trPr>
        <w:tc>
          <w:tcPr>
            <w:tcW w:type="pct" w:w="547"/>
          </w:tcPr>
          <w:p w:rsidRDefault="00155416" w:rsidP="00F0523B" w:rsidR="00155416" w:rsidRPr="007C0057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17.</w:t>
            </w:r>
            <w:r w:rsidRPr="007C0057">
              <w:rPr>
                <w:rFonts w:hAnsi="Times New Roman" w:ascii="Times New Roman"/>
              </w:rPr>
              <w:t>II viši isplatni red</w:t>
            </w:r>
          </w:p>
        </w:tc>
        <w:tc>
          <w:tcPr>
            <w:tcW w:type="pct" w:w="744"/>
          </w:tcPr>
          <w:p w:rsidRDefault="00155416" w:rsidP="00F0523B" w:rsidR="00155416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Zagrebački </w:t>
            </w:r>
          </w:p>
          <w:p w:rsidRDefault="00155416" w:rsidP="00F0523B" w:rsidR="00155416" w:rsidRPr="00643067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Holding d.o.o.</w:t>
            </w:r>
          </w:p>
        </w:tc>
        <w:tc>
          <w:tcPr>
            <w:tcW w:type="pct" w:w="726"/>
          </w:tcPr>
          <w:p w:rsidRDefault="00155416" w:rsidP="00F0523B" w:rsidR="00155416" w:rsidRPr="00643067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85584865987</w:t>
            </w:r>
          </w:p>
        </w:tc>
        <w:tc>
          <w:tcPr>
            <w:tcW w:type="pct" w:w="906"/>
          </w:tcPr>
          <w:p w:rsidRDefault="00155416" w:rsidP="00F0523B" w:rsidR="00155416" w:rsidRPr="009039F5">
            <w:pPr>
              <w:pStyle w:val="Bezproreda"/>
              <w:rPr>
                <w:rFonts w:hAnsi="Times New Roman" w:ascii="Times New Roman"/>
              </w:rPr>
            </w:pPr>
            <w:r w:rsidRPr="009039F5">
              <w:rPr>
                <w:rFonts w:hAnsi="Times New Roman" w:ascii="Times New Roman"/>
              </w:rPr>
              <w:t>Zagreb, Ul.grada</w:t>
            </w:r>
          </w:p>
          <w:p w:rsidRDefault="00155416" w:rsidP="00F0523B" w:rsidR="00155416" w:rsidRPr="009039F5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Vukovara 4</w:t>
            </w:r>
            <w:r w:rsidRPr="009039F5">
              <w:rPr>
                <w:rFonts w:hAnsi="Times New Roman" w:ascii="Times New Roman"/>
              </w:rPr>
              <w:t>1</w:t>
            </w:r>
          </w:p>
        </w:tc>
        <w:tc>
          <w:tcPr>
            <w:tcW w:type="pct" w:w="648"/>
          </w:tcPr>
          <w:p w:rsidRDefault="00155416" w:rsidP="00F0523B" w:rsidR="00155416" w:rsidRPr="009039F5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50.677,13</w:t>
            </w:r>
          </w:p>
        </w:tc>
        <w:tc>
          <w:tcPr>
            <w:tcW w:type="pct" w:w="780"/>
          </w:tcPr>
          <w:p w:rsidRDefault="00155416" w:rsidP="00F0523B" w:rsidR="00155416" w:rsidRPr="009039F5">
            <w:pPr>
              <w:pStyle w:val="Bezproreda"/>
              <w:rPr>
                <w:rFonts w:hAnsi="Times New Roman" w:ascii="Times New Roman"/>
              </w:rPr>
            </w:pPr>
            <w:r w:rsidRPr="009039F5">
              <w:rPr>
                <w:rFonts w:hAnsi="Times New Roman" w:ascii="Times New Roman"/>
              </w:rPr>
              <w:t>ovršna isprava,</w:t>
            </w:r>
          </w:p>
          <w:p w:rsidRDefault="00155416" w:rsidP="00F0523B" w:rsidR="00155416" w:rsidRPr="009039F5">
            <w:pPr>
              <w:pStyle w:val="Bezproreda"/>
              <w:rPr>
                <w:rFonts w:hAnsi="Times New Roman" w:ascii="Times New Roman"/>
              </w:rPr>
            </w:pPr>
            <w:r w:rsidRPr="009039F5">
              <w:rPr>
                <w:rFonts w:hAnsi="Times New Roman" w:ascii="Times New Roman"/>
              </w:rPr>
              <w:t>rješenje o ovrsi</w:t>
            </w:r>
          </w:p>
        </w:tc>
        <w:tc>
          <w:tcPr>
            <w:tcW w:type="pct" w:w="648"/>
          </w:tcPr>
          <w:p w:rsidRDefault="00155416" w:rsidP="00F0523B" w:rsidR="00155416" w:rsidRPr="009039F5">
            <w:pPr>
              <w:pStyle w:val="Bezproreda"/>
              <w:rPr>
                <w:rFonts w:hAnsi="Times New Roman" w:ascii="Times New Roman"/>
              </w:rPr>
            </w:pPr>
            <w:r w:rsidRPr="009039F5">
              <w:rPr>
                <w:rFonts w:hAnsi="Times New Roman" w:ascii="Times New Roman"/>
              </w:rPr>
              <w:t>50.677,13</w:t>
            </w:r>
          </w:p>
        </w:tc>
      </w:tr>
      <w:tr w:rsidTr="00F0523B" w:rsidR="00155416" w:rsidRPr="00B40BEB">
        <w:trPr>
          <w:trHeight w:val="847"/>
          <w:jc w:val="center"/>
        </w:trPr>
        <w:tc>
          <w:tcPr>
            <w:tcW w:type="pct" w:w="547"/>
          </w:tcPr>
          <w:p w:rsidRDefault="00155416" w:rsidP="00F0523B" w:rsidR="00155416" w:rsidRPr="009039F5">
            <w:pPr>
              <w:pStyle w:val="Bezproreda"/>
              <w:rPr>
                <w:rFonts w:hAnsi="Times New Roman" w:ascii="Times New Roman"/>
              </w:rPr>
            </w:pPr>
            <w:r w:rsidRPr="009039F5">
              <w:rPr>
                <w:rFonts w:hAnsi="Times New Roman" w:ascii="Times New Roman"/>
              </w:rPr>
              <w:t>18.</w:t>
            </w:r>
            <w:r>
              <w:t xml:space="preserve"> </w:t>
            </w:r>
            <w:r w:rsidRPr="009039F5">
              <w:rPr>
                <w:rFonts w:hAnsi="Times New Roman" w:ascii="Times New Roman"/>
              </w:rPr>
              <w:t>II viši isplatni red</w:t>
            </w:r>
          </w:p>
        </w:tc>
        <w:tc>
          <w:tcPr>
            <w:tcW w:type="pct" w:w="744"/>
          </w:tcPr>
          <w:p w:rsidRDefault="00155416" w:rsidP="00F0523B" w:rsidR="00155416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Hep- Operator distrubucijskog</w:t>
            </w:r>
          </w:p>
          <w:p w:rsidRDefault="00155416" w:rsidP="00F0523B" w:rsidR="00155416" w:rsidRPr="009039F5">
            <w:pPr>
              <w:pStyle w:val="Bezproreda"/>
              <w:rPr>
                <w:rFonts w:hAnsi="Times New Roman" w:ascii="Times New Roman"/>
              </w:rPr>
            </w:pPr>
          </w:p>
        </w:tc>
        <w:tc>
          <w:tcPr>
            <w:tcW w:type="pct" w:w="726"/>
          </w:tcPr>
          <w:p w:rsidRDefault="00155416" w:rsidP="00F0523B" w:rsidR="0015541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46830600751</w:t>
            </w:r>
          </w:p>
          <w:p w:rsidRDefault="00155416" w:rsidP="00F0523B" w:rsidR="00155416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906"/>
          </w:tcPr>
          <w:p w:rsidRDefault="00155416" w:rsidP="00F0523B" w:rsidR="00155416" w:rsidRPr="00EB3819">
            <w:pPr>
              <w:pStyle w:val="Bezproreda"/>
              <w:rPr>
                <w:rFonts w:hAnsi="Times New Roman" w:ascii="Times New Roman"/>
              </w:rPr>
            </w:pPr>
            <w:r w:rsidRPr="00EB3819">
              <w:rPr>
                <w:rFonts w:hAnsi="Times New Roman" w:ascii="Times New Roman"/>
              </w:rPr>
              <w:t>Zagreb, Ul.grada</w:t>
            </w:r>
          </w:p>
          <w:p w:rsidRDefault="00155416" w:rsidP="00F0523B" w:rsidR="00155416" w:rsidRPr="00EB3819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Vukovara 37</w:t>
            </w:r>
          </w:p>
        </w:tc>
        <w:tc>
          <w:tcPr>
            <w:tcW w:type="pct" w:w="648"/>
          </w:tcPr>
          <w:p w:rsidRDefault="00155416" w:rsidP="00F0523B" w:rsidR="00155416" w:rsidRPr="00EB3819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456,39</w:t>
            </w:r>
          </w:p>
        </w:tc>
        <w:tc>
          <w:tcPr>
            <w:tcW w:type="pct" w:w="780"/>
          </w:tcPr>
          <w:p w:rsidRDefault="00155416" w:rsidP="00F0523B" w:rsidR="00155416" w:rsidRPr="00EB3819">
            <w:pPr>
              <w:pStyle w:val="Bezproreda"/>
              <w:rPr>
                <w:rFonts w:hAnsi="Times New Roman" w:ascii="Times New Roman"/>
              </w:rPr>
            </w:pPr>
            <w:r w:rsidRPr="00EB3819">
              <w:rPr>
                <w:rFonts w:hAnsi="Times New Roman" w:ascii="Times New Roman"/>
              </w:rPr>
              <w:t xml:space="preserve">vjerodostojna </w:t>
            </w:r>
          </w:p>
          <w:p w:rsidRDefault="00155416" w:rsidP="00F0523B" w:rsidR="00155416" w:rsidRPr="009039F5">
            <w:pPr>
              <w:pStyle w:val="Bezproreda"/>
              <w:rPr>
                <w:rFonts w:hAnsi="Times New Roman" w:ascii="Times New Roman"/>
              </w:rPr>
            </w:pPr>
            <w:r w:rsidRPr="00EB3819">
              <w:rPr>
                <w:rFonts w:hAnsi="Times New Roman" w:ascii="Times New Roman"/>
              </w:rPr>
              <w:t>isprava,računi</w:t>
            </w:r>
          </w:p>
        </w:tc>
        <w:tc>
          <w:tcPr>
            <w:tcW w:type="pct" w:w="648"/>
          </w:tcPr>
          <w:p w:rsidRDefault="00155416" w:rsidP="00F0523B" w:rsidR="00155416" w:rsidRPr="00EB3819">
            <w:pPr>
              <w:pStyle w:val="Bezproreda"/>
              <w:rPr>
                <w:rFonts w:hAnsi="Times New Roman" w:ascii="Times New Roman"/>
              </w:rPr>
            </w:pPr>
            <w:r w:rsidRPr="00EB3819">
              <w:rPr>
                <w:rFonts w:hAnsi="Times New Roman" w:ascii="Times New Roman"/>
              </w:rPr>
              <w:t>456,39</w:t>
            </w:r>
          </w:p>
        </w:tc>
      </w:tr>
      <w:tr w:rsidTr="00F0523B" w:rsidR="00155416" w:rsidRPr="00EB3819">
        <w:trPr>
          <w:trHeight w:val="688"/>
          <w:jc w:val="center"/>
        </w:trPr>
        <w:tc>
          <w:tcPr>
            <w:tcW w:type="pct" w:w="547"/>
          </w:tcPr>
          <w:p w:rsidRDefault="00155416" w:rsidP="00F0523B" w:rsidR="00155416" w:rsidRPr="00EB3819">
            <w:pPr>
              <w:pStyle w:val="Bezproreda"/>
              <w:tabs>
                <w:tab w:pos="765" w:val="left"/>
              </w:tabs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19</w:t>
            </w:r>
            <w:r w:rsidRPr="00EB3819">
              <w:rPr>
                <w:rFonts w:hAnsi="Times New Roman" w:ascii="Times New Roman"/>
              </w:rPr>
              <w:t>. II viši isplatni red</w:t>
            </w:r>
          </w:p>
        </w:tc>
        <w:tc>
          <w:tcPr>
            <w:tcW w:type="pct" w:w="744"/>
          </w:tcPr>
          <w:p w:rsidRDefault="00155416" w:rsidP="00F0523B" w:rsidR="00155416" w:rsidRPr="00EB3819">
            <w:pPr>
              <w:pStyle w:val="Bezproreda"/>
              <w:rPr>
                <w:rFonts w:hAnsi="Times New Roman" w:ascii="Times New Roman"/>
              </w:rPr>
            </w:pPr>
            <w:r w:rsidRPr="00EB3819">
              <w:rPr>
                <w:rFonts w:hAnsi="Times New Roman" w:ascii="Times New Roman"/>
              </w:rPr>
              <w:t>Hrvatske vode</w:t>
            </w:r>
          </w:p>
        </w:tc>
        <w:tc>
          <w:tcPr>
            <w:tcW w:type="pct" w:w="726"/>
          </w:tcPr>
          <w:p w:rsidRDefault="00155416" w:rsidP="00F0523B" w:rsidR="00155416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28921383001</w:t>
            </w:r>
          </w:p>
        </w:tc>
        <w:tc>
          <w:tcPr>
            <w:tcW w:type="pct" w:w="906"/>
          </w:tcPr>
          <w:p w:rsidRDefault="00155416" w:rsidP="00F0523B" w:rsidR="00155416" w:rsidRPr="00EB3819">
            <w:pPr>
              <w:pStyle w:val="Bezproreda"/>
              <w:rPr>
                <w:rFonts w:hAnsi="Times New Roman" w:ascii="Times New Roman"/>
              </w:rPr>
            </w:pPr>
            <w:r w:rsidRPr="00EB3819">
              <w:rPr>
                <w:rFonts w:hAnsi="Times New Roman" w:ascii="Times New Roman"/>
              </w:rPr>
              <w:t>Zagreb, Ul.grada</w:t>
            </w:r>
          </w:p>
          <w:p w:rsidRDefault="00155416" w:rsidP="00F0523B" w:rsidR="00155416" w:rsidRPr="00EB3819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Vukovara 220</w:t>
            </w:r>
          </w:p>
        </w:tc>
        <w:tc>
          <w:tcPr>
            <w:tcW w:type="pct" w:w="648"/>
          </w:tcPr>
          <w:p w:rsidRDefault="00155416" w:rsidP="00F0523B" w:rsidR="00155416" w:rsidRPr="00EB3819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62.220,29</w:t>
            </w:r>
          </w:p>
        </w:tc>
        <w:tc>
          <w:tcPr>
            <w:tcW w:type="pct" w:w="780"/>
          </w:tcPr>
          <w:p w:rsidRDefault="00155416" w:rsidP="00F0523B" w:rsidR="00155416" w:rsidRPr="00EB3819">
            <w:pPr>
              <w:pStyle w:val="Bezproreda"/>
              <w:rPr>
                <w:rFonts w:hAnsi="Times New Roman" w:ascii="Times New Roman"/>
              </w:rPr>
            </w:pPr>
            <w:r w:rsidRPr="00EB3819">
              <w:rPr>
                <w:rFonts w:hAnsi="Times New Roman" w:ascii="Times New Roman"/>
              </w:rPr>
              <w:t>ovršna isprava,</w:t>
            </w:r>
          </w:p>
          <w:p w:rsidRDefault="00155416" w:rsidP="00F0523B" w:rsidR="00155416" w:rsidRPr="00EB3819">
            <w:pPr>
              <w:pStyle w:val="Bezproreda"/>
              <w:rPr>
                <w:rFonts w:hAnsi="Times New Roman" w:ascii="Times New Roman"/>
              </w:rPr>
            </w:pPr>
            <w:r w:rsidRPr="00EB3819">
              <w:rPr>
                <w:rFonts w:hAnsi="Times New Roman" w:ascii="Times New Roman"/>
              </w:rPr>
              <w:t>rješenje o ovrsi</w:t>
            </w:r>
          </w:p>
        </w:tc>
        <w:tc>
          <w:tcPr>
            <w:tcW w:type="pct" w:w="648"/>
          </w:tcPr>
          <w:p w:rsidRDefault="00155416" w:rsidP="00F0523B" w:rsidR="00155416" w:rsidRPr="00EB3819">
            <w:pPr>
              <w:pStyle w:val="Bezproreda"/>
              <w:rPr>
                <w:rFonts w:hAnsi="Times New Roman" w:ascii="Times New Roman"/>
              </w:rPr>
            </w:pPr>
            <w:r w:rsidRPr="00EB3819">
              <w:rPr>
                <w:rFonts w:hAnsi="Times New Roman" w:ascii="Times New Roman"/>
              </w:rPr>
              <w:t>62.220,29</w:t>
            </w:r>
          </w:p>
        </w:tc>
      </w:tr>
    </w:tbl>
    <w:p w:rsidRDefault="00155416" w:rsidP="00155416" w:rsidR="00155416">
      <w:pPr>
        <w:ind w:firstLine="708"/>
        <w:jc w:val="both"/>
      </w:pPr>
    </w:p>
    <w:p w:rsidRDefault="00155416" w:rsidP="00155416" w:rsidR="00155416">
      <w:pPr>
        <w:ind w:firstLine="708"/>
        <w:jc w:val="both"/>
      </w:pPr>
    </w:p>
    <w:p w:rsidRDefault="00155416" w:rsidP="00155416" w:rsidR="00155416">
      <w:pPr>
        <w:ind w:firstLine="708"/>
        <w:jc w:val="both"/>
      </w:pPr>
      <w:r>
        <w:t>III OSPORENE TRAŽBINE VJEROVNIKA DRUGOG VIŠEG ISPLATNOG REDA</w:t>
      </w:r>
    </w:p>
    <w:p w:rsidRDefault="00155416" w:rsidP="00155416" w:rsidR="00155416">
      <w:pPr>
        <w:ind w:firstLine="708"/>
        <w:jc w:val="both"/>
      </w:pPr>
    </w:p>
    <w:tbl>
      <w:tblPr>
        <w:tblpPr w:tblpY="1" w:tblpXSpec="center" w:vertAnchor="text" w:rightFromText="180" w:leftFromText="180"/>
        <w:tblOverlap w:val="never"/>
        <w:tblW w:type="pct" w:w="5693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160"/>
        <w:gridCol w:w="1573"/>
        <w:gridCol w:w="1535"/>
        <w:gridCol w:w="1916"/>
        <w:gridCol w:w="1370"/>
        <w:gridCol w:w="1649"/>
        <w:gridCol w:w="1370"/>
      </w:tblGrid>
      <w:tr w:rsidTr="00F0523B" w:rsidR="00155416" w:rsidRPr="00921185">
        <w:trPr>
          <w:jc w:val="center"/>
        </w:trPr>
        <w:tc>
          <w:tcPr>
            <w:tcW w:type="pct" w:w="548"/>
            <w:vAlign w:val="center"/>
          </w:tcPr>
          <w:p w:rsidRDefault="00155416" w:rsidP="00F0523B" w:rsidR="00155416" w:rsidRPr="00921185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921185">
              <w:rPr>
                <w:rFonts w:hAnsi="Times New Roman" w:ascii="Times New Roman"/>
              </w:rPr>
              <w:t>Redni broj prijavljene tražbine</w:t>
            </w:r>
          </w:p>
        </w:tc>
        <w:tc>
          <w:tcPr>
            <w:tcW w:type="pct" w:w="744"/>
            <w:vAlign w:val="center"/>
          </w:tcPr>
          <w:p w:rsidRDefault="00155416" w:rsidP="00F0523B" w:rsidR="00155416" w:rsidRPr="00921185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921185">
              <w:rPr>
                <w:rFonts w:hAnsi="Times New Roman" w:ascii="Times New Roman"/>
              </w:rPr>
              <w:t>Ime i prezime / tvrtka  ili naziv vjerovnika</w:t>
            </w:r>
          </w:p>
        </w:tc>
        <w:tc>
          <w:tcPr>
            <w:tcW w:type="pct" w:w="726"/>
            <w:vAlign w:val="center"/>
          </w:tcPr>
          <w:p w:rsidRDefault="00155416" w:rsidP="00F0523B" w:rsidR="00155416" w:rsidRPr="00921185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921185">
              <w:rPr>
                <w:rFonts w:hAnsi="Times New Roman" w:ascii="Times New Roman"/>
              </w:rPr>
              <w:t xml:space="preserve">OIB vjerovnika </w:t>
            </w:r>
          </w:p>
        </w:tc>
        <w:tc>
          <w:tcPr>
            <w:tcW w:type="pct" w:w="906"/>
            <w:vAlign w:val="center"/>
          </w:tcPr>
          <w:p w:rsidRDefault="00155416" w:rsidP="00F0523B" w:rsidR="00155416" w:rsidRPr="00921185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921185">
              <w:rPr>
                <w:rFonts w:hAnsi="Times New Roman" w:ascii="Times New Roman"/>
              </w:rPr>
              <w:t>Adresa / sjedište vjerovnika</w:t>
            </w:r>
          </w:p>
        </w:tc>
        <w:tc>
          <w:tcPr>
            <w:tcW w:type="pct" w:w="648"/>
            <w:vAlign w:val="center"/>
          </w:tcPr>
          <w:p w:rsidRDefault="00155416" w:rsidP="00F0523B" w:rsidR="00155416" w:rsidRPr="00921185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921185">
              <w:rPr>
                <w:rFonts w:hAnsi="Times New Roman" w:ascii="Times New Roman"/>
              </w:rPr>
              <w:t>Iznos prijavljene tražbine (kn)</w:t>
            </w:r>
            <w:r w:rsidRPr="00921185">
              <w:rPr>
                <w:rStyle w:val="Referencafusnote"/>
                <w:rFonts w:hAnsi="Times New Roman" w:ascii="Times New Roman"/>
              </w:rPr>
              <w:footnoteReference w:id="3"/>
            </w:r>
          </w:p>
        </w:tc>
        <w:tc>
          <w:tcPr>
            <w:tcW w:type="pct" w:w="780"/>
            <w:vAlign w:val="center"/>
          </w:tcPr>
          <w:p w:rsidRDefault="00155416" w:rsidP="00F0523B" w:rsidR="00155416" w:rsidRPr="00921185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921185">
              <w:rPr>
                <w:rFonts w:hAnsi="Times New Roman" w:ascii="Times New Roman"/>
              </w:rPr>
              <w:t>Pravna osnova prijavljene tražbine</w:t>
            </w:r>
          </w:p>
        </w:tc>
        <w:tc>
          <w:tcPr>
            <w:tcW w:type="pct" w:w="648"/>
            <w:vAlign w:val="center"/>
          </w:tcPr>
          <w:p w:rsidRDefault="00155416" w:rsidP="00F0523B" w:rsidR="00155416" w:rsidRPr="00921185">
            <w:pPr>
              <w:pStyle w:val="Bezproreda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Iznos osporene</w:t>
            </w:r>
            <w:r w:rsidRPr="00921185">
              <w:rPr>
                <w:rFonts w:hAnsi="Times New Roman" w:ascii="Times New Roman"/>
              </w:rPr>
              <w:t xml:space="preserve"> tražbine</w:t>
            </w:r>
          </w:p>
          <w:p w:rsidRDefault="00155416" w:rsidP="00F0523B" w:rsidR="00155416" w:rsidRPr="00921185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921185">
              <w:rPr>
                <w:rFonts w:hAnsi="Times New Roman" w:ascii="Times New Roman"/>
              </w:rPr>
              <w:t>(kn)</w:t>
            </w:r>
          </w:p>
        </w:tc>
      </w:tr>
      <w:tr w:rsidTr="00F0523B" w:rsidR="00155416" w:rsidRPr="00B40BEB">
        <w:trPr>
          <w:trHeight w:val="712"/>
          <w:jc w:val="center"/>
        </w:trPr>
        <w:tc>
          <w:tcPr>
            <w:tcW w:type="pct" w:w="547"/>
          </w:tcPr>
          <w:p w:rsidRDefault="00155416" w:rsidP="00F0523B" w:rsidR="00155416" w:rsidRPr="00EB3819">
            <w:pPr>
              <w:pStyle w:val="Bezproreda"/>
              <w:rPr>
                <w:rFonts w:hAnsi="Times New Roman" w:ascii="Times New Roman"/>
              </w:rPr>
            </w:pPr>
            <w:r w:rsidRPr="00EB3819">
              <w:rPr>
                <w:rFonts w:hAnsi="Times New Roman" w:ascii="Times New Roman"/>
              </w:rPr>
              <w:t>20. II viši isplatni red</w:t>
            </w:r>
          </w:p>
        </w:tc>
        <w:tc>
          <w:tcPr>
            <w:tcW w:type="pct" w:w="744"/>
          </w:tcPr>
          <w:p w:rsidRDefault="00155416" w:rsidP="00F0523B" w:rsidR="00155416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Metalgrad d.o.o.</w:t>
            </w:r>
          </w:p>
        </w:tc>
        <w:tc>
          <w:tcPr>
            <w:tcW w:type="pct" w:w="726"/>
          </w:tcPr>
          <w:p w:rsidRDefault="00155416" w:rsidP="00F0523B" w:rsidR="00155416" w:rsidRPr="006A0964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00655697449</w:t>
            </w:r>
          </w:p>
        </w:tc>
        <w:tc>
          <w:tcPr>
            <w:tcW w:type="pct" w:w="906"/>
          </w:tcPr>
          <w:p w:rsidRDefault="00155416" w:rsidP="00F0523B" w:rsidR="00155416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Sesvete,</w:t>
            </w:r>
          </w:p>
          <w:p w:rsidRDefault="00155416" w:rsidP="00F0523B" w:rsidR="00155416" w:rsidRPr="006A0964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Karlovačka 24</w:t>
            </w:r>
          </w:p>
        </w:tc>
        <w:tc>
          <w:tcPr>
            <w:tcW w:type="pct" w:w="648"/>
          </w:tcPr>
          <w:p w:rsidRDefault="00155416" w:rsidP="00F0523B" w:rsidR="00155416" w:rsidRPr="006A0964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219.501,00</w:t>
            </w:r>
          </w:p>
        </w:tc>
        <w:tc>
          <w:tcPr>
            <w:tcW w:type="pct" w:w="780"/>
          </w:tcPr>
          <w:p w:rsidRDefault="00155416" w:rsidP="00F0523B" w:rsidR="00155416" w:rsidRPr="006A0964">
            <w:pPr>
              <w:pStyle w:val="Bezproreda"/>
              <w:rPr>
                <w:rFonts w:hAnsi="Times New Roman" w:ascii="Times New Roman"/>
              </w:rPr>
            </w:pPr>
            <w:r w:rsidRPr="006A0964">
              <w:rPr>
                <w:rFonts w:hAnsi="Times New Roman" w:ascii="Times New Roman"/>
              </w:rPr>
              <w:t xml:space="preserve">vjerodostojna </w:t>
            </w:r>
          </w:p>
          <w:p w:rsidRDefault="00155416" w:rsidP="00F0523B" w:rsidR="00155416" w:rsidRPr="006A0964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isprava, </w:t>
            </w:r>
          </w:p>
        </w:tc>
        <w:tc>
          <w:tcPr>
            <w:tcW w:type="pct" w:w="648"/>
          </w:tcPr>
          <w:p w:rsidRDefault="00155416" w:rsidP="00F0523B" w:rsidR="00155416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 219.501,00 kn</w:t>
            </w:r>
          </w:p>
        </w:tc>
      </w:tr>
    </w:tbl>
    <w:p w:rsidRDefault="00155416" w:rsidP="00155416" w:rsidR="00155416">
      <w:pPr>
        <w:ind w:firstLine="708"/>
        <w:jc w:val="both"/>
      </w:pPr>
    </w:p>
    <w:p w:rsidRDefault="00CE196A" w:rsidP="00CE196A" w:rsidR="00CE196A">
      <w:pPr>
        <w:jc w:val="both"/>
        <w:rPr>
          <w:sz w:val="22"/>
          <w:szCs w:val="22"/>
        </w:rPr>
      </w:pPr>
    </w:p>
    <w:p w:rsidRDefault="00CE196A" w:rsidP="00CE196A" w:rsidR="00CE196A" w:rsidRPr="00887403">
      <w:pPr>
        <w:ind w:firstLine="708"/>
        <w:rPr>
          <w:bCs/>
        </w:rPr>
      </w:pPr>
      <w:r w:rsidRPr="00887403">
        <w:t>IV</w:t>
      </w:r>
      <w:r w:rsidRPr="00887403">
        <w:tab/>
      </w:r>
      <w:r w:rsidRPr="00887403">
        <w:rPr>
          <w:bCs/>
        </w:rPr>
        <w:t xml:space="preserve">Vjerovnici čije su tražbine osporene  mogu u roku od 8 dana od primitka izvatka iz rješenja pokrenuti parnicu radi utvrđivanja osporene tražbine odnosno osporavanja tražbine, u protivnom će se smatrati da su odustali od prava na vođenje </w:t>
      </w:r>
    </w:p>
    <w:p w:rsidRDefault="00CE196A" w:rsidP="00CE196A" w:rsidR="00CE196A">
      <w:pPr>
        <w:rPr>
          <w:bCs/>
        </w:rPr>
      </w:pPr>
      <w:r w:rsidRPr="00887403">
        <w:rPr>
          <w:bCs/>
        </w:rPr>
        <w:t xml:space="preserve">parnice, a ukoliko je u vrijeme otvaranja stečajnog postupka tekla parnica o tražbini u istom roku nastaviti postupak preuzimanjem te parnice.  </w:t>
      </w:r>
    </w:p>
    <w:p w:rsidRDefault="00CE196A" w:rsidP="00CE196A" w:rsidR="00CE196A">
      <w:pPr>
        <w:rPr>
          <w:bCs/>
        </w:rPr>
      </w:pPr>
    </w:p>
    <w:p w:rsidRDefault="00CE196A" w:rsidP="00CE196A" w:rsidR="00CE196A">
      <w:pPr>
        <w:rPr>
          <w:bCs/>
        </w:rPr>
      </w:pPr>
    </w:p>
    <w:p w:rsidRDefault="00CE196A" w:rsidP="00CE196A" w:rsidR="00CE196A">
      <w:pPr>
        <w:rPr>
          <w:bCs/>
        </w:rPr>
      </w:pPr>
    </w:p>
    <w:p w:rsidRDefault="00CE196A" w:rsidP="00CE196A" w:rsidR="00CE196A">
      <w:pPr>
        <w:pStyle w:val="Naslov3"/>
      </w:pPr>
    </w:p>
    <w:p w:rsidRDefault="00CE196A" w:rsidP="00CE196A" w:rsidR="00CE196A" w:rsidRPr="00887403">
      <w:pPr>
        <w:rPr>
          <w:bCs/>
        </w:rPr>
      </w:pPr>
    </w:p>
    <w:p w:rsidRDefault="00E75225" w:rsidP="00DB5B2F" w:rsidR="00E75225">
      <w:pPr>
        <w:jc w:val="both"/>
        <w:rPr>
          <w:sz w:val="22"/>
          <w:szCs w:val="22"/>
        </w:rPr>
      </w:pPr>
    </w:p>
    <w:p w:rsidRDefault="00516736" w:rsidP="00516736" w:rsidR="00516736" w:rsidRPr="00500F83">
      <w:pPr>
        <w:jc w:val="center"/>
      </w:pPr>
      <w:r w:rsidRPr="00500F83">
        <w:t>Obrazloženje</w:t>
      </w:r>
    </w:p>
    <w:p w:rsidRDefault="00516736" w:rsidP="00516736" w:rsidR="00516736" w:rsidRPr="00500F83">
      <w:pPr>
        <w:jc w:val="center"/>
      </w:pPr>
    </w:p>
    <w:p w:rsidRDefault="00516736" w:rsidP="00516736" w:rsidR="00516736" w:rsidRPr="00500F83">
      <w:pPr>
        <w:ind w:firstLine="708"/>
      </w:pPr>
      <w:r w:rsidRPr="00500F83">
        <w:t>Prijavljena potraživanja ispitana su na ispitnom</w:t>
      </w:r>
      <w:r w:rsidR="00155416">
        <w:t xml:space="preserve"> ročištu u skladu s odredbom </w:t>
      </w:r>
      <w:r w:rsidRPr="00500F83">
        <w:t xml:space="preserve"> </w:t>
      </w:r>
      <w:r w:rsidR="00155416" w:rsidRPr="00500F83">
        <w:t xml:space="preserve">čl. </w:t>
      </w:r>
      <w:r w:rsidR="00155416">
        <w:t xml:space="preserve">260 </w:t>
      </w:r>
      <w:r w:rsidRPr="00500F83">
        <w:t xml:space="preserve">Stečajnog zakona.  </w:t>
      </w:r>
    </w:p>
    <w:p w:rsidRDefault="00516736" w:rsidP="00DB5B2F" w:rsidR="00411C6D">
      <w:pPr>
        <w:ind w:firstLine="708"/>
      </w:pPr>
      <w:r w:rsidRPr="00500F83">
        <w:t xml:space="preserve">Prijavljena potraživanja smatraju se utvrđenim u cijelosti </w:t>
      </w:r>
      <w:r>
        <w:t>kako je navedeno u točki I</w:t>
      </w:r>
      <w:r w:rsidR="00677538">
        <w:t xml:space="preserve"> </w:t>
      </w:r>
      <w:r w:rsidR="00F5677A">
        <w:t xml:space="preserve">i II </w:t>
      </w:r>
      <w:r w:rsidR="00677538">
        <w:t>izreke</w:t>
      </w:r>
      <w:r w:rsidRPr="00500F83">
        <w:t xml:space="preserve"> s obzirom da  ih je priznao stečajni upravitelj, a nisu osporena od strane vjerovnika na ispitnom ročištu.</w:t>
      </w:r>
    </w:p>
    <w:p w:rsidRDefault="00F5677A" w:rsidP="00DB5B2F" w:rsidR="00F5677A">
      <w:pPr>
        <w:ind w:firstLine="708"/>
      </w:pPr>
      <w:r>
        <w:t xml:space="preserve">Vjerovniku METALGRAD d.o.o. Sesvete, Karlovačka 24, OIB:00655697449 osporena je tražbina radi zastare jer je račun na kojem se zasniva tražbina dospio dana 1. siječnja 2009. godine, proteklo je više od 3 godine. </w:t>
      </w:r>
    </w:p>
    <w:p w:rsidRDefault="00CE196A" w:rsidP="00E74482" w:rsidR="00CE196A" w:rsidRPr="00500F83">
      <w:pPr>
        <w:ind w:firstLine="708"/>
      </w:pPr>
      <w:r w:rsidRPr="00887403">
        <w:t xml:space="preserve">Za svako potraživanje koje je osporeno vjerovniku će se dostaviti </w:t>
      </w:r>
      <w:r>
        <w:t xml:space="preserve">izvadak </w:t>
      </w:r>
      <w:r w:rsidR="00E74482">
        <w:t xml:space="preserve">iz rješenja, te uputiti na pokretanje parnice radi utvrđivanja osporene tražbine </w:t>
      </w:r>
      <w:r>
        <w:t xml:space="preserve">temeljem </w:t>
      </w:r>
      <w:r w:rsidRPr="00887403">
        <w:t xml:space="preserve"> </w:t>
      </w:r>
      <w:r>
        <w:t>čl. 266 st. 1 Stečajnog zakona</w:t>
      </w:r>
      <w:r w:rsidRPr="00887403">
        <w:t>.</w:t>
      </w:r>
    </w:p>
    <w:p w:rsidRDefault="00516736" w:rsidP="00516736" w:rsidR="00516736" w:rsidRPr="00500F83">
      <w:pPr>
        <w:jc w:val="center"/>
      </w:pPr>
      <w:r w:rsidRPr="00500F83">
        <w:t xml:space="preserve">U Zagrebu, </w:t>
      </w:r>
      <w:r w:rsidR="00C2706D">
        <w:t>22</w:t>
      </w:r>
      <w:r w:rsidR="00DB5B2F">
        <w:t xml:space="preserve">. rujna </w:t>
      </w:r>
      <w:r w:rsidR="003D60F1">
        <w:t xml:space="preserve"> 2016. </w:t>
      </w:r>
      <w:r>
        <w:t xml:space="preserve"> </w:t>
      </w:r>
    </w:p>
    <w:p w:rsidRDefault="00516736" w:rsidP="00516736" w:rsidR="00516736" w:rsidRPr="00500F83"/>
    <w:p w:rsidRDefault="00516736" w:rsidP="00516736" w:rsidR="00516736" w:rsidRPr="00500F83">
      <w:r w:rsidRPr="00500F83">
        <w:tab/>
      </w:r>
      <w:r w:rsidRPr="00500F83">
        <w:tab/>
      </w:r>
      <w:r w:rsidRPr="00500F83">
        <w:tab/>
      </w:r>
      <w:r w:rsidRPr="00500F83">
        <w:tab/>
      </w:r>
      <w:r w:rsidRPr="00500F83">
        <w:tab/>
      </w:r>
      <w:r w:rsidRPr="00500F83">
        <w:tab/>
      </w:r>
      <w:r w:rsidRPr="00500F83">
        <w:tab/>
      </w:r>
      <w:r w:rsidRPr="00500F83">
        <w:tab/>
        <w:t xml:space="preserve">SUDAC </w:t>
      </w:r>
    </w:p>
    <w:p w:rsidRDefault="00516736" w:rsidP="00516736" w:rsidR="006474F2" w:rsidRPr="00500F83">
      <w:r w:rsidRPr="00500F83">
        <w:tab/>
      </w:r>
      <w:r w:rsidRPr="00500F83">
        <w:tab/>
      </w:r>
      <w:r w:rsidRPr="00500F83">
        <w:tab/>
      </w:r>
      <w:r w:rsidRPr="00500F83">
        <w:tab/>
      </w:r>
      <w:r w:rsidRPr="00500F83">
        <w:tab/>
      </w:r>
      <w:r w:rsidRPr="00500F83">
        <w:tab/>
      </w:r>
      <w:r w:rsidRPr="00500F83">
        <w:tab/>
      </w:r>
      <w:r w:rsidRPr="00500F83">
        <w:tab/>
        <w:t>Nada Kraljić</w:t>
      </w:r>
      <w:r w:rsidR="0043551B">
        <w:t>,v.r.</w:t>
      </w:r>
    </w:p>
    <w:p w:rsidRDefault="00516736" w:rsidP="00516736" w:rsidR="00516736" w:rsidRPr="00500F83">
      <w:r w:rsidRPr="00500F83">
        <w:t>POUKA O PRAVNOM LIJEKU</w:t>
      </w:r>
    </w:p>
    <w:p w:rsidRDefault="00516736" w:rsidP="00516736" w:rsidR="00516736">
      <w:r w:rsidRPr="00500F83">
        <w:t xml:space="preserve">Protiv ovog rješenja nezadovoljna stranka može uložiti žalbu Visokom trgovačkom sudu Republike Hrvatske u roku od 8 dana po primitku rješenja, a ulaže se putem ovog suda u 3 primjerka </w:t>
      </w:r>
    </w:p>
    <w:p w:rsidRDefault="00155416" w:rsidP="00516736" w:rsidR="00155416" w:rsidRPr="00500F83"/>
    <w:p w:rsidRDefault="0043551B" w:rsidR="0043551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otpravka-ovlašteni službenik</w:t>
      </w:r>
    </w:p>
    <w:p w:rsidRDefault="0043551B" w:rsidR="001E246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Vinka Mihalinčić</w:t>
      </w:r>
      <w:r w:rsidR="00DB5B2F">
        <w:t xml:space="preserve"> </w:t>
      </w:r>
    </w:p>
    <w:sectPr w:rsidSect="00155416" w:rsidR="001E246B">
      <w:headerReference w:type="default" r:id="rId10"/>
      <w:pgSz w:h="16838" w:w="11906"/>
      <w:pgMar w:gutter="0" w:footer="709" w:header="709" w:left="1418" w:bottom="1560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90A6A" w:rsidP="00590A6A" w:rsidR="00590A6A">
      <w:r>
        <w:separator/>
      </w:r>
    </w:p>
  </w:endnote>
  <w:endnote w:id="0" w:type="continuationSeparator">
    <w:p w:rsidRDefault="00590A6A" w:rsidP="00590A6A" w:rsidR="00590A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90A6A" w:rsidP="00590A6A" w:rsidR="00590A6A">
      <w:r>
        <w:separator/>
      </w:r>
    </w:p>
  </w:footnote>
  <w:footnote w:id="0" w:type="continuationSeparator">
    <w:p w:rsidRDefault="00590A6A" w:rsidP="00590A6A" w:rsidR="00590A6A">
      <w:r>
        <w:continuationSeparator/>
      </w:r>
    </w:p>
  </w:footnote>
  <w:footnote w:id="1">
    <w:p w:rsidRDefault="00155416" w:rsidP="00155416" w:rsidR="00155416" w:rsidRPr="00B40BEB">
      <w:pPr>
        <w:pStyle w:val="Tekstfusnote"/>
      </w:pPr>
    </w:p>
  </w:footnote>
  <w:footnote w:id="2">
    <w:p w:rsidRDefault="00155416" w:rsidP="00155416" w:rsidR="00155416" w:rsidRPr="00B40BEB">
      <w:pPr>
        <w:pStyle w:val="Tekstfusnote"/>
      </w:pPr>
    </w:p>
  </w:footnote>
  <w:footnote w:id="3">
    <w:p w:rsidRDefault="00155416" w:rsidP="00155416" w:rsidR="00155416" w:rsidRPr="00B40BEB">
      <w:pPr>
        <w:pStyle w:val="Tekstfusnote"/>
      </w:pP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143083732"/>
      <w:docPartObj>
        <w:docPartGallery w:val="Page Numbers (Top of Page)"/>
        <w:docPartUnique/>
      </w:docPartObj>
    </w:sdtPr>
    <w:sdtEndPr/>
    <w:sdtContent>
      <w:p w:rsidRDefault="00590A6A" w:rsidR="00590A6A">
        <w:pPr>
          <w:pStyle w:val="Zaglavlje"/>
          <w:jc w:val="center"/>
        </w:pPr>
        <w:r>
          <w:t xml:space="preserve">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43551B">
          <w:rPr>
            <w:noProof/>
          </w:rPr>
          <w:t>4</w:t>
        </w:r>
        <w:r>
          <w:fldChar w:fldCharType="end"/>
        </w:r>
        <w:r>
          <w:t xml:space="preserve">                          31-St-</w:t>
        </w:r>
        <w:r w:rsidR="00CE196A">
          <w:t>1509/16-3</w:t>
        </w:r>
        <w:r w:rsidR="00155416">
          <w:t>5</w:t>
        </w:r>
      </w:p>
    </w:sdtContent>
  </w:sdt>
  <w:p w:rsidRDefault="00590A6A" w:rsidR="00590A6A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3740D"/>
    <w:rsid w:val="00007DC8"/>
    <w:rsid w:val="00155416"/>
    <w:rsid w:val="0015645C"/>
    <w:rsid w:val="00180A08"/>
    <w:rsid w:val="001B0D4A"/>
    <w:rsid w:val="001C6B43"/>
    <w:rsid w:val="00225895"/>
    <w:rsid w:val="00283809"/>
    <w:rsid w:val="002A6164"/>
    <w:rsid w:val="002D7583"/>
    <w:rsid w:val="0030413A"/>
    <w:rsid w:val="00341B62"/>
    <w:rsid w:val="00345B69"/>
    <w:rsid w:val="00351FE2"/>
    <w:rsid w:val="00385F2F"/>
    <w:rsid w:val="00387CD1"/>
    <w:rsid w:val="003A7122"/>
    <w:rsid w:val="003D119D"/>
    <w:rsid w:val="003D60F1"/>
    <w:rsid w:val="003F5D58"/>
    <w:rsid w:val="00411C6D"/>
    <w:rsid w:val="0043551B"/>
    <w:rsid w:val="00462590"/>
    <w:rsid w:val="004842D4"/>
    <w:rsid w:val="004853A1"/>
    <w:rsid w:val="004A0E50"/>
    <w:rsid w:val="004B72A9"/>
    <w:rsid w:val="004C3535"/>
    <w:rsid w:val="004D2E65"/>
    <w:rsid w:val="004D61B5"/>
    <w:rsid w:val="005151FF"/>
    <w:rsid w:val="00516736"/>
    <w:rsid w:val="005315D9"/>
    <w:rsid w:val="00590A6A"/>
    <w:rsid w:val="005912EE"/>
    <w:rsid w:val="005D7A46"/>
    <w:rsid w:val="006474F2"/>
    <w:rsid w:val="006630E6"/>
    <w:rsid w:val="00677538"/>
    <w:rsid w:val="006D37EF"/>
    <w:rsid w:val="006D7209"/>
    <w:rsid w:val="007A5DAF"/>
    <w:rsid w:val="007C5E77"/>
    <w:rsid w:val="00852BC6"/>
    <w:rsid w:val="008608BB"/>
    <w:rsid w:val="008817B9"/>
    <w:rsid w:val="008D12F2"/>
    <w:rsid w:val="009357C1"/>
    <w:rsid w:val="009D54ED"/>
    <w:rsid w:val="00A4025F"/>
    <w:rsid w:val="00A81191"/>
    <w:rsid w:val="00A97E67"/>
    <w:rsid w:val="00AD5409"/>
    <w:rsid w:val="00B67A9F"/>
    <w:rsid w:val="00B71151"/>
    <w:rsid w:val="00BD271E"/>
    <w:rsid w:val="00C143BC"/>
    <w:rsid w:val="00C2706D"/>
    <w:rsid w:val="00C56FCD"/>
    <w:rsid w:val="00CB121F"/>
    <w:rsid w:val="00CC4CC9"/>
    <w:rsid w:val="00CE196A"/>
    <w:rsid w:val="00CF594D"/>
    <w:rsid w:val="00D3740D"/>
    <w:rsid w:val="00D46BDA"/>
    <w:rsid w:val="00D51262"/>
    <w:rsid w:val="00D92198"/>
    <w:rsid w:val="00DB5B2F"/>
    <w:rsid w:val="00DD686D"/>
    <w:rsid w:val="00E74482"/>
    <w:rsid w:val="00E75225"/>
    <w:rsid w:val="00E760A0"/>
    <w:rsid w:val="00EA30C4"/>
    <w:rsid w:val="00EA3AF8"/>
    <w:rsid w:val="00EB07C2"/>
    <w:rsid w:val="00EE6B44"/>
    <w:rsid w:val="00F11ABD"/>
    <w:rsid w:val="00F33CE5"/>
    <w:rsid w:val="00F35E4F"/>
    <w:rsid w:val="00F45796"/>
    <w:rsid w:val="00F54956"/>
    <w:rsid w:val="00F5677A"/>
    <w:rsid w:val="00F661C5"/>
    <w:rsid w:val="00F941E3"/>
    <w:rsid w:val="00FB0244"/>
    <w:rsid w:val="00FD2EE3"/>
    <w:rsid w:val="00FE4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3740D"/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uiPriority w:val="9"/>
    <w:qFormat/>
    <w:rsid w:val="00CE196A"/>
    <w:pPr>
      <w:keepNext/>
      <w:keepLines/>
      <w:spacing w:before="480"/>
      <w:outlineLvl w:val="0"/>
    </w:pPr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CE196A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CE196A"/>
    <w:pPr>
      <w:keepNext/>
      <w:keepLines/>
      <w:spacing w:before="200"/>
      <w:outlineLvl w:val="2"/>
    </w:pPr>
    <w:rPr>
      <w:rFonts w:cstheme="majorBidi" w:eastAsiaTheme="majorEastAsia" w:hAnsiTheme="majorHAnsi" w:asciiTheme="majorHAnsi"/>
      <w:b/>
      <w:bCs/>
      <w:color w:themeColor="accent1" w:val="4F81BD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90A6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90A6A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90A6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90A6A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D540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D5409"/>
    <w:rPr>
      <w:rFonts w:cs="Tahoma" w:eastAsia="Times New Roman" w:hAnsi="Tahoma" w:ascii="Tahoma"/>
      <w:sz w:val="16"/>
      <w:szCs w:val="16"/>
      <w:lang w:eastAsia="hr-HR"/>
    </w:rPr>
  </w:style>
  <w:style w:styleId="Bezproreda" w:type="paragraph">
    <w:name w:val="No Spacing"/>
    <w:uiPriority w:val="99"/>
    <w:qFormat/>
    <w:rsid w:val="003D60F1"/>
    <w:pPr>
      <w:spacing w:after="80"/>
    </w:pPr>
    <w:rPr>
      <w:rFonts w:cs="Times New Roman" w:eastAsia="Times New Roman" w:hAnsi="Calibri" w:ascii="Calibri"/>
      <w:sz w:val="22"/>
    </w:rPr>
  </w:style>
  <w:style w:styleId="Tekstfusnote" w:type="paragraph">
    <w:name w:val="footnote text"/>
    <w:basedOn w:val="Normal"/>
    <w:link w:val="TekstfusnoteChar"/>
    <w:uiPriority w:val="99"/>
    <w:rsid w:val="00155416"/>
    <w:pPr>
      <w:spacing w:after="80"/>
    </w:pPr>
    <w:rPr>
      <w:rFonts w:eastAsia="Calibri" w:hAnsi="Calibri" w:ascii="Calibri"/>
      <w:sz w:val="20"/>
      <w:szCs w:val="20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rsid w:val="00155416"/>
    <w:rPr>
      <w:rFonts w:cs="Times New Roman" w:eastAsia="Calibri" w:hAnsi="Calibri" w:ascii="Calibri"/>
      <w:sz w:val="20"/>
      <w:szCs w:val="20"/>
    </w:rPr>
  </w:style>
  <w:style w:styleId="Referencafusnote" w:type="character">
    <w:name w:val="footnote reference"/>
    <w:uiPriority w:val="99"/>
    <w:rsid w:val="00155416"/>
    <w:rPr>
      <w:rFonts w:cs="Times New Roman"/>
      <w:vertAlign w:val="superscript"/>
    </w:rPr>
  </w:style>
  <w:style w:customStyle="true" w:styleId="Naslov1Char" w:type="character">
    <w:name w:val="Naslov 1 Char"/>
    <w:basedOn w:val="Zadanifontodlomka"/>
    <w:link w:val="Naslov1"/>
    <w:uiPriority w:val="9"/>
    <w:rsid w:val="00CE196A"/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  <w:lang w:eastAsia="hr-HR"/>
    </w:rPr>
  </w:style>
  <w:style w:customStyle="true" w:styleId="Naslov2Char" w:type="character">
    <w:name w:val="Naslov 2 Char"/>
    <w:basedOn w:val="Zadanifontodlomka"/>
    <w:link w:val="Naslov2"/>
    <w:uiPriority w:val="9"/>
    <w:rsid w:val="00CE196A"/>
    <w:rPr>
      <w:rFonts w:cstheme="majorBidi" w:eastAsiaTheme="majorEastAsia" w:hAnsiTheme="majorHAnsi" w:asciiTheme="majorHAnsi"/>
      <w:b/>
      <w:bCs/>
      <w:color w:themeColor="accent1" w:val="4F81BD"/>
      <w:sz w:val="26"/>
      <w:szCs w:val="26"/>
      <w:lang w:eastAsia="hr-HR"/>
    </w:rPr>
  </w:style>
  <w:style w:customStyle="true" w:styleId="Naslov3Char" w:type="character">
    <w:name w:val="Naslov 3 Char"/>
    <w:basedOn w:val="Zadanifontodlomka"/>
    <w:link w:val="Naslov3"/>
    <w:uiPriority w:val="9"/>
    <w:rsid w:val="00CE196A"/>
    <w:rPr>
      <w:rFonts w:cstheme="majorBidi" w:eastAsiaTheme="majorEastAsia" w:hAnsiTheme="majorHAnsi" w:asciiTheme="majorHAnsi"/>
      <w:b/>
      <w:bCs/>
      <w:color w:themeColor="accent1" w:val="4F81BD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3551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551B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551B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551B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551B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3740D"/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uiPriority w:val="9"/>
    <w:qFormat/>
    <w:rsid w:val="00CE196A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CE196A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CE196A"/>
    <w:pPr>
      <w:keepNext/>
      <w:keepLines/>
      <w:spacing w:before="200"/>
      <w:outlineLvl w:val="2"/>
    </w:pPr>
    <w:rPr>
      <w:rFonts w:asciiTheme="majorHAnsi" w:cstheme="majorBidi" w:eastAsiaTheme="majorEastAsia" w:hAnsiTheme="majorHAnsi"/>
      <w:b/>
      <w:bCs/>
      <w:color w:themeColor="accent1" w:val="4F81BD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90A6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90A6A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90A6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90A6A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D540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D5409"/>
    <w:rPr>
      <w:rFonts w:ascii="Tahoma" w:cs="Tahoma" w:eastAsia="Times New Roman" w:hAnsi="Tahoma"/>
      <w:sz w:val="16"/>
      <w:szCs w:val="16"/>
      <w:lang w:eastAsia="hr-HR"/>
    </w:rPr>
  </w:style>
  <w:style w:styleId="Bezproreda" w:type="paragraph">
    <w:name w:val="No Spacing"/>
    <w:uiPriority w:val="99"/>
    <w:qFormat/>
    <w:rsid w:val="003D60F1"/>
    <w:pPr>
      <w:spacing w:after="80"/>
    </w:pPr>
    <w:rPr>
      <w:rFonts w:ascii="Calibri" w:cs="Times New Roman" w:eastAsia="Times New Roman" w:hAnsi="Calibri"/>
      <w:sz w:val="22"/>
    </w:rPr>
  </w:style>
  <w:style w:styleId="Tekstfusnote" w:type="paragraph">
    <w:name w:val="footnote text"/>
    <w:basedOn w:val="Normal"/>
    <w:link w:val="TekstfusnoteChar"/>
    <w:uiPriority w:val="99"/>
    <w:rsid w:val="00155416"/>
    <w:pPr>
      <w:spacing w:after="80"/>
    </w:pPr>
    <w:rPr>
      <w:rFonts w:ascii="Calibri" w:eastAsia="Calibri" w:hAnsi="Calibri"/>
      <w:sz w:val="20"/>
      <w:szCs w:val="20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rsid w:val="00155416"/>
    <w:rPr>
      <w:rFonts w:ascii="Calibri" w:cs="Times New Roman" w:eastAsia="Calibri" w:hAnsi="Calibri"/>
      <w:sz w:val="20"/>
      <w:szCs w:val="20"/>
    </w:rPr>
  </w:style>
  <w:style w:styleId="Referencafusnote" w:type="character">
    <w:name w:val="footnote reference"/>
    <w:uiPriority w:val="99"/>
    <w:rsid w:val="00155416"/>
    <w:rPr>
      <w:rFonts w:cs="Times New Roman"/>
      <w:vertAlign w:val="superscript"/>
    </w:rPr>
  </w:style>
  <w:style w:customStyle="1" w:styleId="Naslov1Char" w:type="character">
    <w:name w:val="Naslov 1 Char"/>
    <w:basedOn w:val="Zadanifontodlomka"/>
    <w:link w:val="Naslov1"/>
    <w:uiPriority w:val="9"/>
    <w:rsid w:val="00CE196A"/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  <w:lang w:eastAsia="hr-HR"/>
    </w:rPr>
  </w:style>
  <w:style w:customStyle="1" w:styleId="Naslov2Char" w:type="character">
    <w:name w:val="Naslov 2 Char"/>
    <w:basedOn w:val="Zadanifontodlomka"/>
    <w:link w:val="Naslov2"/>
    <w:uiPriority w:val="9"/>
    <w:rsid w:val="00CE196A"/>
    <w:rPr>
      <w:rFonts w:asciiTheme="majorHAnsi" w:cstheme="majorBidi" w:eastAsiaTheme="majorEastAsia" w:hAnsiTheme="majorHAnsi"/>
      <w:b/>
      <w:bCs/>
      <w:color w:themeColor="accent1" w:val="4F81BD"/>
      <w:sz w:val="26"/>
      <w:szCs w:val="26"/>
      <w:lang w:eastAsia="hr-HR"/>
    </w:rPr>
  </w:style>
  <w:style w:customStyle="1" w:styleId="Naslov3Char" w:type="character">
    <w:name w:val="Naslov 3 Char"/>
    <w:basedOn w:val="Zadanifontodlomka"/>
    <w:link w:val="Naslov3"/>
    <w:uiPriority w:val="9"/>
    <w:rsid w:val="00CE196A"/>
    <w:rPr>
      <w:rFonts w:asciiTheme="majorHAnsi" w:cstheme="majorBidi" w:eastAsiaTheme="majorEastAsia" w:hAnsiTheme="majorHAnsi"/>
      <w:b/>
      <w:bCs/>
      <w:color w:themeColor="accent1" w:val="4F81BD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3551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551B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551B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551B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551B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rujna 2016.</izvorni_sadrzaj>
    <derivirana_varijabla naziv="DomainObject.DatumDonosenjaOdluke_1">22.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1509</izvorni_sadrzaj>
    <derivirana_varijabla naziv="DomainObject.Predmet.Broj_1">1509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2016.</izvorni_sadrzaj>
    <derivirana_varijabla naziv="DomainObject.Predmet.DatumOsnivanja_1">16.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St-1509/2016</izvorni_sadrzaj>
    <derivirana_varijabla naziv="DomainObject.Predmet.OznakaBroj_1">St-1509/2016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pom omot u ref</izvorni_sadrzaj>
    <derivirana_varijabla naziv="DomainObject.Predmet.PrimjedbaSuca_1">pom omot u ref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NOVOGRADNJA-ZAGORKA d.o.o.</izvorni_sadrzaj>
    <derivirana_varijabla naziv="DomainObject.Predmet.ProtustrankaFormated_1">  NOVOGRADNJA-ZAGORKA d.o.o.</derivirana_varijabla>
  </DomainObject.Predmet.ProtustrankaFormated>
  <DomainObject.Predmet.ProtustrankaFormatedOIB>
    <izvorni_sadrzaj>  NOVOGRADNJA-ZAGORKA d.o.o., OIB 62612798320</izvorni_sadrzaj>
    <derivirana_varijabla naziv="DomainObject.Predmet.ProtustrankaFormatedOIB_1">  NOVOGRADNJA-ZAGORKA d.o.o., OIB 62612798320</derivirana_varijabla>
  </DomainObject.Predmet.ProtustrankaFormatedOIB>
  <DomainObject.Predmet.ProtustrankaFormatedWithAdress>
    <izvorni_sadrzaj> NOVOGRADNJA-ZAGORKA d.o.o., Trakošćanska 31, 10000 Zagreb</izvorni_sadrzaj>
    <derivirana_varijabla naziv="DomainObject.Predmet.ProtustrankaFormatedWithAdress_1"> NOVOGRADNJA-ZAGORKA d.o.o., Trakošćanska 31, 10000 Zagreb</derivirana_varijabla>
  </DomainObject.Predmet.ProtustrankaFormatedWithAdress>
  <DomainObject.Predmet.ProtustrankaFormatedWithAdressOIB>
    <izvorni_sadrzaj> NOVOGRADNJA-ZAGORKA d.o.o., OIB 62612798320, Trakošćanska 31, 10000 Zagreb</izvorni_sadrzaj>
    <derivirana_varijabla naziv="DomainObject.Predmet.ProtustrankaFormatedWithAdressOIB_1"> NOVOGRADNJA-ZAGORKA d.o.o., OIB 62612798320, Trakošćanska 31, 10000 Zagreb</derivirana_varijabla>
  </DomainObject.Predmet.ProtustrankaFormatedWithAdressOIB>
  <DomainObject.Predmet.ProtustrankaWithAdress>
    <izvorni_sadrzaj>NOVOGRADNJA-ZAGORKA d.o.o. Trakošćanska 31, 10000 Zagreb</izvorni_sadrzaj>
    <derivirana_varijabla naziv="DomainObject.Predmet.ProtustrankaWithAdress_1">NOVOGRADNJA-ZAGORKA d.o.o. Trakošćanska 31, 10000 Zagreb</derivirana_varijabla>
  </DomainObject.Predmet.ProtustrankaWithAdress>
  <DomainObject.Predmet.ProtustrankaWithAdressOIB>
    <izvorni_sadrzaj>NOVOGRADNJA-ZAGORKA d.o.o., OIB 62612798320, Trakošćanska 31, 10000 Zagreb</izvorni_sadrzaj>
    <derivirana_varijabla naziv="DomainObject.Predmet.ProtustrankaWithAdressOIB_1">NOVOGRADNJA-ZAGORKA d.o.o., OIB 62612798320, Trakošćanska 31, 10000 Zagreb</derivirana_varijabla>
  </DomainObject.Predmet.ProtustrankaWithAdressOIB>
  <DomainObject.Predmet.ProtustrankaNazivFormated>
    <izvorni_sadrzaj>NOVOGRADNJA-ZAGORKA d.o.o.</izvorni_sadrzaj>
    <derivirana_varijabla naziv="DomainObject.Predmet.ProtustrankaNazivFormated_1">NOVOGRADNJA-ZAGORKA d.o.o.</derivirana_varijabla>
  </DomainObject.Predmet.ProtustrankaNazivFormated>
  <DomainObject.Predmet.ProtustrankaNazivFormatedOIB>
    <izvorni_sadrzaj>NOVOGRADNJA-ZAGORKA d.o.o., OIB 62612798320</izvorni_sadrzaj>
    <derivirana_varijabla naziv="DomainObject.Predmet.ProtustrankaNazivFormatedOIB_1">NOVOGRADNJA-ZAGORKA d.o.o., OIB 62612798320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Milan Šipek</izvorni_sadrzaj>
    <derivirana_varijabla naziv="DomainObject.Predmet.StrankaFormated_1">  FINA Regionalni centar Zagreb; Milan Šipek</derivirana_varijabla>
  </DomainObject.Predmet.StrankaFormated>
  <DomainObject.Predmet.StrankaFormatedOIB>
    <izvorni_sadrzaj>  FINA Regionalni centar Zagreb, OIB 85821130368; Milan Šipek, OIB 38516047282</izvorni_sadrzaj>
    <derivirana_varijabla naziv="DomainObject.Predmet.StrankaFormatedOIB_1">  FINA Regionalni centar Zagreb, OIB 85821130368; Milan Šipek, OIB 38516047282</derivirana_varijabla>
  </DomainObject.Predmet.StrankaFormatedOIB>
  <DomainObject.Predmet.StrankaFormatedWithAdress>
    <izvorni_sadrzaj> FINA Regionalni centar Zagreb, Ulica grada Vukovara 70, 10000 Zagreb; Milan Šipek, Stobrečka 10, 10000 Zagreb</izvorni_sadrzaj>
    <derivirana_varijabla naziv="DomainObject.Predmet.StrankaFormatedWithAdress_1"> FINA Regionalni centar Zagreb, Ulica grada Vukovara 70, 10000 Zagreb; Milan Šipek, Stobrečka 10, 10000 Zagreb</derivirana_varijabla>
  </DomainObject.Predmet.StrankaFormatedWithAdress>
  <DomainObject.Predmet.StrankaFormatedWithAdressOIB>
    <izvorni_sadrzaj> FINA Regionalni centar Zagreb, OIB 85821130368, Ulica grada Vukovara 70, 10000 Zagreb; Milan Šipek, OIB 38516047282, Stobrečka 10, 10000 Zagreb</izvorni_sadrzaj>
    <derivirana_varijabla naziv="DomainObject.Predmet.StrankaFormatedWithAdressOIB_1"> FINA Regionalni centar Zagreb, OIB 85821130368, Ulica grada Vukovara 70, 10000 Zagreb; Milan Šipek, OIB 38516047282, Stobrečka 10, 10000 Zagreb</derivirana_varijabla>
  </DomainObject.Predmet.StrankaFormatedWithAdressOIB>
  <DomainObject.Predmet.StrankaWithAdress>
    <izvorni_sadrzaj>FINA Regionalni centar Zagreb Ulica grada Vukovara 70,10000 Zagreb,Milan Šipek Stobrečka 10,10000 Zagreb</izvorni_sadrzaj>
    <derivirana_varijabla naziv="DomainObject.Predmet.StrankaWithAdress_1">FINA Regionalni centar Zagreb Ulica grada Vukovara 70,10000 Zagreb,Milan Šipek Stobrečka 10,10000 Zagreb</derivirana_varijabla>
  </DomainObject.Predmet.StrankaWithAdress>
  <DomainObject.Predmet.StrankaWithAdressOIB>
    <izvorni_sadrzaj>FINA Regionalni centar Zagreb, OIB 85821130368, Ulica grada Vukovara 70,10000 Zagreb,Milan Šipek, OIB 38516047282, Stobrečka 10,10000 Zagreb</izvorni_sadrzaj>
    <derivirana_varijabla naziv="DomainObject.Predmet.StrankaWithAdressOIB_1">FINA Regionalni centar Zagreb, OIB 85821130368, Ulica grada Vukovara 70,10000 Zagreb,Milan Šipek, OIB 38516047282, Stobrečka 10,10000 Zagreb</derivirana_varijabla>
  </DomainObject.Predmet.StrankaWithAdressOIB>
  <DomainObject.Predmet.StrankaNazivFormated>
    <izvorni_sadrzaj>FINA Regionalni centar Zagreb,Milan Šipek</izvorni_sadrzaj>
    <derivirana_varijabla naziv="DomainObject.Predmet.StrankaNazivFormated_1">FINA Regionalni centar Zagreb,Milan Šipek</derivirana_varijabla>
  </DomainObject.Predmet.StrankaNazivFormated>
  <DomainObject.Predmet.StrankaNazivFormatedOIB>
    <izvorni_sadrzaj>FINA Regionalni centar Zagreb, OIB 85821130368,Milan Šipek, OIB 38516047282</izvorni_sadrzaj>
    <derivirana_varijabla naziv="DomainObject.Predmet.StrankaNazivFormatedOIB_1">FINA Regionalni centar Zagreb, OIB 85821130368,Milan Šipek, OIB 38516047282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Milan Šipek</item>
    </izvorni_sadrzaj>
    <derivirana_varijabla naziv="DomainObject.Predmet.StrankaListFormated_1">
      <item>FINA Regionalni centar Zagreb</item>
      <item>Milan Šipek</item>
    </derivirana_varijabla>
  </DomainObject.Predmet.StrankaListFormated>
  <DomainObject.Predmet.StrankaListFormatedOIB>
    <izvorni_sadrzaj>
      <item>FINA Regionalni centar Zagreb, OIB 85821130368</item>
      <item>Milan Šipek, OIB 38516047282</item>
    </izvorni_sadrzaj>
    <derivirana_varijabla naziv="DomainObject.Predmet.StrankaListFormatedOIB_1">
      <item>FINA Regionalni centar Zagreb, OIB 85821130368</item>
      <item>Milan Šipek, OIB 38516047282</item>
    </derivirana_varijabla>
  </DomainObject.Predmet.StrankaListFormatedOIB>
  <DomainObject.Predmet.StrankaListFormatedWithAdress>
    <izvorni_sadrzaj>
      <item>FINA Regionalni centar Zagreb, Ulica grada Vukovara 70, 10000 Zagreb</item>
      <item>Milan Šipek, Stobrečka 10, 10000 Zagreb</item>
    </izvorni_sadrzaj>
    <derivirana_varijabla naziv="DomainObject.Predmet.StrankaListFormatedWithAdress_1">
      <item>FINA Regionalni centar Zagreb, Ulica grada Vukovara 70, 10000 Zagreb</item>
      <item>Milan Šipek, Stobrečka 10, 10000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  <item>Milan Šipek, OIB 38516047282, Stobrečka 10, 10000 Zagreb</item>
    </izvorni_sadrzaj>
    <derivirana_varijabla naziv="DomainObject.Predmet.StrankaListFormatedWithAdressOIB_1">
      <item>FINA Regionalni centar Zagreb, OIB 85821130368, Ulica grada Vukovara 70, 10000 Zagreb</item>
      <item>Milan Šipek, OIB 38516047282, Stobrečka 10, 10000 Zagreb</item>
    </derivirana_varijabla>
  </DomainObject.Predmet.StrankaListFormatedWithAdressOIB>
  <DomainObject.Predmet.StrankaListNazivFormated>
    <izvorni_sadrzaj>
      <item>FINA Regionalni centar Zagreb</item>
      <item>Milan Šipek</item>
    </izvorni_sadrzaj>
    <derivirana_varijabla naziv="DomainObject.Predmet.StrankaListNazivFormated_1">
      <item>FINA Regionalni centar Zagreb</item>
      <item>Milan Šipek</item>
    </derivirana_varijabla>
  </DomainObject.Predmet.StrankaListNazivFormated>
  <DomainObject.Predmet.StrankaListNazivFormatedOIB>
    <izvorni_sadrzaj>
      <item>FINA Regionalni centar Zagreb, OIB 85821130368</item>
      <item>Milan Šipek, OIB 38516047282</item>
    </izvorni_sadrzaj>
    <derivirana_varijabla naziv="DomainObject.Predmet.StrankaListNazivFormatedOIB_1">
      <item>FINA Regionalni centar Zagreb, OIB 85821130368</item>
      <item>Milan Šipek, OIB 38516047282</item>
    </derivirana_varijabla>
  </DomainObject.Predmet.StrankaListNazivFormatedOIB>
  <DomainObject.Predmet.ProtuStrankaListFormated>
    <izvorni_sadrzaj>
      <item>NOVOGRADNJA-ZAGORKA d.o.o.</item>
    </izvorni_sadrzaj>
    <derivirana_varijabla naziv="DomainObject.Predmet.ProtuStrankaListFormated_1">
      <item>NOVOGRADNJA-ZAGORKA d.o.o.</item>
    </derivirana_varijabla>
  </DomainObject.Predmet.ProtuStrankaListFormated>
  <DomainObject.Predmet.ProtuStrankaListFormatedOIB>
    <izvorni_sadrzaj>
      <item>NOVOGRADNJA-ZAGORKA d.o.o., OIB 62612798320</item>
    </izvorni_sadrzaj>
    <derivirana_varijabla naziv="DomainObject.Predmet.ProtuStrankaListFormatedOIB_1">
      <item>NOVOGRADNJA-ZAGORKA d.o.o., OIB 62612798320</item>
    </derivirana_varijabla>
  </DomainObject.Predmet.ProtuStrankaListFormatedOIB>
  <DomainObject.Predmet.ProtuStrankaListFormatedWithAdress>
    <izvorni_sadrzaj>
      <item>NOVOGRADNJA-ZAGORKA d.o.o., Trakošćanska 31, 10000 Zagreb</item>
    </izvorni_sadrzaj>
    <derivirana_varijabla naziv="DomainObject.Predmet.ProtuStrankaListFormatedWithAdress_1">
      <item>NOVOGRADNJA-ZAGORKA d.o.o., Trakošćanska 31, 10000 Zagreb</item>
    </derivirana_varijabla>
  </DomainObject.Predmet.ProtuStrankaListFormatedWithAdress>
  <DomainObject.Predmet.ProtuStrankaListFormatedWithAdressOIB>
    <izvorni_sadrzaj>
      <item>NOVOGRADNJA-ZAGORKA d.o.o., OIB 62612798320, Trakošćanska 31, 10000 Zagreb</item>
    </izvorni_sadrzaj>
    <derivirana_varijabla naziv="DomainObject.Predmet.ProtuStrankaListFormatedWithAdressOIB_1">
      <item>NOVOGRADNJA-ZAGORKA d.o.o., OIB 62612798320, Trakošćanska 31, 10000 Zagreb</item>
    </derivirana_varijabla>
  </DomainObject.Predmet.ProtuStrankaListFormatedWithAdressOIB>
  <DomainObject.Predmet.ProtuStrankaListNazivFormated>
    <izvorni_sadrzaj>
      <item>NOVOGRADNJA-ZAGORKA d.o.o.</item>
    </izvorni_sadrzaj>
    <derivirana_varijabla naziv="DomainObject.Predmet.ProtuStrankaListNazivFormated_1">
      <item>NOVOGRADNJA-ZAGORKA d.o.o.</item>
    </derivirana_varijabla>
  </DomainObject.Predmet.ProtuStrankaListNazivFormated>
  <DomainObject.Predmet.ProtuStrankaListNazivFormatedOIB>
    <izvorni_sadrzaj>
      <item>NOVOGRADNJA-ZAGORKA d.o.o., OIB 62612798320</item>
    </izvorni_sadrzaj>
    <derivirana_varijabla naziv="DomainObject.Predmet.ProtuStrankaListNazivFormatedOIB_1">
      <item>NOVOGRADNJA-ZAGORKA d.o.o., OIB 62612798320</item>
    </derivirana_varijabla>
  </DomainObject.Predmet.ProtuStrankaListNazivFormatedOIB>
  <DomainObject.Predmet.OstaliListFormated>
    <izvorni_sadrzaj>
      <item>Milan Šipek</item>
    </izvorni_sadrzaj>
    <derivirana_varijabla naziv="DomainObject.Predmet.OstaliListFormated_1">
      <item>Milan Šipek</item>
    </derivirana_varijabla>
  </DomainObject.Predmet.OstaliListFormated>
  <DomainObject.Predmet.OstaliListFormatedOIB>
    <izvorni_sadrzaj>
      <item>Milan Šipek, OIB 38516047282</item>
    </izvorni_sadrzaj>
    <derivirana_varijabla naziv="DomainObject.Predmet.OstaliListFormatedOIB_1">
      <item>Milan Šipek, OIB 38516047282</item>
    </derivirana_varijabla>
  </DomainObject.Predmet.OstaliListFormatedOIB>
  <DomainObject.Predmet.OstaliListFormatedWithAdress>
    <izvorni_sadrzaj>
      <item>Milan Šipek, Stobrečka 10, 10000 Zagreb</item>
    </izvorni_sadrzaj>
    <derivirana_varijabla naziv="DomainObject.Predmet.OstaliListFormatedWithAdress_1">
      <item>Milan Šipek, Stobrečka 10, 10000 Zagreb</item>
    </derivirana_varijabla>
  </DomainObject.Predmet.OstaliListFormatedWithAdress>
  <DomainObject.Predmet.OstaliListFormatedWithAdressOIB>
    <izvorni_sadrzaj>
      <item>Milan Šipek, OIB 38516047282, Stobrečka 10, 10000 Zagreb</item>
    </izvorni_sadrzaj>
    <derivirana_varijabla naziv="DomainObject.Predmet.OstaliListFormatedWithAdressOIB_1">
      <item>Milan Šipek, OIB 38516047282, Stobrečka 10, 10000 Zagreb</item>
    </derivirana_varijabla>
  </DomainObject.Predmet.OstaliListFormatedWithAdressOIB>
  <DomainObject.Predmet.OstaliListNazivFormated>
    <izvorni_sadrzaj>
      <item>Milan Šipek</item>
    </izvorni_sadrzaj>
    <derivirana_varijabla naziv="DomainObject.Predmet.OstaliListNazivFormated_1">
      <item>Milan Šipek</item>
    </derivirana_varijabla>
  </DomainObject.Predmet.OstaliListNazivFormated>
  <DomainObject.Predmet.OstaliListNazivFormatedOIB>
    <izvorni_sadrzaj>
      <item>Milan Šipek, OIB 38516047282</item>
    </izvorni_sadrzaj>
    <derivirana_varijabla naziv="DomainObject.Predmet.OstaliListNazivFormatedOIB_1">
      <item>Milan Šipek, OIB 38516047282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2016.</izvorni_sadrzaj>
    <derivirana_varijabla naziv="DomainObject.Datum_1">22.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NOVOGRADNJA-ZAGORKA d.o.o.</izvorni_sadrzaj>
    <derivirana_varijabla naziv="DomainObject.Predmet.ProtustrankaIDrugi_1">NOVOGRADNJA-ZAGORKA d.o.o.</derivirana_varijabla>
  </DomainObject.Predmet.ProtustrankaIDrugi>
  <DomainObject.Predmet.StrankaIDrugiAdressOIB>
    <izvorni_sadrzaj>FINA Regionalni centar Zagreb, OIB 85821130368, Ulica grada Vukovara 70, 10000 Zagreb i dr.</izvorni_sadrzaj>
    <derivirana_varijabla naziv="DomainObject.Predmet.StrankaIDrugiAdressOIB_1">FINA Regionalni centar Zagreb, OIB 85821130368, Ulica grada Vukovara 70, 10000 Zagreb i dr.</derivirana_varijabla>
  </DomainObject.Predmet.StrankaIDrugiAdressOIB>
  <DomainObject.Predmet.ProtustrankaIDrugiAdressOIB>
    <izvorni_sadrzaj>NOVOGRADNJA-ZAGORKA d.o.o., OIB 62612798320, Trakošćanska 31, 10000 Zagreb</izvorni_sadrzaj>
    <derivirana_varijabla naziv="DomainObject.Predmet.ProtustrankaIDrugiAdressOIB_1">NOVOGRADNJA-ZAGORKA d.o.o., OIB 62612798320, Trakošćanska 31,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NOVOGRADNJA-ZAGORKA d.o.o.</item>
      <item>Milan Šipek</item>
      <item>Milan Šipek</item>
    </izvorni_sadrzaj>
    <derivirana_varijabla naziv="DomainObject.Predmet.SudioniciListNaziv_1">
      <item>FINA Regionalni centar Zagreb</item>
      <item>NOVOGRADNJA-ZAGORKA d.o.o.</item>
      <item>Milan Šipek</item>
      <item>Milan Šipek</item>
    </derivirana_varijabla>
  </DomainObject.Predmet.SudioniciListNaziv>
  <DomainObject.Predmet.SudioniciListAdressOIB>
    <izvorni_sadrzaj>
      <item>FINA Regionalni centar Zagreb, OIB 85821130368, Ulica grada Vukovara 70,10000 Zagreb</item>
      <item>NOVOGRADNJA-ZAGORKA d.o.o., OIB 62612798320, Trakošćanska 31,10000 Zagreb</item>
      <item>Milan Šipek, OIB 38516047282, Stobrečka 10,10000 Zagreb</item>
      <item>Milan Šipek, OIB 38516047282, Stobrečka 10,10000 Zagreb</item>
    </izvorni_sadrzaj>
    <derivirana_varijabla naziv="DomainObject.Predmet.SudioniciListAdressOIB_1">
      <item>FINA Regionalni centar Zagreb, OIB 85821130368, Ulica grada Vukovara 70,10000 Zagreb</item>
      <item>NOVOGRADNJA-ZAGORKA d.o.o., OIB 62612798320, Trakošćanska 31,10000 Zagreb</item>
      <item>Milan Šipek, OIB 38516047282, Stobrečka 10,10000 Zagreb</item>
      <item>Milan Šipek, OIB 38516047282, Stobrečka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62612798320</item>
      <item>, OIB 38516047282</item>
      <item>, OIB 38516047282</item>
    </izvorni_sadrzaj>
    <derivirana_varijabla naziv="DomainObject.Predmet.SudioniciListNazivOIB_1">
      <item>, OIB 85821130368</item>
      <item>, OIB 62612798320</item>
      <item>, OIB 38516047282</item>
      <item>, OIB 38516047282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 Lukin, OIB 12398076495, Gračanska cesta 145f Zagreb</item>
    </izvorni_sadrzaj>
    <derivirana_varijabla naziv="DomainObject.Predmet.StecajniUpraviteljiListAddressOIB_1">
      <item>Martin Lukin, OIB 12398076495, Gračanska cesta 145f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9646573-43F1-459C-B25A-2B174864634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772</properties:Words>
  <properties:Characters>4682</properties:Characters>
  <properties:Lines>434</properties:Lines>
  <properties:Paragraphs>291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5430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2016-09-21T11:52:00Z</dcterms:created>
  <dc:creator>Vinka Mihalinčić</dc:creator>
  <cp:lastModifiedBy>Vinka Mihalinčić</cp:lastModifiedBy>
  <cp:lastPrinted>2015-07-03T10:39:00Z</cp:lastPrinted>
  <dcterms:modified xmlns:xsi="http://www.w3.org/2001/XMLSchema-instance" xsi:type="dcterms:W3CDTF">2016-09-22T08:43:00Z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