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cc9f" w14:paraId="7becc9f" w:rsidRDefault="005B0C87" w:rsidP="005B0C8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B0C87" w:rsidP="005B0C87" w:rsidR="005B0C87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0C87" w:rsidP="005B0C87" w:rsidR="005B0C87">
      <w:pPr>
        <w:spacing w:after="0"/>
      </w:pPr>
      <w:r>
        <w:t xml:space="preserve">         REPUBLIKA HRVATSKA</w:t>
      </w:r>
    </w:p>
    <w:p w:rsidRDefault="005B0C87" w:rsidP="005B0C87" w:rsidR="005B0C87">
      <w:pPr>
        <w:spacing w:after="0"/>
      </w:pPr>
      <w:r>
        <w:t xml:space="preserve"> TRGOVAČKI SUD U VARAŽDINU</w:t>
      </w:r>
    </w:p>
    <w:p w:rsidRDefault="005B0C87" w:rsidP="005B0C87" w:rsidR="005B0C87">
      <w:pPr>
        <w:spacing w:after="0"/>
      </w:pPr>
      <w:r>
        <w:t xml:space="preserve">                   Braće Radića 2</w:t>
      </w:r>
    </w:p>
    <w:p w:rsidRDefault="005B0C87" w:rsidP="005B0C87" w:rsidR="005B0C87">
      <w:pPr>
        <w:spacing w:after="0"/>
        <w:jc w:val="center"/>
      </w:pPr>
    </w:p>
    <w:p w:rsidRDefault="005B0C87" w:rsidP="005B0C87" w:rsidR="005B0C87">
      <w:pPr>
        <w:spacing w:after="0"/>
        <w:jc w:val="center"/>
      </w:pPr>
    </w:p>
    <w:p w:rsidRDefault="005B0C87" w:rsidP="005B0C87" w:rsidR="005B0C87">
      <w:pPr>
        <w:spacing w:after="0"/>
        <w:jc w:val="center"/>
      </w:pPr>
    </w:p>
    <w:p w:rsidRDefault="005B0C87" w:rsidP="005B0C87" w:rsidR="005B0C87">
      <w:pPr>
        <w:spacing w:after="0"/>
        <w:jc w:val="center"/>
      </w:pPr>
    </w:p>
    <w:p w:rsidRDefault="005B0C87" w:rsidP="005B0C87" w:rsidR="005B0C87">
      <w:pPr>
        <w:spacing w:after="0"/>
      </w:pPr>
      <w:r>
        <w:t xml:space="preserve">                                        U  I M E  R E P U B L I K E  H R V A T S K E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  <w:jc w:val="center"/>
      </w:pPr>
      <w:r>
        <w:t>R J E Š E NJ E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FEMINA j.d.o.o. Čakovec, Kralja Tomislava 2, OIB: 62531997843, dana 25. svibnja 2016., </w:t>
      </w:r>
    </w:p>
    <w:p w:rsidRDefault="005B0C87" w:rsidP="005B0C87" w:rsidR="005B0C87">
      <w:pPr>
        <w:spacing w:after="0"/>
        <w:jc w:val="both"/>
      </w:pPr>
    </w:p>
    <w:p w:rsidRDefault="005B0C87" w:rsidP="005B0C87" w:rsidR="005B0C87">
      <w:pPr>
        <w:spacing w:after="0"/>
        <w:jc w:val="center"/>
      </w:pPr>
      <w:r>
        <w:t>r i j e š i o  j e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FEMINA j.d.o.o. Čakovec, Kralja Tomislava 2, OIB: 62531997843, s danom 25. svibnja 2016. u 10,45 sati.</w:t>
      </w:r>
    </w:p>
    <w:p w:rsidRDefault="005B0C87" w:rsidP="005B0C87" w:rsidR="005B0C87">
      <w:pPr>
        <w:spacing w:after="0"/>
        <w:ind w:hanging="705" w:left="1413"/>
        <w:jc w:val="both"/>
      </w:pPr>
    </w:p>
    <w:p w:rsidRDefault="005B0C87" w:rsidP="005B0C87" w:rsidR="005B0C8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5B0C87" w:rsidP="005B0C87" w:rsidR="005B0C87">
      <w:pPr>
        <w:spacing w:after="0"/>
        <w:ind w:hanging="705" w:left="1413"/>
        <w:jc w:val="both"/>
      </w:pPr>
    </w:p>
    <w:p w:rsidRDefault="005B0C87" w:rsidP="005B0C87" w:rsidR="005B0C8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FEMINA j.d.o.o. Čakovec, Kralja Tomislava 2, OIB: 62531997843.</w:t>
      </w:r>
    </w:p>
    <w:p w:rsidRDefault="005B0C87" w:rsidP="005B0C87" w:rsidR="005B0C87">
      <w:pPr>
        <w:spacing w:after="0"/>
        <w:ind w:hanging="705" w:left="1410"/>
        <w:jc w:val="both"/>
      </w:pPr>
    </w:p>
    <w:p w:rsidRDefault="005B0C87" w:rsidP="005B0C87" w:rsidR="005B0C8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B0C87" w:rsidP="005B0C87" w:rsidR="005B0C87">
      <w:pPr>
        <w:spacing w:after="0"/>
        <w:jc w:val="both"/>
      </w:pPr>
    </w:p>
    <w:p w:rsidRDefault="005B0C87" w:rsidP="005B0C87" w:rsidR="005B0C8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FEMINA j.d.o.o. Čakovec, Kralja Tomislava 2, OIB: 62531997843, bit će brisan iz sudskog registra.</w:t>
      </w:r>
    </w:p>
    <w:p w:rsidRDefault="005B0C87" w:rsidP="005B0C87" w:rsidR="005B0C87">
      <w:pPr>
        <w:spacing w:after="0"/>
        <w:jc w:val="center"/>
      </w:pPr>
    </w:p>
    <w:p w:rsidRDefault="005B0C87" w:rsidP="005B0C87" w:rsidR="005B0C87">
      <w:pPr>
        <w:spacing w:after="0"/>
        <w:jc w:val="center"/>
      </w:pPr>
      <w:r>
        <w:t>Obrazloženje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  <w:jc w:val="both"/>
      </w:pPr>
      <w:r>
        <w:tab/>
        <w:t xml:space="preserve">Predlagatelj Financijska agencija Regionalni centar Zagreb, Podružnica Varaždin je dana 7.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  <w:jc w:val="center"/>
      </w:pPr>
      <w:r>
        <w:t>U Varaždinu 25. svibnja 2016.</w:t>
      </w:r>
    </w:p>
    <w:p w:rsidRDefault="005B0C87" w:rsidP="005B0C87" w:rsidR="005B0C87">
      <w:pPr>
        <w:spacing w:after="0"/>
        <w:jc w:val="center"/>
      </w:pPr>
    </w:p>
    <w:p w:rsidRDefault="005B0C87" w:rsidP="005B0C87" w:rsidR="005B0C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B0C87" w:rsidP="005B0C87" w:rsidR="005B0C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B0C87" w:rsidP="005B0C87" w:rsidR="005B0C87">
      <w:pPr>
        <w:spacing w:after="0"/>
      </w:pPr>
      <w:r>
        <w:tab/>
      </w:r>
    </w:p>
    <w:p w:rsidRDefault="005B0C87" w:rsidP="005B0C87" w:rsidR="005B0C87">
      <w:pPr>
        <w:spacing w:after="0"/>
        <w:ind w:firstLine="708"/>
      </w:pPr>
      <w:r>
        <w:t>Uputa o pravnom lijeku:</w:t>
      </w:r>
    </w:p>
    <w:p w:rsidRDefault="005B0C87" w:rsidP="005B0C87" w:rsidR="005B0C8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B0C87" w:rsidP="005B0C87" w:rsidR="005B0C8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</w:pPr>
    </w:p>
    <w:p w:rsidRDefault="005B0C87" w:rsidP="005B0C87" w:rsidR="005B0C87">
      <w:pPr>
        <w:spacing w:after="0"/>
      </w:pPr>
      <w:r>
        <w:t>DNA:</w:t>
      </w:r>
    </w:p>
    <w:p w:rsidRDefault="005B0C87" w:rsidP="005B0C87" w:rsidR="005B0C8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5B0C87" w:rsidP="005B0C87" w:rsidR="005B0C8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5B0C87" w:rsidP="005B0C87" w:rsidR="005B0C87">
      <w:pPr>
        <w:numPr>
          <w:ilvl w:val="0"/>
          <w:numId w:val="47"/>
        </w:numPr>
        <w:spacing w:after="0"/>
      </w:pPr>
      <w:r>
        <w:t>Dužnik FEMINA j.d.o.o. Čakovec, Kralja Tomislava 2.</w:t>
      </w:r>
    </w:p>
    <w:p w:rsidRDefault="005B0C87" w:rsidP="005B0C87" w:rsidR="005B0C87">
      <w:pPr>
        <w:numPr>
          <w:ilvl w:val="0"/>
          <w:numId w:val="47"/>
        </w:numPr>
        <w:spacing w:after="0"/>
      </w:pPr>
      <w:r>
        <w:t xml:space="preserve">Osoba ovlaštena za zastupanje – Vesna </w:t>
      </w:r>
      <w:proofErr w:type="spellStart"/>
      <w:r>
        <w:t>Blažić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275, </w:t>
      </w:r>
      <w:proofErr w:type="spellStart"/>
      <w:r>
        <w:t>Gardinovec</w:t>
      </w:r>
      <w:proofErr w:type="spellEnd"/>
      <w:r>
        <w:t xml:space="preserve">, 40 319 </w:t>
      </w:r>
      <w:proofErr w:type="spellStart"/>
      <w:r>
        <w:t>Belica</w:t>
      </w:r>
      <w:proofErr w:type="spellEnd"/>
      <w:r>
        <w:t>.</w:t>
      </w:r>
    </w:p>
    <w:p w:rsidRDefault="005B0C87" w:rsidP="005B0C87" w:rsidR="005B0C8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5B0C87" w:rsidP="005B0C87" w:rsidR="005B0C87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5B0C87" w:rsidP="005B0C87" w:rsidR="005B0C87">
      <w:pPr>
        <w:numPr>
          <w:ilvl w:val="0"/>
          <w:numId w:val="47"/>
        </w:numPr>
        <w:spacing w:after="0"/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, Zagreb, </w:t>
      </w:r>
      <w:proofErr w:type="spellStart"/>
      <w:r>
        <w:t>Zelengorska</w:t>
      </w:r>
      <w:proofErr w:type="spellEnd"/>
      <w:r>
        <w:t xml:space="preserve"> 1.</w:t>
      </w:r>
    </w:p>
    <w:p w:rsidRDefault="005B0C87" w:rsidP="005B0C87" w:rsidR="005B0C87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5B0C87" w:rsidR="00AE649C" w:rsidRPr="00B76F3C">
      <w:pPr>
        <w:pStyle w:val="SudSjedite"/>
      </w:pPr>
      <w:r>
        <w:tab/>
      </w:r>
    </w:p>
    <w:p w:rsidRDefault="00CB0EA4" w:rsidP="005B0C87" w:rsidR="00CB0EA4">
      <w:pPr>
        <w:pStyle w:val="Naslovdokumenta"/>
        <w:spacing w:after="0"/>
      </w:pPr>
    </w:p>
    <w:p w:rsidRDefault="0071688E" w:rsidP="005B0C87" w:rsidR="0071688E">
      <w:pPr>
        <w:pStyle w:val="Poetniodjeljak"/>
        <w:spacing w:after="0"/>
      </w:pPr>
    </w:p>
    <w:sectPr w:rsidSect="0032366B" w:rsidR="0071688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C87" w:rsidR="008333A9">
    <w:pPr>
      <w:pStyle w:val="Zaglavlje"/>
    </w:pPr>
    <w:r>
      <w:rPr>
        <w:rStyle w:val="PozadinaSvijetloCrvena"/>
        <w:shd w:fill="auto" w:color="auto" w:val="clear"/>
      </w:rPr>
      <w:t>Poslovni broj: 7 St-1012/15-4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C87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23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St-1012/2015-4</izvorni_sadrzaj>
    <derivirana_varijabla naziv="DomainObject.Oznaka_1">St-1012/2015-4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jednostavno društvo s ograničenom odgovornošću za prijevoz, građevinarstvo, trgovinu i usluge</izvorni_sadrzaj>
    <derivirana_varijabla naziv="DomainObject.Predmet.ProtustrankaFormated_1">  FEMINA jednostavno društvo s ograničenom odgovornošću za prijevoz, građevinarstvo, trgovinu i usluge</derivirana_varijabla>
  </DomainObject.Predmet.ProtustrankaFormated>
  <DomainObject.Predmet.ProtustrankaFormatedOIB>
    <izvorni_sadrzaj>  FEMINA jednostavno društvo s ograničenom odgovornošću za prijevoz, građevinarstvo, trgovinu i usluge, OIB 62531997843</izvorni_sadrzaj>
    <derivirana_varijabla naziv="DomainObject.Predmet.ProtustrankaFormatedOIB_1">  FEMINA jednostavno društvo s ograničenom odgovornošću za prijevoz, građevinarstvo, trgovinu i usluge, OIB 62531997843</derivirana_varijabla>
  </DomainObject.Predmet.ProtustrankaFormatedOIB>
  <DomainObject.Predmet.ProtustrankaFormatedWithAdress>
    <izvorni_sadrzaj> FEMINA jednostavno društvo s ograničenom odgovornošću za prijevoz, građevinarstvo, trgovinu i usluge, Kralja Tomislava 2, 40000 Čakovec</izvorni_sadrzaj>
    <derivirana_varijabla naziv="DomainObject.Predmet.ProtustrankaFormatedWithAdress_1"> FEMINA jednostavno društvo s ograničenom odgovornošću za prijevoz, građevinarstvo, trgovinu i usluge, Kralja Tomislava 2, 40000 Čakovec</derivirana_varijabla>
  </DomainObject.Predmet.ProtustrankaFormatedWithAdress>
  <DomainObject.Predmet.ProtustrankaFormatedWithAdressOIB>
    <izvorni_sadrzaj> FEMINA jednostavno društvo s ograničenom odgovornošću za prijevoz, građevinarstvo, trgovinu i usluge, OIB 62531997843, Kralja Tomislava 2, 40000 Čakovec</izvorni_sadrzaj>
    <derivirana_varijabla naziv="DomainObject.Predmet.ProtustrankaFormatedWithAdressOIB_1"> FEMINA jednostavno društvo s ograničenom odgovornošću za prijevoz, građevinarstvo, trgovinu i usluge, OIB 62531997843, Kralja Tomislava 2, 40000 Čakovec</derivirana_varijabla>
  </DomainObject.Predmet.ProtustrankaFormatedWithAdressOIB>
  <DomainObject.Predmet.ProtustrankaWithAdress>
    <izvorni_sadrzaj>FEMINA jednostavno društvo s ograničenom odgovornošću za prijevoz, građevinarstvo, trgovinu i usluge Kralja Tomislava 2, 40000 Čakovec</izvorni_sadrzaj>
    <derivirana_varijabla naziv="DomainObject.Predmet.ProtustrankaWithAdress_1">FEMINA jednostavno društvo s ograničenom odgovornošću za prijevoz, građevinarstvo, trgovinu i usluge Kralja Tomislava 2, 40000 Čakovec</derivirana_varijabla>
  </DomainObject.Predmet.ProtustrankaWithAdress>
  <DomainObject.Predmet.ProtustrankaWithAdressOIB>
    <izvorni_sadrzaj>FEMINA jednostavno društvo s ograničenom odgovornošću za prijevoz, građevinarstvo, trgovinu i usluge, OIB 62531997843, Kralja Tomislava 2, 40000 Čakovec</izvorni_sadrzaj>
    <derivirana_varijabla naziv="DomainObject.Predmet.ProtustrankaWithAdressOIB_1">FEMINA jednostavno društvo s ograničenom odgovornošću za prijevoz, građevinarstvo, trgovinu i usluge, OIB 62531997843, Kralja Tomislava 2, 40000 Čakovec</derivirana_varijabla>
  </DomainObject.Predmet.ProtustrankaWithAdressOIB>
  <DomainObject.Predmet.ProtustrankaNazivFormated>
    <izvorni_sadrzaj>FEMINA jednostavno društvo s ograničenom odgovornošću za prijevoz, građevinarstvo, trgovinu i usluge</izvorni_sadrzaj>
    <derivirana_varijabla naziv="DomainObject.Predmet.ProtustrankaNazivFormated_1">FEMINA jednostavno društvo s ograničenom odgovornošću za prijevoz, građevinarstvo, trgovinu i usluge</derivirana_varijabla>
  </DomainObject.Predmet.ProtustrankaNazivFormated>
  <DomainObject.Predmet.ProtustrankaNazivFormatedOIB>
    <izvorni_sadrzaj>FEMINA jednostavno društvo s ograničenom odgovornošću za prijevoz, građevinarstvo, trgovinu i usluge, OIB 62531997843</izvorni_sadrzaj>
    <derivirana_varijabla naziv="DomainObject.Predmet.ProtustrankaNazivFormatedOIB_1">FEMINA jednostavno društvo s ograničenom odgovornošću za prijevoz, građevinarstvo, trgovinu i usluge, OIB 62531997843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28793.62</izvorni_sadrzaj>
    <derivirana_varijabla naziv="DomainObject.Predmet.TrenutnaVrijednost_1">28793.62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FEMINA jednostavno društvo s ograničenom odgovornošću za prijevoz, građevinarstvo, trgovinu i usluge</item>
    </izvorni_sadrzaj>
    <derivirana_varijabla naziv="DomainObject.Predmet.ProtuStrankaListFormated_1">
      <item>FEMINA jednostavno društvo s ograničenom odgovornošću za prijevoz, građevinarstvo, trgovinu i usluge</item>
    </derivirana_varijabla>
  </DomainObject.Predmet.ProtuStrankaListFormated>
  <DomainObject.Predmet.ProtuStrankaListFormatedOIB>
    <izvorni_sadrzaj>
      <item>FEMINA jednostavno društvo s ograničenom odgovornošću za prijevoz, građevinarstvo, trgovinu i usluge, OIB 62531997843</item>
    </izvorni_sadrzaj>
    <derivirana_varijabla naziv="DomainObject.Predmet.ProtuStrankaListFormatedOIB_1">
      <item>FEMINA jednostavno društvo s ograničenom odgovornošću za prijevoz, građevinarstvo, trgovinu i usluge, OIB 62531997843</item>
    </derivirana_varijabla>
  </DomainObject.Predmet.ProtuStrankaListFormatedOIB>
  <DomainObject.Predmet.ProtuStrankaListFormatedWithAdress>
    <izvorni_sadrzaj>
      <item>FEMINA jednostavno društvo s ograničenom odgovornošću za prijevoz, građevinarstvo, trgovinu i usluge, Kralja Tomislava 2, 40000 Čakovec</item>
    </izvorni_sadrzaj>
    <derivirana_varijabla naziv="DomainObject.Predmet.ProtuStrankaListFormatedWithAdress_1">
      <item>FEMINA jednostavno društvo s ograničenom odgovornošću za prijevoz, građevinarstvo, trgovinu i usluge, Kralja Tomislava 2, 40000 Čakovec</item>
    </derivirana_varijabla>
  </DomainObject.Predmet.ProtuStrankaListFormatedWithAdress>
  <DomainObject.Predmet.ProtuStrankaListFormatedWithAdressOIB>
    <izvorni_sadrzaj>
      <item>FEMINA jednostavno društvo s ograničenom odgovornošću za prijevoz, građevinarstvo, trgovinu i usluge, OIB 62531997843, Kralja Tomislava 2, 40000 Čakovec</item>
    </izvorni_sadrzaj>
    <derivirana_varijabla naziv="DomainObject.Predmet.ProtuStrankaListFormatedWithAdressOIB_1">
      <item>FEMINA jednostavno društvo s ograničenom odgovornošću za prijevoz, građevinarstvo, trgovinu i usluge, OIB 62531997843, Kralja Tomislava 2, 40000 Čakovec</item>
    </derivirana_varijabla>
  </DomainObject.Predmet.ProtuStrankaListFormatedWithAdressOIB>
  <DomainObject.Predmet.ProtuStrankaListNazivFormated>
    <izvorni_sadrzaj>
      <item>FEMINA jednostavno društvo s ograničenom odgovornošću za prijevoz, građevinarstvo, trgovinu i usluge</item>
    </izvorni_sadrzaj>
    <derivirana_varijabla naziv="DomainObject.Predmet.ProtuStrankaListNazivFormated_1">
      <item>FEMINA jednostavno društvo s ograničenom odgovornošću za prijevoz, građevinarstvo, trgovinu i usluge</item>
    </derivirana_varijabla>
  </DomainObject.Predmet.ProtuStrankaListNazivFormated>
  <DomainObject.Predmet.ProtuStrankaListNazivFormatedOIB>
    <izvorni_sadrzaj>
      <item>FEMINA jednostavno društvo s ograničenom odgovornošću za prijevoz, građevinarstvo, trgovinu i usluge, OIB 62531997843</item>
    </izvorni_sadrzaj>
    <derivirana_varijabla naziv="DomainObject.Predmet.ProtuStrankaListNazivFormatedOIB_1">
      <item>FEMINA jednostavno društvo s ograničenom odgovornošću za prijevoz, građevinarstvo, trgovinu i usluge, OIB 62531997843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St-1012/2015-4</izvorni_sadrzaj>
    <derivirana_varijabla naziv="DomainObject.PoslovniBrojDokumenta_1">St-1012/2015-4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FEMINA jednostavno društvo s ograničenom odgovornošću za prijevoz, građevinarstvo, trgovinu i usluge</izvorni_sadrzaj>
    <derivirana_varijabla naziv="DomainObject.Predmet.ProtustrankaIDrugi_1">FEMINA jednostavno društvo s ograničenom odgovornošću za prijevoz,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FEMINA jednostavno društvo s ograničenom odgovornošću za prijevoz, građevinarstvo, trgovinu i usluge, OIB 62531997843, Kralja Tomislava 2, 40000 Čakovec</izvorni_sadrzaj>
    <derivirana_varijabla naziv="DomainObject.Predmet.ProtustrankaIDrugiAdressOIB_1">FEMINA jednostavno društvo s ograničenom odgovornošću za prijevoz, građevinarstvo, trgovinu i usluge, OIB 62531997843,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FEMINA jednostavno društvo s ograničenom odgovornošću za prijevoz, građevinarstvo, trgovinu i usluge</item>
      <item>Sudski registar, Trgovački sud u Varaždinu</item>
    </izvorni_sadrzaj>
    <derivirana_varijabla naziv="DomainObject.Predmet.SudioniciListNaziv_1">
      <item>Financijska agencija</item>
      <item>FEMINA jednostavno društvo s ograničenom odgovornošću za prijevoz, građevinarstvo,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FEMINA jednostavno društvo s ograničenom odgovornošću za prijevoz, građevinarstvo, trgovinu i usluge, OIB 62531997843, Kralja Tomislava 2,40000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FEMINA jednostavno društvo s ograničenom odgovornošću za prijevoz, građevinarstvo, trgovinu i usluge, OIB 62531997843, Kralja Tomislava 2,40000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98D37-784D-4FE1-B999-650CB608A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2765</properties:Characters>
  <properties:Lines>87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