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9C2D52B" w:rsidRDefault="000E1F39" w:rsidP="00EC0BA5" w:rsidR="000E1F39" w:rsidRPr="00613AE7">
      <w:pPr>
        <w:spacing w:lineRule="auto" w:line="360"/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 w:rsidRPr="00613AE7">
        <w:rPr>
          <w:b/>
          <w:sz w:val="28"/>
          <w:lang w:val="hr-HR"/>
        </w:rPr>
        <w:t xml:space="preserve">Obrazac </w:t>
      </w:r>
      <w:proofErr w:type="spellStart"/>
      <w:r w:rsidRPr="00613AE7">
        <w:rPr>
          <w:b/>
          <w:sz w:val="28"/>
          <w:lang w:val="hr-HR"/>
        </w:rPr>
        <w:t>20</w:t>
      </w:r>
      <w:proofErr w:type="spellEnd"/>
      <w:r w:rsidRPr="00613AE7">
        <w:rPr>
          <w:b/>
          <w:sz w:val="28"/>
          <w:lang w:val="hr-HR"/>
        </w:rPr>
        <w:t>.</w:t>
      </w:r>
    </w:p>
    <w:p w14:textId="77777777" w14:paraId="2278AFAF" w:rsidRDefault="000E1F39" w:rsidP="00BD578E" w:rsidR="000E1F39" w:rsidRPr="00613AE7">
      <w:pPr>
        <w:spacing w:lineRule="auto" w:line="360"/>
        <w:jc w:val="center"/>
        <w:rPr>
          <w:b/>
          <w:lang w:val="hr-HR"/>
        </w:rPr>
      </w:pPr>
      <w:r w:rsidRPr="00613AE7">
        <w:rPr>
          <w:b/>
          <w:lang w:val="hr-HR"/>
        </w:rPr>
        <w:t>IZVJEŠĆE STEČAJNOGA UPRAVITELJA O TIJEKU STEČAJNOGA POSTUPKA I STANJU STEČAJNE MASE</w:t>
      </w:r>
    </w:p>
    <w:p w14:textId="77777777" w14:paraId="7DC4DCD1" w:rsidRDefault="000E1F39" w:rsidP="00BD578E" w:rsidR="000E1F39" w:rsidRPr="00613AE7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 xml:space="preserve">Nadležni trgovački sud </w:t>
      </w:r>
      <w:r w:rsidR="00884968" w:rsidRPr="00613AE7">
        <w:rPr>
          <w:lang w:val="hr-HR"/>
        </w:rPr>
        <w:t>u Zagrebu</w:t>
      </w:r>
    </w:p>
    <w:p w14:textId="48C6660A" w14:paraId="045842A1" w:rsidRDefault="000E1F39" w:rsidP="00BD578E" w:rsidR="000E1F39" w:rsidRPr="00613AE7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 xml:space="preserve">Poslovni broj spisa </w:t>
      </w:r>
      <w:r w:rsidR="0082540D" w:rsidRPr="00613AE7">
        <w:rPr>
          <w:lang w:val="hr-HR"/>
        </w:rPr>
        <w:t>St-</w:t>
      </w:r>
      <w:proofErr w:type="spellStart"/>
      <w:r w:rsidR="0082540D" w:rsidRPr="00613AE7">
        <w:rPr>
          <w:lang w:val="hr-HR"/>
        </w:rPr>
        <w:t>231</w:t>
      </w:r>
      <w:proofErr w:type="spellEnd"/>
      <w:r w:rsidR="0082540D" w:rsidRPr="00613AE7">
        <w:rPr>
          <w:lang w:val="hr-HR"/>
        </w:rPr>
        <w:t>/</w:t>
      </w:r>
      <w:proofErr w:type="spellStart"/>
      <w:r w:rsidR="0082540D" w:rsidRPr="00613AE7">
        <w:rPr>
          <w:lang w:val="hr-HR"/>
        </w:rPr>
        <w:t>14</w:t>
      </w:r>
      <w:proofErr w:type="spellEnd"/>
    </w:p>
    <w:p w14:textId="474D17AD" w14:paraId="4A16152B" w:rsidRDefault="0082540D" w:rsidP="00BD578E" w:rsidR="0082540D" w:rsidRPr="00613AE7">
      <w:pPr>
        <w:spacing w:lineRule="auto" w:line="360"/>
        <w:jc w:val="both"/>
        <w:rPr>
          <w:b/>
          <w:bCs/>
          <w:lang w:val="hr-HR"/>
        </w:rPr>
      </w:pPr>
      <w:proofErr w:type="spellStart"/>
      <w:r w:rsidRPr="00613AE7">
        <w:rPr>
          <w:b/>
          <w:bCs/>
          <w:lang w:val="hr-HR"/>
        </w:rPr>
        <w:t>HOC</w:t>
      </w:r>
      <w:proofErr w:type="spellEnd"/>
      <w:r w:rsidRPr="00613AE7">
        <w:rPr>
          <w:b/>
          <w:bCs/>
          <w:lang w:val="hr-HR"/>
        </w:rPr>
        <w:t xml:space="preserve"> </w:t>
      </w:r>
      <w:proofErr w:type="spellStart"/>
      <w:r w:rsidRPr="00613AE7">
        <w:rPr>
          <w:b/>
          <w:bCs/>
          <w:lang w:val="hr-HR"/>
        </w:rPr>
        <w:t>BJELOLASICA</w:t>
      </w:r>
      <w:proofErr w:type="spellEnd"/>
      <w:r w:rsidRPr="00613AE7">
        <w:rPr>
          <w:b/>
          <w:bCs/>
          <w:lang w:val="hr-HR"/>
        </w:rPr>
        <w:t xml:space="preserve"> d.o.o. u stečaju, </w:t>
      </w:r>
      <w:proofErr w:type="spellStart"/>
      <w:r w:rsidRPr="00613AE7">
        <w:rPr>
          <w:b/>
          <w:bCs/>
          <w:lang w:val="hr-HR"/>
        </w:rPr>
        <w:t>OIB</w:t>
      </w:r>
      <w:proofErr w:type="spellEnd"/>
      <w:r w:rsidRPr="00613AE7">
        <w:rPr>
          <w:b/>
          <w:bCs/>
          <w:lang w:val="hr-HR"/>
        </w:rPr>
        <w:t xml:space="preserve">: </w:t>
      </w:r>
      <w:proofErr w:type="spellStart"/>
      <w:r w:rsidRPr="00613AE7">
        <w:rPr>
          <w:b/>
          <w:bCs/>
          <w:lang w:val="hr-HR"/>
        </w:rPr>
        <w:t>50919159681</w:t>
      </w:r>
      <w:proofErr w:type="spellEnd"/>
      <w:r w:rsidRPr="00613AE7">
        <w:rPr>
          <w:b/>
          <w:bCs/>
          <w:lang w:val="hr-HR"/>
        </w:rPr>
        <w:t xml:space="preserve">, Vrelo </w:t>
      </w:r>
      <w:proofErr w:type="spellStart"/>
      <w:r w:rsidRPr="00613AE7">
        <w:rPr>
          <w:b/>
          <w:bCs/>
          <w:lang w:val="hr-HR"/>
        </w:rPr>
        <w:t>bb</w:t>
      </w:r>
      <w:proofErr w:type="spellEnd"/>
      <w:r w:rsidRPr="00613AE7">
        <w:rPr>
          <w:b/>
          <w:bCs/>
          <w:lang w:val="hr-HR"/>
        </w:rPr>
        <w:t>, Jasenak</w:t>
      </w:r>
    </w:p>
    <w:p w14:textId="77777777" w14:paraId="130F07A5" w:rsidRDefault="00AE4CD4" w:rsidP="00BD578E" w:rsidR="00AE4CD4" w:rsidRPr="00613AE7">
      <w:pPr>
        <w:spacing w:lineRule="auto" w:line="360"/>
        <w:jc w:val="both"/>
        <w:rPr>
          <w:b/>
          <w:bCs/>
          <w:lang w:val="hr-HR"/>
        </w:rPr>
      </w:pPr>
    </w:p>
    <w:p w14:textId="34EB7554" w14:paraId="2AFD18FC" w:rsidRDefault="000E1F39" w:rsidP="00BD578E" w:rsidR="000E1F39" w:rsidRPr="00613AE7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 xml:space="preserve">I.  TIJEK STEČAJNOGA POSTUPKA U RAZDOBLJU </w:t>
      </w:r>
      <w:r w:rsidR="00E40F83" w:rsidRPr="00613AE7">
        <w:rPr>
          <w:lang w:val="hr-HR"/>
        </w:rPr>
        <w:t>od</w:t>
      </w:r>
      <w:r w:rsidR="00846FEA" w:rsidRPr="00613AE7">
        <w:rPr>
          <w:lang w:val="hr-HR"/>
        </w:rPr>
        <w:t xml:space="preserve"> </w:t>
      </w:r>
      <w:proofErr w:type="spellStart"/>
      <w:r w:rsidR="00846FEA" w:rsidRPr="00613AE7">
        <w:rPr>
          <w:lang w:val="hr-HR"/>
        </w:rPr>
        <w:t>01.</w:t>
      </w:r>
      <w:r w:rsidR="00572EFA">
        <w:rPr>
          <w:lang w:val="hr-HR"/>
        </w:rPr>
        <w:t>siječnja</w:t>
      </w:r>
      <w:proofErr w:type="spellEnd"/>
      <w:r w:rsidR="00572EFA">
        <w:rPr>
          <w:lang w:val="hr-HR"/>
        </w:rPr>
        <w:t xml:space="preserve"> </w:t>
      </w:r>
      <w:proofErr w:type="spellStart"/>
      <w:r w:rsidR="00572EFA">
        <w:rPr>
          <w:lang w:val="hr-HR"/>
        </w:rPr>
        <w:t>2018</w:t>
      </w:r>
      <w:proofErr w:type="spellEnd"/>
      <w:r w:rsidR="00E40F83" w:rsidRPr="00613AE7">
        <w:rPr>
          <w:lang w:val="hr-HR"/>
        </w:rPr>
        <w:t xml:space="preserve"> do</w:t>
      </w:r>
      <w:r w:rsidR="00F805F3" w:rsidRPr="00613AE7">
        <w:rPr>
          <w:lang w:val="hr-HR"/>
        </w:rPr>
        <w:t xml:space="preserve"> </w:t>
      </w:r>
      <w:proofErr w:type="spellStart"/>
      <w:r w:rsidR="00F805F3" w:rsidRPr="00613AE7">
        <w:rPr>
          <w:lang w:val="hr-HR"/>
        </w:rPr>
        <w:t>31</w:t>
      </w:r>
      <w:proofErr w:type="spellEnd"/>
      <w:r w:rsidR="00971156" w:rsidRPr="00613AE7">
        <w:rPr>
          <w:lang w:val="hr-HR"/>
        </w:rPr>
        <w:t xml:space="preserve">. </w:t>
      </w:r>
      <w:r w:rsidR="00572EFA">
        <w:rPr>
          <w:lang w:val="hr-HR"/>
        </w:rPr>
        <w:t>ožujka</w:t>
      </w:r>
      <w:r w:rsidR="00C1273E" w:rsidRPr="00613AE7">
        <w:rPr>
          <w:lang w:val="hr-HR"/>
        </w:rPr>
        <w:t xml:space="preserve"> </w:t>
      </w:r>
      <w:proofErr w:type="spellStart"/>
      <w:r w:rsidR="00572EFA">
        <w:rPr>
          <w:lang w:val="hr-HR"/>
        </w:rPr>
        <w:t>2018</w:t>
      </w:r>
      <w:proofErr w:type="spellEnd"/>
    </w:p>
    <w:p w14:textId="00C1716C" w14:paraId="0D3E3C3E" w:rsidRDefault="0051796D" w:rsidP="0051796D" w:rsidR="008060BA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ab/>
      </w:r>
      <w:r w:rsidR="00572EFA">
        <w:rPr>
          <w:lang w:val="hr-HR"/>
        </w:rPr>
        <w:t>U izvještajnom razdoblju javilo se nekoliko zainteresiranih kupaca za imovinu stečajnog dužnika, kojima su poslani dodatni podaci</w:t>
      </w:r>
      <w:r w:rsidR="009018EF">
        <w:rPr>
          <w:lang w:val="hr-HR"/>
        </w:rPr>
        <w:t xml:space="preserve"> vezano za </w:t>
      </w:r>
      <w:r w:rsidR="008060BA">
        <w:rPr>
          <w:lang w:val="hr-HR"/>
        </w:rPr>
        <w:t>imovinu koja se prodaje</w:t>
      </w:r>
      <w:r w:rsidR="00BF5859">
        <w:rPr>
          <w:lang w:val="hr-HR"/>
        </w:rPr>
        <w:t>.</w:t>
      </w:r>
      <w:r w:rsidR="00F90BB2">
        <w:rPr>
          <w:lang w:val="hr-HR"/>
        </w:rPr>
        <w:t xml:space="preserve"> Nakon slanja dodatnih podataka niti jedan kupac nije iskazao interes za kupnjom. </w:t>
      </w:r>
    </w:p>
    <w:p w14:textId="4EB88E2F" w14:paraId="06EFAFD3" w:rsidRDefault="008060BA" w:rsidP="008060BA" w:rsidR="00BF5859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Sud je dana </w:t>
      </w:r>
      <w:r w:rsidR="00BF5859">
        <w:rPr>
          <w:lang w:val="hr-HR"/>
        </w:rPr>
        <w:t xml:space="preserve"> </w:t>
      </w:r>
      <w:proofErr w:type="spellStart"/>
      <w:r>
        <w:rPr>
          <w:lang w:val="hr-HR"/>
        </w:rPr>
        <w:t>18.siječnja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2018</w:t>
      </w:r>
      <w:proofErr w:type="spellEnd"/>
      <w:r>
        <w:rPr>
          <w:lang w:val="hr-HR"/>
        </w:rPr>
        <w:t xml:space="preserve"> donio zaključke o prodaji cjelina Jasenak I i Jasenak II. </w:t>
      </w:r>
    </w:p>
    <w:p w14:textId="731CA655" w14:paraId="0996F72C" w:rsidRDefault="008060BA" w:rsidP="00F90BB2" w:rsidR="008060BA">
      <w:pPr>
        <w:spacing w:lineRule="auto" w:line="360"/>
        <w:ind w:firstLine="708"/>
        <w:jc w:val="both"/>
        <w:rPr>
          <w:lang w:val="hr-HR"/>
        </w:rPr>
      </w:pPr>
      <w:r w:rsidRPr="008060BA">
        <w:rPr>
          <w:lang w:val="hr-HR"/>
        </w:rPr>
        <w:t xml:space="preserve">Stečajnom upravitelju se pisanim putem obratio opunomoćenik društva </w:t>
      </w:r>
      <w:proofErr w:type="spellStart"/>
      <w:r w:rsidRPr="008060BA">
        <w:rPr>
          <w:lang w:val="hr-HR"/>
        </w:rPr>
        <w:t>Immo</w:t>
      </w:r>
      <w:proofErr w:type="spellEnd"/>
      <w:r w:rsidRPr="008060BA">
        <w:rPr>
          <w:lang w:val="hr-HR"/>
        </w:rPr>
        <w:t xml:space="preserve"> </w:t>
      </w:r>
      <w:proofErr w:type="spellStart"/>
      <w:r w:rsidRPr="008060BA">
        <w:rPr>
          <w:lang w:val="hr-HR"/>
        </w:rPr>
        <w:t>Invest</w:t>
      </w:r>
      <w:proofErr w:type="spellEnd"/>
      <w:r w:rsidRPr="008060BA">
        <w:rPr>
          <w:lang w:val="hr-HR"/>
        </w:rPr>
        <w:t xml:space="preserve"> Partner AG iz Švicarske, direktor društva </w:t>
      </w:r>
      <w:proofErr w:type="spellStart"/>
      <w:r w:rsidRPr="008060BA">
        <w:rPr>
          <w:lang w:val="hr-HR"/>
        </w:rPr>
        <w:t>Lucror</w:t>
      </w:r>
      <w:proofErr w:type="spellEnd"/>
      <w:r w:rsidRPr="008060BA">
        <w:rPr>
          <w:lang w:val="hr-HR"/>
        </w:rPr>
        <w:t xml:space="preserve"> d.o.o. Marin </w:t>
      </w:r>
      <w:proofErr w:type="spellStart"/>
      <w:r w:rsidRPr="008060BA">
        <w:rPr>
          <w:lang w:val="hr-HR"/>
        </w:rPr>
        <w:t>Brbić</w:t>
      </w:r>
      <w:proofErr w:type="spellEnd"/>
      <w:r w:rsidRPr="008060BA">
        <w:rPr>
          <w:lang w:val="hr-HR"/>
        </w:rPr>
        <w:t xml:space="preserve">, te je dostavio ponudu za otkup potraživanja koje stečajni dužnik ima prema </w:t>
      </w:r>
      <w:proofErr w:type="spellStart"/>
      <w:r w:rsidRPr="008060BA">
        <w:rPr>
          <w:lang w:val="hr-HR"/>
        </w:rPr>
        <w:t>Clubu</w:t>
      </w:r>
      <w:proofErr w:type="spellEnd"/>
      <w:r w:rsidRPr="008060BA">
        <w:rPr>
          <w:lang w:val="hr-HR"/>
        </w:rPr>
        <w:t xml:space="preserve"> Adriatic d.o.o. za iznos od 7.800.000,</w:t>
      </w:r>
      <w:proofErr w:type="spellStart"/>
      <w:r w:rsidRPr="008060BA">
        <w:rPr>
          <w:lang w:val="hr-HR"/>
        </w:rPr>
        <w:t>00</w:t>
      </w:r>
      <w:proofErr w:type="spellEnd"/>
      <w:r w:rsidRPr="008060BA">
        <w:rPr>
          <w:lang w:val="hr-HR"/>
        </w:rPr>
        <w:t xml:space="preserve"> kn a koji iznos predstavlja </w:t>
      </w:r>
      <w:proofErr w:type="spellStart"/>
      <w:r w:rsidRPr="008060BA">
        <w:rPr>
          <w:lang w:val="hr-HR"/>
        </w:rPr>
        <w:t>31</w:t>
      </w:r>
      <w:proofErr w:type="spellEnd"/>
      <w:r w:rsidRPr="008060BA">
        <w:rPr>
          <w:lang w:val="hr-HR"/>
        </w:rPr>
        <w:t xml:space="preserve">% iznosa utvrđene tražbine u postupku </w:t>
      </w:r>
      <w:proofErr w:type="spellStart"/>
      <w:r w:rsidRPr="008060BA">
        <w:rPr>
          <w:lang w:val="hr-HR"/>
        </w:rPr>
        <w:t>predstečajne</w:t>
      </w:r>
      <w:proofErr w:type="spellEnd"/>
      <w:r w:rsidRPr="008060BA">
        <w:rPr>
          <w:lang w:val="hr-HR"/>
        </w:rPr>
        <w:t xml:space="preserve"> nagodbe koji se vodi nad društvom </w:t>
      </w:r>
      <w:proofErr w:type="spellStart"/>
      <w:r w:rsidRPr="008060BA">
        <w:rPr>
          <w:lang w:val="hr-HR"/>
        </w:rPr>
        <w:t>Club</w:t>
      </w:r>
      <w:proofErr w:type="spellEnd"/>
      <w:r w:rsidRPr="008060BA">
        <w:rPr>
          <w:lang w:val="hr-HR"/>
        </w:rPr>
        <w:t xml:space="preserve"> Adriatic d.o.o..</w:t>
      </w:r>
      <w:r w:rsidR="00F90BB2">
        <w:rPr>
          <w:lang w:val="hr-HR"/>
        </w:rPr>
        <w:t xml:space="preserve"> </w:t>
      </w:r>
      <w:r>
        <w:rPr>
          <w:lang w:val="hr-HR"/>
        </w:rPr>
        <w:t xml:space="preserve">Dana </w:t>
      </w:r>
      <w:proofErr w:type="spellStart"/>
      <w:r>
        <w:rPr>
          <w:lang w:val="hr-HR"/>
        </w:rPr>
        <w:t>21.ožujka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2018.godine</w:t>
      </w:r>
      <w:proofErr w:type="spellEnd"/>
      <w:r>
        <w:rPr>
          <w:lang w:val="hr-HR"/>
        </w:rPr>
        <w:t xml:space="preserve"> održana je skupština vjerovnika na kojoj su vjerovnici donijeli odluku da se ne prihvati ponuda za otkup potraživanja. </w:t>
      </w:r>
    </w:p>
    <w:p w14:textId="77777777" w14:paraId="3553515E" w:rsidRDefault="008060BA" w:rsidP="008060BA" w:rsidR="008060BA" w:rsidRPr="00613AE7">
      <w:pPr>
        <w:spacing w:lineRule="auto" w:line="360"/>
        <w:ind w:firstLine="708"/>
        <w:jc w:val="both"/>
        <w:rPr>
          <w:lang w:val="hr-HR"/>
        </w:rPr>
      </w:pPr>
    </w:p>
    <w:p w14:textId="26F56D17" w14:paraId="7002D32D" w:rsidRDefault="000E1F39" w:rsidP="00BD578E" w:rsidR="00337764" w:rsidRPr="00613AE7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>II. STANJE STEČAJNE MASE</w:t>
      </w:r>
    </w:p>
    <w:p w14:textId="77777777" w14:paraId="2148212A" w:rsidRDefault="00337764" w:rsidP="00BD578E" w:rsidR="00337764" w:rsidRPr="00613AE7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613AE7">
        <w:rPr>
          <w:lang w:val="hr-HR"/>
        </w:rPr>
        <w:t>Od imovine u vlasništvu stečajnog dužnika na kraju izvještajnog razdoblja preostale su slijedeće cjeline:</w:t>
      </w:r>
    </w:p>
    <w:p w14:textId="56E2BA36" w14:paraId="3F02EEF1" w:rsidRDefault="00337764" w:rsidP="00BD578E" w:rsidR="00337764" w:rsidRPr="00613AE7">
      <w:pPr>
        <w:numPr>
          <w:ilvl w:val="1"/>
          <w:numId w:val="1"/>
        </w:numPr>
        <w:spacing w:lineRule="auto" w:line="360"/>
        <w:jc w:val="both"/>
        <w:rPr>
          <w:lang w:val="hr-HR"/>
        </w:rPr>
      </w:pPr>
      <w:r w:rsidRPr="00613AE7">
        <w:rPr>
          <w:lang w:val="hr-HR"/>
        </w:rPr>
        <w:t>Cjelina Jasenak I,</w:t>
      </w:r>
    </w:p>
    <w:p w14:textId="15B18A65" w14:paraId="60B3F786" w:rsidRDefault="00337764" w:rsidP="00BD578E" w:rsidR="00337764" w:rsidRPr="00613AE7">
      <w:pPr>
        <w:numPr>
          <w:ilvl w:val="1"/>
          <w:numId w:val="1"/>
        </w:numPr>
        <w:spacing w:lineRule="auto" w:line="360"/>
        <w:jc w:val="both"/>
        <w:rPr>
          <w:lang w:val="hr-HR"/>
        </w:rPr>
      </w:pPr>
      <w:r w:rsidRPr="00613AE7">
        <w:rPr>
          <w:lang w:val="hr-HR"/>
        </w:rPr>
        <w:t xml:space="preserve">Cjelina Jasenak II, </w:t>
      </w:r>
    </w:p>
    <w:p w14:textId="77777777" w14:paraId="348D7CD9" w:rsidRDefault="00337764" w:rsidP="00BD578E" w:rsidR="00337764" w:rsidRPr="00613AE7">
      <w:pPr>
        <w:numPr>
          <w:ilvl w:val="1"/>
          <w:numId w:val="1"/>
        </w:numPr>
        <w:spacing w:lineRule="auto" w:line="360"/>
        <w:jc w:val="both"/>
        <w:rPr>
          <w:lang w:val="hr-HR"/>
        </w:rPr>
      </w:pPr>
      <w:r w:rsidRPr="00613AE7">
        <w:rPr>
          <w:lang w:val="hr-HR"/>
        </w:rPr>
        <w:t>Cjelina pod Branom</w:t>
      </w:r>
    </w:p>
    <w:p w14:textId="77777777" w14:paraId="0CAAC5F7" w:rsidRDefault="00337764" w:rsidP="008750C7" w:rsidR="008750C7" w:rsidRPr="00613AE7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>Uz to imovinu stečajnog dužnika čini i</w:t>
      </w:r>
      <w:r w:rsidR="001144CE" w:rsidRPr="00613AE7">
        <w:rPr>
          <w:lang w:val="hr-HR"/>
        </w:rPr>
        <w:t xml:space="preserve"> vodoopskrbni sustav naselja </w:t>
      </w:r>
      <w:proofErr w:type="spellStart"/>
      <w:r w:rsidR="001144CE" w:rsidRPr="00613AE7">
        <w:rPr>
          <w:lang w:val="hr-HR"/>
        </w:rPr>
        <w:t>HOC</w:t>
      </w:r>
      <w:proofErr w:type="spellEnd"/>
      <w:r w:rsidR="001144CE" w:rsidRPr="00613AE7">
        <w:rPr>
          <w:lang w:val="hr-HR"/>
        </w:rPr>
        <w:t xml:space="preserve"> Bjelolasica. </w:t>
      </w:r>
    </w:p>
    <w:p w14:textId="7A7C4BB0" w14:paraId="56671342" w:rsidRDefault="001144CE" w:rsidP="008750C7" w:rsidR="001144CE" w:rsidRPr="00613AE7">
      <w:pPr>
        <w:pStyle w:val="Odlomakpopisa"/>
        <w:numPr>
          <w:ilvl w:val="0"/>
          <w:numId w:val="1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613AE7">
        <w:rPr>
          <w:rFonts w:hAnsi="Times New Roman" w:ascii="Times New Roman"/>
          <w:sz w:val="24"/>
          <w:szCs w:val="24"/>
        </w:rPr>
        <w:t xml:space="preserve">Obveze prema vjerovnicima stečajne mase se redovito podmiruju. </w:t>
      </w:r>
    </w:p>
    <w:p w14:textId="00821BF9" w14:paraId="21B88959" w:rsidRDefault="00A036F2" w:rsidP="00BD578E" w:rsidR="00A036F2" w:rsidRPr="00613AE7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613AE7">
        <w:rPr>
          <w:lang w:val="hr-HR"/>
        </w:rPr>
        <w:t xml:space="preserve">U prilogu dostavljam izvještaj o ostvarenim prihodima i rashodima u izvještajnom razdoblju. </w:t>
      </w:r>
    </w:p>
    <w:p w14:textId="77777777" w14:paraId="7652C002" w:rsidRDefault="000E1F39" w:rsidP="00BD578E" w:rsidR="000E1F39" w:rsidRPr="00613AE7">
      <w:pPr>
        <w:spacing w:lineRule="auto" w:line="360"/>
        <w:ind w:left="360"/>
        <w:jc w:val="both"/>
        <w:rPr>
          <w:lang w:val="hr-HR"/>
        </w:rPr>
      </w:pPr>
    </w:p>
    <w:p w14:textId="77777777" w14:paraId="6756CE1D" w:rsidRDefault="008060BA" w:rsidP="00BD578E" w:rsidR="008060BA">
      <w:pPr>
        <w:spacing w:lineRule="auto" w:line="360"/>
        <w:jc w:val="both"/>
        <w:rPr>
          <w:lang w:val="hr-HR"/>
        </w:rPr>
      </w:pPr>
    </w:p>
    <w:p w14:textId="77777777" w14:paraId="082E29F2" w:rsidRDefault="008060BA" w:rsidP="00BD578E" w:rsidR="008060BA">
      <w:pPr>
        <w:spacing w:lineRule="auto" w:line="360"/>
        <w:jc w:val="both"/>
        <w:rPr>
          <w:lang w:val="hr-HR"/>
        </w:rPr>
      </w:pPr>
    </w:p>
    <w:p w14:textId="77777777" w14:paraId="5F9CF327" w:rsidRDefault="000E1F39" w:rsidP="00BD578E" w:rsidR="000E1F39" w:rsidRPr="00613AE7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>III. RADNJE KOJE ĆE SE PODUZETI U NAREDNOM RAZDOBLJU</w:t>
      </w:r>
    </w:p>
    <w:p w14:textId="74580BE5" w14:paraId="507CAE73" w:rsidRDefault="008060BA" w:rsidP="001A5BD9" w:rsidR="004D6E61" w:rsidRPr="00613AE7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Obzirom da su doneseni zaključci o prodaji </w:t>
      </w:r>
      <w:r w:rsidR="008C772F">
        <w:rPr>
          <w:lang w:val="hr-HR"/>
        </w:rPr>
        <w:t>oglas</w:t>
      </w:r>
      <w:r w:rsidR="00A55B6D">
        <w:rPr>
          <w:lang w:val="hr-HR"/>
        </w:rPr>
        <w:t>iti</w:t>
      </w:r>
      <w:r>
        <w:rPr>
          <w:lang w:val="hr-HR"/>
        </w:rPr>
        <w:t xml:space="preserve"> će se</w:t>
      </w:r>
      <w:r w:rsidR="00A55B6D">
        <w:rPr>
          <w:lang w:val="hr-HR"/>
        </w:rPr>
        <w:t xml:space="preserve"> prodaja</w:t>
      </w:r>
      <w:r w:rsidR="008C772F">
        <w:rPr>
          <w:lang w:val="hr-HR"/>
        </w:rPr>
        <w:t xml:space="preserve"> imovine </w:t>
      </w:r>
      <w:r w:rsidR="004D6E61" w:rsidRPr="00613AE7">
        <w:rPr>
          <w:lang w:val="hr-HR"/>
        </w:rPr>
        <w:t>u vlasništvu stečajnog du</w:t>
      </w:r>
      <w:r>
        <w:rPr>
          <w:lang w:val="hr-HR"/>
        </w:rPr>
        <w:t>žnika</w:t>
      </w:r>
      <w:r w:rsidR="004D6E61" w:rsidRPr="00613AE7">
        <w:rPr>
          <w:lang w:val="hr-HR"/>
        </w:rPr>
        <w:t xml:space="preserve">. </w:t>
      </w:r>
    </w:p>
    <w:p w14:textId="77777777" w14:paraId="363D1063" w:rsidRDefault="000E1F39" w:rsidP="00BD578E" w:rsidR="000E1F39" w:rsidRPr="00613AE7">
      <w:pPr>
        <w:spacing w:lineRule="auto" w:line="360"/>
        <w:ind w:left="360"/>
        <w:jc w:val="both"/>
        <w:rPr>
          <w:lang w:val="hr-HR"/>
        </w:rPr>
      </w:pPr>
    </w:p>
    <w:p w14:textId="2F1A2CAE" w14:paraId="5E9447C5" w:rsidRDefault="008C772F" w:rsidP="008C772F" w:rsidR="008C772F" w:rsidRPr="00A55B6D">
      <w:pPr>
        <w:spacing w:lineRule="auto" w:line="360"/>
        <w:jc w:val="both"/>
        <w:rPr>
          <w:rFonts w:eastAsia="Times New Roman"/>
          <w:lang w:eastAsia="hr-HR" w:val="hr-HR"/>
        </w:rPr>
      </w:pPr>
      <w:r w:rsidRPr="00A55B6D">
        <w:rPr>
          <w:rFonts w:eastAsia="Times New Roman"/>
          <w:lang w:eastAsia="hr-HR" w:val="hr-HR"/>
        </w:rPr>
        <w:t xml:space="preserve">U Varaždinu </w:t>
      </w:r>
      <w:proofErr w:type="spellStart"/>
      <w:r w:rsidR="008060BA">
        <w:rPr>
          <w:rFonts w:eastAsia="Times New Roman"/>
          <w:lang w:eastAsia="hr-HR" w:val="hr-HR"/>
        </w:rPr>
        <w:t>27</w:t>
      </w:r>
      <w:proofErr w:type="spellEnd"/>
      <w:r w:rsidRPr="00A55B6D">
        <w:rPr>
          <w:rFonts w:eastAsia="Times New Roman"/>
          <w:lang w:eastAsia="hr-HR" w:val="hr-HR"/>
        </w:rPr>
        <w:t xml:space="preserve">. </w:t>
      </w:r>
      <w:r w:rsidR="008060BA">
        <w:rPr>
          <w:rFonts w:eastAsia="Times New Roman"/>
          <w:lang w:eastAsia="hr-HR" w:val="hr-HR"/>
        </w:rPr>
        <w:t>travnja</w:t>
      </w:r>
      <w:r w:rsidR="00A55B6D" w:rsidRPr="00A55B6D">
        <w:rPr>
          <w:rFonts w:eastAsia="Times New Roman"/>
          <w:lang w:eastAsia="hr-HR" w:val="hr-HR"/>
        </w:rPr>
        <w:t xml:space="preserve"> </w:t>
      </w:r>
      <w:proofErr w:type="spellStart"/>
      <w:r w:rsidR="00A55B6D" w:rsidRPr="00A55B6D">
        <w:rPr>
          <w:rFonts w:eastAsia="Times New Roman"/>
          <w:lang w:eastAsia="hr-HR" w:val="hr-HR"/>
        </w:rPr>
        <w:t>2018</w:t>
      </w:r>
      <w:proofErr w:type="spellEnd"/>
      <w:r w:rsidRPr="00A55B6D">
        <w:rPr>
          <w:rFonts w:eastAsia="Times New Roman"/>
          <w:lang w:eastAsia="hr-HR" w:val="hr-HR"/>
        </w:rPr>
        <w:t xml:space="preserve"> godine               </w:t>
      </w:r>
      <w:r w:rsidRPr="00A55B6D">
        <w:rPr>
          <w:rFonts w:eastAsia="Times New Roman"/>
          <w:lang w:eastAsia="hr-HR" w:val="hr-HR"/>
        </w:rPr>
        <w:tab/>
      </w:r>
      <w:r w:rsidRPr="00A55B6D">
        <w:rPr>
          <w:rFonts w:eastAsia="Times New Roman"/>
          <w:lang w:eastAsia="hr-HR" w:val="hr-HR"/>
        </w:rPr>
        <w:tab/>
      </w:r>
    </w:p>
    <w:p w14:textId="77777777" w14:paraId="65D924F5" w:rsidRDefault="003B6FEE" w:rsidP="00BD578E" w:rsidR="003B6FEE" w:rsidRPr="00A55B6D">
      <w:pPr>
        <w:spacing w:lineRule="auto" w:line="360"/>
        <w:ind w:left="4956"/>
        <w:jc w:val="both"/>
        <w:rPr>
          <w:rFonts w:eastAsia="Times New Roman"/>
          <w:lang w:eastAsia="hr-HR" w:val="hr-HR"/>
        </w:rPr>
      </w:pPr>
      <w:r w:rsidRPr="00A55B6D">
        <w:rPr>
          <w:rFonts w:eastAsia="Times New Roman"/>
          <w:lang w:eastAsia="hr-HR" w:val="hr-HR"/>
        </w:rPr>
        <w:t>stečajni upravitelj</w:t>
      </w:r>
    </w:p>
    <w:p w14:textId="3005E4C4" w14:paraId="62B06CD9" w:rsidRDefault="003B6FEE" w:rsidP="00DE3C08" w:rsidR="006C5B89" w:rsidRPr="00A55B6D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  <w:r w:rsidRPr="00A55B6D">
        <w:rPr>
          <w:rFonts w:eastAsia="Times New Roman"/>
          <w:lang w:eastAsia="hr-HR" w:val="hr-HR"/>
        </w:rPr>
        <w:t xml:space="preserve"> </w:t>
      </w:r>
      <w:r w:rsidRPr="00A55B6D">
        <w:rPr>
          <w:rFonts w:eastAsia="Times New Roman"/>
          <w:lang w:eastAsia="hr-HR" w:val="hr-HR"/>
        </w:rPr>
        <w:tab/>
        <w:t>Tomislav Đuričin</w:t>
      </w:r>
    </w:p>
    <w:p w14:textId="77777777" w14:paraId="5F37F48C" w:rsidRDefault="00A55B6D" w:rsidP="00DE3C08" w:rsidR="00A55B6D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p w14:textId="77777777" w14:paraId="00AD77A7" w:rsidRDefault="00A55B6D" w:rsidP="00DE3C08" w:rsidR="00A55B6D" w:rsidRPr="00613AE7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tbl>
      <w:tblPr>
        <w:tblW w:type="dxa" w:w="8462"/>
        <w:tblLook w:val="04A0" w:noVBand="1" w:noHBand="0" w:lastColumn="0" w:firstColumn="1" w:lastRow="0" w:firstRow="1"/>
      </w:tblPr>
      <w:tblGrid>
        <w:gridCol w:w="8462"/>
      </w:tblGrid>
      <w:tr w14:textId="77777777" w14:paraId="12576588" w:rsidTr="00316C42" w:rsidR="00316C42" w:rsidRPr="00613AE7">
        <w:trPr>
          <w:trHeight w:val="300"/>
        </w:trPr>
        <w:tc>
          <w:tcPr>
            <w:tcW w:type="dxa" w:w="84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4C718171" w14:paraId="141C0779" w:rsidRDefault="002F4E87" w:rsidP="002F4E87" w:rsidR="002F4E87" w:rsidRPr="00613AE7">
            <w:pPr>
              <w:jc w:val="center"/>
              <w:rPr>
                <w:rFonts w:eastAsia="Times New Roman"/>
                <w:lang w:val="hr-HR"/>
              </w:rPr>
            </w:pPr>
            <w:r w:rsidRPr="00613AE7">
              <w:rPr>
                <w:rFonts w:eastAsia="Times New Roman"/>
                <w:lang w:val="hr-HR"/>
              </w:rPr>
              <w:t>Prihodi i rashodi u razdoblju od</w:t>
            </w:r>
            <w:r w:rsidR="00F90BB2">
              <w:rPr>
                <w:rFonts w:eastAsia="Times New Roman"/>
                <w:lang w:val="hr-HR"/>
              </w:rPr>
              <w:t xml:space="preserve"> 01.01.2018.-31.03</w:t>
            </w:r>
            <w:r w:rsidRPr="00613AE7">
              <w:rPr>
                <w:rFonts w:eastAsia="Times New Roman"/>
                <w:lang w:val="hr-HR"/>
              </w:rPr>
              <w:t>.201</w:t>
            </w:r>
            <w:r w:rsidR="00F90BB2">
              <w:rPr>
                <w:rFonts w:eastAsia="Times New Roman"/>
                <w:lang w:val="hr-HR"/>
              </w:rPr>
              <w:t>8</w:t>
            </w:r>
          </w:p>
        </w:tc>
      </w:tr>
    </w:tbl>
    <w:p w14:textId="77777777" w14:paraId="619B3FAF" w:rsidRDefault="002F4E87" w:rsidP="00316C42" w:rsidR="002F4E87" w:rsidRPr="00613AE7">
      <w:pPr>
        <w:spacing w:lineRule="auto" w:line="360"/>
        <w:jc w:val="both"/>
        <w:rPr>
          <w:rFonts w:eastAsia="Times New Roman"/>
          <w:lang w:eastAsia="hr-HR" w:val="hr-HR"/>
        </w:rPr>
      </w:pPr>
    </w:p>
    <w:tbl>
      <w:tblPr>
        <w:tblW w:type="dxa" w:w="8324"/>
        <w:jc w:val="center"/>
        <w:tblLook w:val="04A0" w:noVBand="1" w:noHBand="0" w:lastColumn="0" w:firstColumn="1" w:lastRow="0" w:firstRow="1"/>
      </w:tblPr>
      <w:tblGrid>
        <w:gridCol w:w="3500"/>
        <w:gridCol w:w="1206"/>
        <w:gridCol w:w="1206"/>
        <w:gridCol w:w="1206"/>
        <w:gridCol w:w="1206"/>
      </w:tblGrid>
      <w:tr w14:textId="77777777" w14:paraId="40F23632" w:rsidTr="00F90BB2" w:rsidR="00367E4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EAE563" w:rsidRDefault="00367E4D" w:rsidP="00367E4D" w:rsidR="00367E4D" w:rsidRPr="00367E4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Opis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6EE8BF" w:rsidRDefault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31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/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01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/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18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E3C2E0" w:rsidRDefault="00367E4D" w:rsidP="00367E4D" w:rsidR="00367E4D" w:rsidRPr="00367E4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28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/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02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/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18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B7DCE5" w:rsidRDefault="00367E4D" w:rsidP="00367E4D" w:rsidR="00367E4D" w:rsidRPr="00367E4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31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/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03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/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18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A22F02" w:rsidRDefault="00367E4D" w:rsidR="00367E4D" w:rsidRPr="00367E4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UKUPNO</w:t>
            </w:r>
          </w:p>
        </w:tc>
      </w:tr>
      <w:tr w14:textId="77777777" w14:paraId="23EFC773" w:rsidTr="00F90BB2" w:rsidR="00367E4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15E72B" w:rsidRDefault="00367E4D" w:rsidR="00367E4D" w:rsidRPr="00367E4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PRIHODI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522FA5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FA8A50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98C97A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775F975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</w:tr>
      <w:tr w14:textId="77777777" w14:paraId="38C37756" w:rsidTr="00F90BB2" w:rsidR="00367E4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C35C15" w:rsidRDefault="00367E4D" w:rsidR="00367E4D" w:rsidRPr="00367E4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Priliv od kamata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B076E6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936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73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CE0882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292A7C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941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09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4FA6ED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1.877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82</w:t>
            </w:r>
            <w:proofErr w:type="spellEnd"/>
          </w:p>
        </w:tc>
      </w:tr>
      <w:tr w14:textId="77777777" w14:paraId="1FF7BA30" w:rsidTr="00F90BB2" w:rsidR="00367E4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DC602A6" w:rsidRDefault="00367E4D" w:rsidR="00367E4D" w:rsidRPr="00367E4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Priliv od najmova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605D10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11.583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38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BDF28F2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3.721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35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32A8BF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3.716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19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180A99C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19.020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92</w:t>
            </w:r>
            <w:proofErr w:type="spellEnd"/>
          </w:p>
        </w:tc>
      </w:tr>
      <w:tr w14:textId="77777777" w14:paraId="6BD2933A" w:rsidTr="00F90BB2" w:rsidR="00367E4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AE8838" w:rsidRDefault="00367E4D" w:rsidR="00367E4D" w:rsidRPr="00367E4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Povrat PDV-a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ACC2CF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2.037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08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BA396C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1.801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59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399CE2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1.089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48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4449DE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4.928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15</w:t>
            </w:r>
            <w:proofErr w:type="spellEnd"/>
          </w:p>
        </w:tc>
      </w:tr>
      <w:tr w14:textId="77777777" w14:paraId="1635854F" w:rsidTr="00F90BB2" w:rsidR="00367E4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8670026" w:rsidRDefault="00367E4D" w:rsidR="00367E4D" w:rsidRPr="00367E4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UKUPAN PRILJEV SREDSTAVA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7D70D1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14.557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19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15DF8E9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5.522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94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22ED92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5.746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76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00B53B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25.826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89</w:t>
            </w:r>
            <w:proofErr w:type="spellEnd"/>
          </w:p>
        </w:tc>
      </w:tr>
      <w:tr w14:textId="77777777" w14:paraId="08D8B851" w:rsidTr="00F90BB2" w:rsidR="00367E4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E47D841" w:rsidRDefault="00367E4D" w:rsidR="00367E4D" w:rsidRPr="00367E4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400410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3E8BA78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2467392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CC8A0B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</w:tr>
      <w:tr w14:textId="77777777" w14:paraId="33FC879C" w:rsidTr="00F90BB2" w:rsidR="00367E4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23B9B0" w:rsidRDefault="00367E4D" w:rsidR="00367E4D" w:rsidRPr="00367E4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Trošak električne energija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9792F7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46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67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EDFBA6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46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67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FDBFB0C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37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81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3B035B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131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15</w:t>
            </w:r>
            <w:proofErr w:type="spellEnd"/>
          </w:p>
        </w:tc>
      </w:tr>
      <w:tr w14:textId="77777777" w14:paraId="402790A7" w:rsidTr="00F90BB2" w:rsidR="00367E4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9EB456F" w:rsidRDefault="00367E4D" w:rsidR="00367E4D" w:rsidRPr="00367E4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Usluge tekućeg održavanja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1D3A464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6.250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00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566DEA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6.250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00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C37ED3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6.250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00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E5562A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18.750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00</w:t>
            </w:r>
            <w:proofErr w:type="spellEnd"/>
          </w:p>
        </w:tc>
      </w:tr>
      <w:tr w14:textId="77777777" w14:paraId="71DBA680" w:rsidTr="00F90BB2" w:rsidR="00367E4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E53933" w:rsidRDefault="00367E4D" w:rsidR="00367E4D" w:rsidRPr="00367E4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Knjigovodstvene usluge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CD02DE6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1.439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50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97D9842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2.791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88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24715A9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1.395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00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16CDA2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5.626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38</w:t>
            </w:r>
            <w:proofErr w:type="spellEnd"/>
          </w:p>
        </w:tc>
      </w:tr>
      <w:tr w14:textId="77777777" w14:paraId="59970C76" w:rsidTr="00F90BB2" w:rsidR="00367E4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8F76DC" w:rsidRDefault="00367E4D" w:rsidR="00367E4D" w:rsidRPr="00367E4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Povrat gotovine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CFA13A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165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00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C68F69A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100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00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C94530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1703B12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265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00</w:t>
            </w:r>
            <w:proofErr w:type="spellEnd"/>
          </w:p>
        </w:tc>
      </w:tr>
      <w:tr w14:textId="77777777" w14:paraId="1BB087F0" w:rsidTr="00F90BB2" w:rsidR="00367E4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C5EC6D" w:rsidRDefault="00367E4D" w:rsidR="00367E4D" w:rsidRPr="00367E4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Premija osiguranja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E0BD81B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5.469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00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76E5ABA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5.469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00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9B6006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5.469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00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6BF807A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16.407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00</w:t>
            </w:r>
            <w:proofErr w:type="spellEnd"/>
          </w:p>
        </w:tc>
      </w:tr>
      <w:tr w14:textId="77777777" w14:paraId="0A800439" w:rsidTr="00F90BB2" w:rsidR="00367E4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5BBDD4" w:rsidRDefault="00367E4D" w:rsidR="00367E4D" w:rsidRPr="00367E4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Bankarske provizije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8E5E56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139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00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C5C76E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142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40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80BE05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138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00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06C352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419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40</w:t>
            </w:r>
            <w:proofErr w:type="spellEnd"/>
          </w:p>
        </w:tc>
      </w:tr>
      <w:tr w14:textId="77777777" w14:paraId="3D46B5F1" w:rsidTr="00F90BB2" w:rsidR="00367E4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C2EB39B" w:rsidRDefault="00367E4D" w:rsidR="00367E4D" w:rsidRPr="00367E4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PDV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AD244A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B5602C6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1.562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50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DB5423E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BB15F8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1.562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50</w:t>
            </w:r>
            <w:proofErr w:type="spellEnd"/>
          </w:p>
        </w:tc>
      </w:tr>
      <w:tr w14:textId="77777777" w14:paraId="66193C88" w:rsidTr="00F90BB2" w:rsidR="00367E4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BEB94A" w:rsidRDefault="00367E4D" w:rsidR="00367E4D" w:rsidRPr="00367E4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UKUPAN ODLJEV SREDSTAVA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D72473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13.509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17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9E1E14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16.362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45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F4B7FC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13.289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81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2432CC5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43.161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43</w:t>
            </w:r>
            <w:proofErr w:type="spellEnd"/>
          </w:p>
        </w:tc>
      </w:tr>
      <w:tr w14:textId="77777777" w14:paraId="675CE5F0" w:rsidTr="00F90BB2" w:rsidR="00367E4D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342BBC" w:rsidRDefault="00367E4D" w:rsidR="00367E4D" w:rsidRPr="00367E4D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Saldo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97EC594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920.928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40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6EA964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910.088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89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3652717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902.545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84</w:t>
            </w:r>
            <w:proofErr w:type="spellEnd"/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9954F3" w:rsidRDefault="00367E4D" w:rsidP="00367E4D" w:rsidR="00367E4D" w:rsidRPr="00367E4D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902.545</w:t>
            </w:r>
            <w:proofErr w:type="spellEnd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,</w:t>
            </w:r>
            <w:proofErr w:type="spellStart"/>
            <w:r w:rsidRPr="00367E4D">
              <w:rPr>
                <w:rFonts w:eastAsia="Times New Roman"/>
                <w:color w:val="000000"/>
                <w:sz w:val="22"/>
                <w:szCs w:val="22"/>
                <w:lang w:val="hr-HR"/>
              </w:rPr>
              <w:t>84</w:t>
            </w:r>
            <w:proofErr w:type="spellEnd"/>
          </w:p>
        </w:tc>
      </w:tr>
    </w:tbl>
    <w:p w14:textId="77777777" w14:paraId="6BEABF51" w:rsidRDefault="002E500E" w:rsidP="00003275" w:rsidR="002E500E" w:rsidRPr="00613AE7">
      <w:pPr>
        <w:spacing w:lineRule="auto" w:line="360"/>
        <w:jc w:val="both"/>
        <w:rPr>
          <w:rFonts w:eastAsia="Times New Roman"/>
          <w:lang w:eastAsia="hr-HR" w:val="hr-HR"/>
        </w:rPr>
      </w:pPr>
    </w:p>
    <w:sectPr w:rsidR="002E500E" w:rsidRPr="0061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94442"/>
    <w:multiLevelType w:val="singleLevel"/>
    <w:tmpl w:val="B5203726"/>
    <w:lvl w:ilvl="0">
      <w:start w:val="2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AE571B3"/>
    <w:multiLevelType w:val="hybridMultilevel"/>
    <w:tmpl w:val="BDA887EC"/>
    <w:lvl w:tplc="8FD69D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56860DCD"/>
    <w:multiLevelType w:val="hybridMultilevel"/>
    <w:tmpl w:val="52DC3C74"/>
    <w:lvl w:tplc="D652B56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3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275"/>
    <w:rsid w:val="000E1F39"/>
    <w:rsid w:val="001144CE"/>
    <w:rsid w:val="001A5BD9"/>
    <w:rsid w:val="002E500E"/>
    <w:rsid w:val="002F4E87"/>
    <w:rsid w:val="00316C42"/>
    <w:rsid w:val="00337764"/>
    <w:rsid w:val="00353A54"/>
    <w:rsid w:val="00367E4D"/>
    <w:rsid w:val="003B6FEE"/>
    <w:rsid w:val="003C1FEF"/>
    <w:rsid w:val="00431772"/>
    <w:rsid w:val="004742FF"/>
    <w:rsid w:val="004D6E61"/>
    <w:rsid w:val="005008E4"/>
    <w:rsid w:val="0051796D"/>
    <w:rsid w:val="00572EFA"/>
    <w:rsid w:val="00574A9C"/>
    <w:rsid w:val="005C7F5B"/>
    <w:rsid w:val="00613AE7"/>
    <w:rsid w:val="00620839"/>
    <w:rsid w:val="006C5B89"/>
    <w:rsid w:val="00791DE1"/>
    <w:rsid w:val="008060BA"/>
    <w:rsid w:val="008111D4"/>
    <w:rsid w:val="00821C39"/>
    <w:rsid w:val="0082540D"/>
    <w:rsid w:val="00830AAC"/>
    <w:rsid w:val="00836AC6"/>
    <w:rsid w:val="00840C73"/>
    <w:rsid w:val="00846FEA"/>
    <w:rsid w:val="008512FB"/>
    <w:rsid w:val="008750C7"/>
    <w:rsid w:val="00884968"/>
    <w:rsid w:val="008C772F"/>
    <w:rsid w:val="008F5481"/>
    <w:rsid w:val="009018EF"/>
    <w:rsid w:val="00971156"/>
    <w:rsid w:val="00992B81"/>
    <w:rsid w:val="009932C6"/>
    <w:rsid w:val="009A51EA"/>
    <w:rsid w:val="009B42BD"/>
    <w:rsid w:val="00A036F2"/>
    <w:rsid w:val="00A5039A"/>
    <w:rsid w:val="00A55B6D"/>
    <w:rsid w:val="00A8097C"/>
    <w:rsid w:val="00AA758F"/>
    <w:rsid w:val="00AE4CD4"/>
    <w:rsid w:val="00B22255"/>
    <w:rsid w:val="00B451E7"/>
    <w:rsid w:val="00BC493D"/>
    <w:rsid w:val="00BD578E"/>
    <w:rsid w:val="00BF5859"/>
    <w:rsid w:val="00C1273E"/>
    <w:rsid w:val="00C61F72"/>
    <w:rsid w:val="00C84C58"/>
    <w:rsid w:val="00DE3C08"/>
    <w:rsid w:val="00E40F83"/>
    <w:rsid w:val="00EA31DC"/>
    <w:rsid w:val="00EC0BA5"/>
    <w:rsid w:val="00F805F3"/>
    <w:rsid w:val="00F90BB2"/>
    <w:rsid w:val="00FB432A"/>
    <w:rsid w:val="00FC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89474F8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039A"/>
    <w:pPr>
      <w:spacing w:lineRule="auto" w:line="240" w:after="0"/>
    </w:pPr>
    <w:rPr>
      <w:rFonts w:cs="Times New Roman" w:hAnsi="Times New Roman" w:ascii="Times New Roman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eastAsia="Calibri" w:hAnsi="Calibri" w:asci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21C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C3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C39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C3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C3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039A"/>
    <w:pPr>
      <w:spacing w:after="0" w:line="240" w:lineRule="auto"/>
    </w:pPr>
    <w:rPr>
      <w:rFonts w:ascii="Times New Roman" w:cs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21C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C3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C39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C3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C3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515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7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68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50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079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766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723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0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74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687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522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707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03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73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367</properties:Words>
  <properties:Characters>2269</properties:Characters>
  <properties:Lines>125</properties:Lines>
  <properties:Paragraphs>90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2018-05-03T07:19:00Z</dcterms:created>
  <dc:creator>ADMINIBM</dc:creator>
  <cp:lastModifiedBy>Valentina Delač</cp:lastModifiedBy>
  <dcterms:modified xmlns:xsi="http://www.w3.org/2001/XMLSchema-instance" xsi:type="dcterms:W3CDTF">2018-05-03T07:20:00Z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St-231/2014-228 / Podnesak - Podnesak (20180331_O20_hoc Izvješće stečajnoga upravitelja o tijeku stečajnoga postupka i o stanju stečajne mase (čl.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