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8a591" w14:paraId="758a591" w:rsidRDefault="00520415" w:rsidP="00520415" w:rsidR="00520415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520415" w:rsidP="00520415" w:rsidR="00520415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520415" w:rsidP="00520415" w:rsidR="00520415">
      <w:r w:rsidRPr="0047448E">
        <w:t xml:space="preserve"> TRGOVAČKI SUD U </w:t>
      </w:r>
      <w:r>
        <w:t>PAZINU</w:t>
      </w:r>
    </w:p>
    <w:p w:rsidRDefault="00520415" w:rsidP="00520415" w:rsidR="00520415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Posl.br.: 2 St-345/</w:t>
      </w:r>
      <w:r w:rsidRPr="0042050C">
        <w:t>1</w:t>
      </w:r>
      <w:r>
        <w:t>6</w:t>
      </w:r>
      <w:r w:rsidRPr="0042050C">
        <w:t>-</w:t>
      </w:r>
      <w:r>
        <w:t>72</w:t>
      </w:r>
    </w:p>
    <w:p w:rsidRDefault="00520415" w:rsidP="00520415" w:rsidR="00520415" w:rsidRPr="00C73B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520415" w:rsidP="00520415" w:rsidR="00520415" w:rsidRPr="00C73B3C"/>
    <w:p w:rsidRDefault="00520415" w:rsidP="00520415" w:rsidR="00520415" w:rsidRPr="00C73B3C">
      <w:pPr>
        <w:jc w:val="center"/>
      </w:pPr>
    </w:p>
    <w:p w:rsidRDefault="00520415" w:rsidP="00520415" w:rsidR="00520415" w:rsidRPr="00874F1F">
      <w:pPr>
        <w:ind w:firstLine="708"/>
        <w:jc w:val="both"/>
      </w:pPr>
      <w:r w:rsidRPr="00874F1F">
        <w:t xml:space="preserve">Trgovački sud u Pazinu, po stečajnom sucu Adrijani Labinjan Skok, u stečajnom postupku nad stečajnim dužnikom </w:t>
      </w:r>
      <w:r w:rsidRPr="0096666D">
        <w:t>DEKORATIV d.o.o.</w:t>
      </w:r>
      <w:r>
        <w:t xml:space="preserve"> u stečaju</w:t>
      </w:r>
      <w:r w:rsidRPr="0096666D">
        <w:t xml:space="preserve">, Pazin, </w:t>
      </w:r>
      <w:proofErr w:type="spellStart"/>
      <w:r w:rsidRPr="0096666D">
        <w:t>Štranjga</w:t>
      </w:r>
      <w:proofErr w:type="spellEnd"/>
      <w:r w:rsidRPr="0096666D">
        <w:t xml:space="preserve"> 6, OIB: 93143637085</w:t>
      </w:r>
      <w:r w:rsidRPr="00874F1F">
        <w:t>, da</w:t>
      </w:r>
      <w:r w:rsidRPr="0042050C">
        <w:t xml:space="preserve">na </w:t>
      </w:r>
      <w:r>
        <w:t>2. lipnj</w:t>
      </w:r>
      <w:r w:rsidRPr="0042050C">
        <w:t>a 2017. donio je sljede</w:t>
      </w:r>
      <w:r w:rsidRPr="00874F1F">
        <w:t>ći</w:t>
      </w:r>
    </w:p>
    <w:p w:rsidRDefault="00520415" w:rsidP="00520415" w:rsidR="00520415">
      <w:pPr>
        <w:jc w:val="both"/>
      </w:pPr>
    </w:p>
    <w:p w:rsidRDefault="00520415" w:rsidP="00520415" w:rsidR="00520415" w:rsidRPr="00874F1F">
      <w:pPr>
        <w:jc w:val="both"/>
      </w:pPr>
    </w:p>
    <w:p w:rsidRDefault="00520415" w:rsidP="00520415" w:rsidR="00520415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520415" w:rsidP="00520415" w:rsidR="00520415">
      <w:pPr>
        <w:jc w:val="center"/>
      </w:pPr>
    </w:p>
    <w:p w:rsidRDefault="00520415" w:rsidP="00520415" w:rsidR="00520415" w:rsidRPr="00874F1F">
      <w:pPr>
        <w:jc w:val="center"/>
      </w:pPr>
    </w:p>
    <w:p w:rsidRDefault="00520415" w:rsidP="00520415" w:rsidR="00520415" w:rsidRPr="00874F1F">
      <w:pPr>
        <w:ind w:firstLine="708"/>
        <w:jc w:val="both"/>
      </w:pPr>
      <w:r w:rsidRPr="00874F1F">
        <w:t xml:space="preserve">Skupština vjerovnika u stečajnom postupku nad dužnikom </w:t>
      </w:r>
      <w:r w:rsidRPr="0096666D">
        <w:t>DEKORATIV d.o.o.</w:t>
      </w:r>
      <w:r>
        <w:t xml:space="preserve"> u stečaju</w:t>
      </w:r>
      <w:r w:rsidRPr="0096666D">
        <w:t xml:space="preserve">, Pazin, </w:t>
      </w:r>
      <w:proofErr w:type="spellStart"/>
      <w:r w:rsidRPr="0096666D">
        <w:t>Štranjga</w:t>
      </w:r>
      <w:proofErr w:type="spellEnd"/>
      <w:r w:rsidRPr="0096666D">
        <w:t xml:space="preserve"> 6, OIB: 93143637085</w:t>
      </w:r>
      <w:r w:rsidRPr="00874F1F">
        <w:t xml:space="preserve">, održat će se dana </w:t>
      </w:r>
    </w:p>
    <w:p w:rsidRDefault="00520415" w:rsidP="00520415" w:rsidR="00520415">
      <w:pPr>
        <w:jc w:val="both"/>
      </w:pPr>
    </w:p>
    <w:p w:rsidRDefault="009C7F42" w:rsidP="00520415" w:rsidR="009C7F42" w:rsidRPr="00874F1F">
      <w:pPr>
        <w:jc w:val="both"/>
      </w:pPr>
    </w:p>
    <w:p w:rsidRDefault="00520415" w:rsidP="00520415" w:rsidR="00520415" w:rsidRPr="0042050C">
      <w:pPr>
        <w:jc w:val="center"/>
      </w:pPr>
      <w:r>
        <w:t>25. rujna</w:t>
      </w:r>
      <w:r w:rsidRPr="0042050C">
        <w:t xml:space="preserve"> 2017. u </w:t>
      </w:r>
      <w:r>
        <w:t>12</w:t>
      </w:r>
      <w:r w:rsidRPr="0042050C">
        <w:t>:</w:t>
      </w:r>
      <w:r>
        <w:t>3</w:t>
      </w:r>
      <w:r w:rsidRPr="0042050C">
        <w:t xml:space="preserve">0 sati, </w:t>
      </w:r>
    </w:p>
    <w:p w:rsidRDefault="00520415" w:rsidP="00520415" w:rsidR="00520415" w:rsidRPr="00874F1F">
      <w:pPr>
        <w:jc w:val="center"/>
      </w:pPr>
      <w:r w:rsidRPr="00874F1F">
        <w:t xml:space="preserve">u Trgovačkom sudu u Pazinu, Pazin, </w:t>
      </w:r>
      <w:proofErr w:type="spellStart"/>
      <w:r w:rsidRPr="00874F1F">
        <w:t>Dršćevka</w:t>
      </w:r>
      <w:proofErr w:type="spellEnd"/>
      <w:r w:rsidRPr="00874F1F">
        <w:t xml:space="preserve"> 1, sudnica br. 5.</w:t>
      </w:r>
    </w:p>
    <w:p w:rsidRDefault="00520415" w:rsidP="00520415" w:rsidR="00520415" w:rsidRPr="00874F1F">
      <w:pPr>
        <w:jc w:val="center"/>
      </w:pPr>
    </w:p>
    <w:p w:rsidRDefault="00520415" w:rsidP="00520415" w:rsidR="00520415" w:rsidRPr="00874F1F">
      <w:pPr>
        <w:jc w:val="both"/>
      </w:pPr>
    </w:p>
    <w:p w:rsidRDefault="00520415" w:rsidP="00520415" w:rsidR="00520415" w:rsidRPr="00874F1F">
      <w:pPr>
        <w:ind w:firstLine="708"/>
        <w:jc w:val="both"/>
      </w:pPr>
      <w:r w:rsidRPr="00874F1F">
        <w:t>Dnevni red Skupštine:</w:t>
      </w:r>
    </w:p>
    <w:p w:rsidRDefault="00520415" w:rsidP="00520415" w:rsidR="00520415">
      <w:pPr>
        <w:ind w:firstLine="708"/>
        <w:jc w:val="both"/>
      </w:pPr>
      <w:r w:rsidRPr="00874F1F">
        <w:t xml:space="preserve">Izvješće stečajnog upravitelja o tijeku stečajnog postupka </w:t>
      </w:r>
      <w:r w:rsidR="009F19B5">
        <w:t>i stanju stečajne mase.</w:t>
      </w:r>
    </w:p>
    <w:p w:rsidRDefault="00520415" w:rsidP="00520415" w:rsidR="00520415" w:rsidRPr="00C73B3C"/>
    <w:p w:rsidRDefault="00520415" w:rsidP="00520415" w:rsidR="00520415" w:rsidRPr="00C73B3C">
      <w:pPr>
        <w:jc w:val="center"/>
      </w:pPr>
      <w:r w:rsidRPr="00C73B3C">
        <w:t>Obrazloženje</w:t>
      </w:r>
    </w:p>
    <w:p w:rsidRDefault="00520415" w:rsidP="00520415" w:rsidR="00520415" w:rsidRPr="00C73B3C">
      <w:pPr>
        <w:jc w:val="both"/>
      </w:pPr>
    </w:p>
    <w:p w:rsidRDefault="009C7F42" w:rsidP="00520415" w:rsidR="00520415" w:rsidRPr="00C73B3C">
      <w:pPr>
        <w:ind w:firstLine="708"/>
        <w:jc w:val="both"/>
      </w:pPr>
      <w:r>
        <w:t>T</w:t>
      </w:r>
      <w:r w:rsidR="00520415">
        <w:t>emeljem odredbe čl. 103</w:t>
      </w:r>
      <w:r w:rsidR="00520415" w:rsidRPr="00C73B3C">
        <w:t>. st. 1.</w:t>
      </w:r>
      <w:r w:rsidR="00520415">
        <w:t xml:space="preserve"> </w:t>
      </w:r>
      <w:r w:rsidR="00520415" w:rsidRPr="00C73B3C">
        <w:t>Stečajnog zakona</w:t>
      </w:r>
      <w:r w:rsidR="00520415">
        <w:t xml:space="preserve"> (NN 71/15)</w:t>
      </w:r>
      <w:r w:rsidR="00520415" w:rsidRPr="00C73B3C">
        <w:t>, donesena je odluka kao u izreci.</w:t>
      </w:r>
    </w:p>
    <w:p w:rsidRDefault="00520415" w:rsidP="00520415" w:rsidR="00520415">
      <w:pPr>
        <w:jc w:val="center"/>
      </w:pPr>
    </w:p>
    <w:p w:rsidRDefault="00520415" w:rsidP="00520415" w:rsidR="00520415" w:rsidRPr="00C73B3C">
      <w:pPr>
        <w:jc w:val="center"/>
      </w:pPr>
    </w:p>
    <w:p w:rsidRDefault="00520415" w:rsidP="00520415" w:rsidR="00520415" w:rsidRPr="00C73B3C">
      <w:pPr>
        <w:jc w:val="center"/>
      </w:pPr>
      <w:r>
        <w:t>U Pazinu</w:t>
      </w:r>
      <w:r w:rsidRPr="00C73B3C">
        <w:t xml:space="preserve"> d</w:t>
      </w:r>
      <w:r w:rsidRPr="0042050C">
        <w:t xml:space="preserve">ana </w:t>
      </w:r>
      <w:r>
        <w:t>2. lipnja</w:t>
      </w:r>
      <w:r w:rsidRPr="0042050C">
        <w:t xml:space="preserve"> 2017</w:t>
      </w:r>
      <w:r>
        <w:t>.</w:t>
      </w:r>
    </w:p>
    <w:p w:rsidRDefault="00520415" w:rsidP="00520415" w:rsidR="00520415">
      <w:pPr>
        <w:jc w:val="center"/>
      </w:pPr>
    </w:p>
    <w:p w:rsidRDefault="00520415" w:rsidP="00520415" w:rsidR="00520415" w:rsidRPr="00C73B3C">
      <w:pPr>
        <w:jc w:val="center"/>
      </w:pPr>
    </w:p>
    <w:p w:rsidRDefault="00520415" w:rsidP="00520415" w:rsidR="00520415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Sudac</w:t>
      </w:r>
    </w:p>
    <w:p w:rsidRDefault="00520415" w:rsidP="00520415" w:rsidR="00520415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Adrijana Labinjan Skok, v.r.</w:t>
      </w:r>
    </w:p>
    <w:p w:rsidRDefault="00520415" w:rsidP="00520415" w:rsidR="00520415">
      <w:pPr>
        <w:jc w:val="both"/>
      </w:pPr>
    </w:p>
    <w:p w:rsidRDefault="00520415" w:rsidP="00520415" w:rsidR="00520415" w:rsidRPr="00C73B3C">
      <w:pPr>
        <w:jc w:val="both"/>
      </w:pPr>
    </w:p>
    <w:p w:rsidRDefault="00520415" w:rsidP="00520415" w:rsidR="00520415">
      <w:pPr>
        <w:ind w:firstLine="708"/>
        <w:jc w:val="both"/>
      </w:pPr>
    </w:p>
    <w:p w:rsidRDefault="00520415" w:rsidP="00520415" w:rsidR="00520415" w:rsidRPr="00C73B3C">
      <w:pPr>
        <w:jc w:val="both"/>
      </w:pPr>
      <w:r w:rsidRPr="00C73B3C">
        <w:t>UPUTA O PRAVNOM LIJEKU</w:t>
      </w:r>
      <w:r>
        <w:t>:</w:t>
      </w:r>
    </w:p>
    <w:p w:rsidRDefault="00520415" w:rsidP="00520415" w:rsidR="00520415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520415" w:rsidP="00520415" w:rsidR="00520415" w:rsidRPr="00C73B3C">
      <w:pPr>
        <w:jc w:val="both"/>
      </w:pPr>
    </w:p>
    <w:p w:rsidRDefault="00520415" w:rsidP="00520415" w:rsidR="00520415" w:rsidRPr="008D5755">
      <w:pPr>
        <w:jc w:val="both"/>
      </w:pPr>
      <w:r w:rsidRPr="008D5755">
        <w:t>DNA:</w:t>
      </w:r>
    </w:p>
    <w:p w:rsidRDefault="00520415" w:rsidP="00520415" w:rsidR="00520415">
      <w:r w:rsidRPr="008D5755">
        <w:t>- e-oglasna ploča suda</w:t>
      </w:r>
      <w:r>
        <w:t xml:space="preserve"> 8 dana</w:t>
      </w:r>
    </w:p>
    <w:p w:rsidRDefault="00520415" w:rsidP="00520415" w:rsidR="00520415">
      <w:r>
        <w:t xml:space="preserve">- stečajni upravitelj </w:t>
      </w:r>
      <w:r w:rsidRPr="004E1EDF">
        <w:t>Štefan Rola iz Zagreba, Vlaška 95</w:t>
      </w:r>
    </w:p>
    <w:p w:rsidRDefault="003F59F9" w:rsidR="00500701"/>
    <w:sectPr w:rsidSect="009C7F4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59F9" w:rsidR="00000000">
      <w:r>
        <w:separator/>
      </w:r>
    </w:p>
  </w:endnote>
  <w:endnote w:id="0" w:type="continuationSeparator">
    <w:p w:rsidRDefault="003F59F9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19B5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59F9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9F9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3F59F9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59F9" w:rsidR="00000000">
      <w:r>
        <w:separator/>
      </w:r>
    </w:p>
  </w:footnote>
  <w:footnote w:id="0" w:type="continuationSeparator">
    <w:p w:rsidRDefault="003F59F9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19B5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59F9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9F9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415"/>
    <w:rsid w:val="003F59F9"/>
    <w:rsid w:val="00520415"/>
    <w:rsid w:val="00554328"/>
    <w:rsid w:val="00985388"/>
    <w:rsid w:val="009C7F42"/>
    <w:rsid w:val="009F1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41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520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2041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20415"/>
  </w:style>
  <w:style w:styleId="Zaglavlje" w:type="paragraph">
    <w:name w:val="header"/>
    <w:basedOn w:val="Normal"/>
    <w:link w:val="ZaglavljeChar"/>
    <w:rsid w:val="005204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20415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4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41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59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9F9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9F9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9F9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9F9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41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520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2041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20415"/>
  </w:style>
  <w:style w:styleId="Zaglavlje" w:type="paragraph">
    <w:name w:val="header"/>
    <w:basedOn w:val="Normal"/>
    <w:link w:val="ZaglavljeChar"/>
    <w:rsid w:val="005204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20415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4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41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59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9F9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9F9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9F9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9F9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St-345/2016</izvorni_sadrzaj>
    <derivirana_varijabla naziv="DomainObject.Predmet.OznakaBroj_1">St-345/2016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DEKORATIV d.o.o. PAZIN</izvorni_sadrzaj>
    <derivirana_varijabla naziv="DomainObject.Predmet.ProtustrankaFormated_1">  DEKORATIV d.o.o. PAZIN</derivirana_varijabla>
  </DomainObject.Predmet.ProtustrankaFormated>
  <DomainObject.Predmet.ProtustrankaFormatedOIB>
    <izvorni_sadrzaj>  DEKORATIV d.o.o. PAZIN, OIB 93143637085</izvorni_sadrzaj>
    <derivirana_varijabla naziv="DomainObject.Predmet.ProtustrankaFormatedOIB_1">  DEKORATIV d.o.o. PAZIN, OIB 93143637085</derivirana_varijabla>
  </DomainObject.Predmet.ProtustrankaFormatedOIB>
  <DomainObject.Predmet.ProtustrankaFormatedWithAdress>
    <izvorni_sadrzaj> DEKORATIV d.o.o. PAZIN, Štranjga 6, 52000 Pazin</izvorni_sadrzaj>
    <derivirana_varijabla naziv="DomainObject.Predmet.ProtustrankaFormatedWithAdress_1"> DEKORATIV d.o.o. PAZIN, Štranjga 6, 52000 Pazin</derivirana_varijabla>
  </DomainObject.Predmet.ProtustrankaFormatedWithAdress>
  <DomainObject.Predmet.ProtustrankaFormatedWithAdressOIB>
    <izvorni_sadrzaj> DEKORATIV d.o.o. PAZIN, OIB 93143637085, Štranjga 6, 52000 Pazin</izvorni_sadrzaj>
    <derivirana_varijabla naziv="DomainObject.Predmet.ProtustrankaFormatedWithAdressOIB_1"> DEKORATIV d.o.o. PAZIN, OIB 93143637085, Štranjga 6, 52000 Pazin</derivirana_varijabla>
  </DomainObject.Predmet.ProtustrankaFormatedWithAdressOIB>
  <DomainObject.Predmet.ProtustrankaWithAdress>
    <izvorni_sadrzaj>DEKORATIV d.o.o. PAZIN Štranjga 6, 52000 Pazin</izvorni_sadrzaj>
    <derivirana_varijabla naziv="DomainObject.Predmet.ProtustrankaWithAdress_1">DEKORATIV d.o.o. PAZIN Štranjga 6, 52000 Pazin</derivirana_varijabla>
  </DomainObject.Predmet.ProtustrankaWithAdress>
  <DomainObject.Predmet.ProtustrankaWithAdressOIB>
    <izvorni_sadrzaj>DEKORATIV d.o.o. PAZIN, OIB 93143637085, Štranjga 6, 52000 Pazin</izvorni_sadrzaj>
    <derivirana_varijabla naziv="DomainObject.Predmet.ProtustrankaWithAdressOIB_1">DEKORATIV d.o.o. PAZIN, OIB 93143637085, Štranjga 6, 52000 Pazin</derivirana_varijabla>
  </DomainObject.Predmet.ProtustrankaWithAdressOIB>
  <DomainObject.Predmet.ProtustrankaNazivFormated>
    <izvorni_sadrzaj>DEKORATIV d.o.o. PAZIN</izvorni_sadrzaj>
    <derivirana_varijabla naziv="DomainObject.Predmet.ProtustrankaNazivFormated_1">DEKORATIV d.o.o. PAZIN</derivirana_varijabla>
  </DomainObject.Predmet.ProtustrankaNazivFormated>
  <DomainObject.Predmet.ProtustrankaNazivFormatedOIB>
    <izvorni_sadrzaj>DEKORATIV d.o.o. PAZIN, OIB 93143637085</izvorni_sadrzaj>
    <derivirana_varijabla naziv="DomainObject.Predmet.ProtustrankaNazivFormatedOIB_1">DEKORATIV d.o.o. PAZIN, OIB 93143637085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PULA; H-ABDUCO d.o.o. ZAGREB; ERSTE&amp;STEIERMÄRKISCHE BANKA d.d. RIJEKA zastupanog po punomoćniku ZOU Mirko Juričić, Kristijan Lanča i Vlatka Juričić Pizzul</izvorni_sadrzaj>
    <derivirana_varijabla naziv="DomainObject.Predmet.StrankaFormated_1">  REPUBLIKA HRVATSKA, Ministarstvo financija, Porezna uprava, Područni ured Istra, Primorje, Gorski Kotar  i Lika zastupanog po punomoćniku ŽDO PULA; H-ABDUCO d.o.o. ZAGREB; ERSTE&amp;STEIERMÄRKISCHE BANKA d.d. RIJEKA zastupanog po punomoćniku ZOU Mirko Juričić, Kristijan Lanča i Vlatka Juričić Pizzul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PULA; H-ABDUCO d.o.o. ZAGREB, OIB 13667298928; ERSTE&amp;STEIERMÄRKISCHE BANKA d.d. RIJEKA, OIB 23057039320 zastupanog po punomoćniku ZOU Mirko Juričić, Kristijan Lanča i Vlatka Juričić Pizzul</izvorni_sadrzaj>
    <derivirana_varijabla naziv="DomainObject.Predmet.StrankaFormatedOIB_1">  REPUBLIKA HRVATSKA, Ministarstvo financija, Porezna uprava, Područni ured Istra, Primorje, Gorski Kotar  i Lika, OIB 52634238587 zastupanog po punomoćniku ŽDO PULA; H-ABDUCO d.o.o. ZAGREB, OIB 13667298928; ERSTE&amp;STEIERMÄRKISCHE BANKA d.d. RIJEKA, OIB 23057039320 zastupanog po punomoćniku ZOU Mirko Juričić, Kristijan Lanča i Vlatka Juričić Pizzul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PULA; H-ABDUCO d.o.o. ZAGREB, Slavonska avenija 6A, 10000 Zagreb; ERSTE&amp;STEIERMÄRKISCHE BANKA d.d. RIJEKA, Jadranski Trg 3/a, 51000 Rijeka zastupanog po punomoćniku ZOU Mirko Juričić, Kristijan Lanča i Vlatka Juričić Pizzul</izvorni_sadrzaj>
    <derivirana_varijabla naziv="DomainObject.Predmet.StrankaFormatedWithAdress_1"> REPUBLIKA HRVATSKA, Ministarstvo financija, Porezna uprava, Područni ured Istra, Primorje, Gorski Kotar  i Lika zastupanog po punomoćniku ŽDO PULA; H-ABDUCO d.o.o. ZAGREB, Slavonska avenija 6A, 10000 Zagreb; ERSTE&amp;STEIERMÄRKISCHE BANKA d.d. RIJEKA, Jadranski Trg 3/a, 51000 Rijeka zastupanog po punomoćniku ZOU Mirko Juričić, Kristijan Lanča i Vlatka Juričić Pizzul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PULA; H-ABDUCO d.o.o. ZAGREB, OIB 13667298928, Slavonska avenija 6A, 10000 Zagreb; ERSTE&amp;STEIERMÄRKISCHE BANKA d.d. RIJEKA, OIB 23057039320, Jadranski Trg 3/a, 51000 Rijeka zastupanog po punomoćniku ZOU Mirko Juričić, Kristijan Lanča i Vlatka Juričić Pizzul</izvorni_sadrzaj>
    <derivirana_varijabla naziv="DomainObject.Predmet.StrankaFormatedWithAdressOIB_1"> REPUBLIKA HRVATSKA, Ministarstvo financija, Porezna uprava, Područni ured Istra, Primorje, Gorski Kotar  i Lika, OIB 52634238587 zastupanog po punomoćniku ŽDO PULA; H-ABDUCO d.o.o. ZAGREB, OIB 13667298928, Slavonska avenija 6A, 10000 Zagreb; ERSTE&amp;STEIERMÄRKISCHE BANKA d.d. RIJEKA, OIB 23057039320, Jadranski Trg 3/a, 51000 Rijeka zastupanog po punomoćniku ZOU Mirko Juričić, Kristijan Lanča i Vlatka Juričić Pizzul</derivirana_varijabla>
  </DomainObject.Predmet.StrankaFormatedWithAdressOIB>
  <DomainObject.Predmet.StrankaWithAdress>
    <izvorni_sadrzaj>REPUBLIKA HRVATSKA, Ministarstvo financija, Porezna uprava, Područni ured Istra, Primorje, Gorski Kotar  i Lika ,H-ABDUCO d.o.o. ZAGREB Slavonska avenija 6A,10000 Zagreb,ERSTE&amp;STEIERMÄRKISCHE BANKA d.d. RIJEKA Jadranski Trg 3/a,51000 Rijeka</izvorni_sadrzaj>
    <derivirana_varijabla naziv="DomainObject.Predmet.StrankaWithAdress_1">REPUBLIKA HRVATSKA, Ministarstvo financija, Porezna uprava, Područni ured Istra, Primorje, Gorski Kotar  i Lika ,H-ABDUCO d.o.o. ZAGREB Slavonska avenija 6A,10000 Zagreb,ERSTE&amp;STEIERMÄRKISCHE BANKA d.d. RIJEKA Jadranski Trg 3/a,51000 Rijeka</derivirana_varijabla>
  </DomainObject.Predmet.StrankaWithAdress>
  <DomainObject.Predmet.StrankaWithAdressOIB>
    <izvorni_sadrzaj>REPUBLIKA HRVATSKA, Ministarstvo financija, Porezna uprava, Područni ured Istra, Primorje, Gorski Kotar  i Lika, OIB 52634238587,H-ABDUCO d.o.o. ZAGREB, OIB 13667298928, Slavonska avenija 6A,10000 Zagreb,ERSTE&amp;STEIERMÄRKISCHE BANKA d.d. RIJEKA, OIB 23057039320, Jadranski Trg 3/a,51000 Rijeka</izvorni_sadrzaj>
    <derivirana_varijabla naziv="DomainObject.Predmet.StrankaWithAdressOIB_1">REPUBLIKA HRVATSKA, Ministarstvo financija, Porezna uprava, Područni ured Istra, Primorje, Gorski Kotar  i Lika, OIB 52634238587,H-ABDUCO d.o.o. ZAGREB, OIB 13667298928, Slavonska avenija 6A,10000 Zagreb,ERSTE&amp;STEIERMÄRKISCHE BANKA d.d. RIJEKA, OIB 23057039320, Jadranski Trg 3/a,51000 Rijeka</derivirana_varijabla>
  </DomainObject.Predmet.StrankaWithAdressOIB>
  <DomainObject.Predmet.StrankaNazivFormated>
    <izvorni_sadrzaj>REPUBLIKA HRVATSKA, Ministarstvo financija, Porezna uprava, Područni ured Istra, Primorje, Gorski Kotar  i Lika,H-ABDUCO d.o.o. ZAGREB,ERSTE&amp;STEIERMÄRKISCHE BANKA d.d. RIJEKA</izvorni_sadrzaj>
    <derivirana_varijabla naziv="DomainObject.Predmet.StrankaNazivFormated_1">REPUBLIKA HRVATSKA, Ministarstvo financija, Porezna uprava, Područni ured Istra, Primorje, Gorski Kotar  i Lika,H-ABDUCO d.o.o. ZAGREB,ERSTE&amp;STEIERMÄRKISCHE BANKA d.d. RIJEKA</derivirana_varijabla>
  </DomainObject.Predmet.StrankaNazivFormated>
  <DomainObject.Predmet.StrankaNazivFormatedOIB>
    <izvorni_sadrzaj>REPUBLIKA HRVATSKA, Ministarstvo financija, Porezna uprava, Područni ured Istra, Primorje, Gorski Kotar  i Lika, OIB 52634238587,H-ABDUCO d.o.o. ZAGREB, OIB 13667298928,ERSTE&amp;STEIERMÄRKISCHE BANKA d.d. RIJEKA, OIB 23057039320</izvorni_sadrzaj>
    <derivirana_varijabla naziv="DomainObject.Predmet.StrankaNazivFormatedOIB_1">REPUBLIKA HRVATSKA, Ministarstvo financija, Porezna uprava, Područni ured Istra, Primorje, Gorski Kotar  i Lika, OIB 52634238587,H-ABDUCO d.o.o. ZAGREB, OIB 13667298928,ERSTE&amp;STEIERMÄRKISCHE BANKA d.d.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11993892.97</izvorni_sadrzaj>
    <derivirana_varijabla naziv="DomainObject.Predmet.TrenutnaVrijednost_1">11993892.97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  <item>H-ABDUCO d.o.o. ZAGREB</item>
      <item>ERSTE&amp;STEIERMÄRKISCHE BANKA d.d. RIJEKA zastupanog po punomoćniku ZOU Mirko Juričić, Kristijan Lanča i Vlatka Juričić Pizzul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  <item>H-ABDUCO d.o.o. ZAGREB</item>
      <item>ERSTE&amp;STEIERMÄRKISCHE BANKA d.d. RIJEKA zastupanog po punomoćniku ZOU Mirko Juričić, Kristijan Lanča i Vlatka Juričić Pizzul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  <item>H-ABDUCO d.o.o. ZAGREB, OIB 13667298928</item>
      <item>ERSTE&amp;STEIERMÄRKISCHE BANKA d.d. RIJEKA, OIB 23057039320 zastupanog po punomoćniku ZOU Mirko Juričić, Kristijan Lanča i Vlatka Juričić Pizzul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  <item>H-ABDUCO d.o.o. ZAGREB, OIB 13667298928</item>
      <item>ERSTE&amp;STEIERMÄRKISCHE BANKA d.d. RIJEKA, OIB 23057039320 zastupanog po punomoćniku ZOU Mirko Juričić, Kristijan Lanča i Vlatka Juričić Pizzul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  <item>H-ABDUCO d.o.o. ZAGREB, Slavonska avenija 6A, 10000 Zagreb</item>
      <item>ERSTE&amp;STEIERMÄRKISCHE BANKA d.d. RIJEKA, Jadranski Trg 3/a, 51000 Rijeka zastupanog po punomoćniku ZOU Mirko Juričić, Kristijan Lanča i Vlatka Juričić Pizzul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  <item>H-ABDUCO d.o.o. ZAGREB, Slavonska avenija 6A, 10000 Zagreb</item>
      <item>ERSTE&amp;STEIERMÄRKISCHE BANKA d.d. RIJEKA, Jadranski Trg 3/a, 51000 Rijeka zastupanog po punomoćniku ZOU Mirko Juričić, Kristijan Lanča i Vlatka Juričić Pizzul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  <item>H-ABDUCO d.o.o. ZAGREB, OIB 13667298928, Slavonska avenija 6A, 10000 Zagreb</item>
      <item>ERSTE&amp;STEIERMÄRKISCHE BANKA d.d. RIJEKA, OIB 23057039320, Jadranski Trg 3/a, 51000 Rijeka zastupanog po punomoćniku ZOU Mirko Juričić, Kristijan Lanča i Vlatka Juričić Pizzul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  <item>H-ABDUCO d.o.o. ZAGREB, OIB 13667298928, Slavonska avenija 6A, 10000 Zagreb</item>
      <item>ERSTE&amp;STEIERMÄRKISCHE BANKA d.d. RIJEKA, OIB 23057039320, Jadranski Trg 3/a, 51000 Rijeka zastupanog po punomoćniku ZOU Mirko Juričić, Kristijan Lanča i Vlatka Juričić Pizzul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  <item>H-ABDUCO d.o.o. ZAGREB</item>
      <item>ERSTE&amp;STEIERMÄRKISCHE BANKA d.d. RIJEKA</item>
    </izvorni_sadrzaj>
    <derivirana_varijabla naziv="DomainObject.Predmet.StrankaListNazivFormated_1">
      <item>REPUBLIKA HRVATSKA, Ministarstvo financija, Porezna uprava, Područni ured Istra, Primorje, Gorski Kotar  i Lika</item>
      <item>H-ABDUCO d.o.o. ZAGREB</item>
      <item>ERSTE&amp;STEIERMÄRKISCHE BANKA d.d. RIJEKA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  <item>H-ABDUCO d.o.o. ZAGREB, OIB 13667298928</item>
      <item>ERSTE&amp;STEIERMÄRKISCHE BANKA d.d. RIJEKA, OIB 23057039320</item>
    </izvorni_sadrzaj>
    <derivirana_varijabla naziv="DomainObject.Predmet.StrankaListNazivFormatedOIB_1">
      <item>REPUBLIKA HRVATSKA, Ministarstvo financija, Porezna uprava, Područni ured Istra, Primorje, Gorski Kotar  i Lika, OIB 52634238587</item>
      <item>H-ABDUCO d.o.o. ZAGREB, OIB 13667298928</item>
      <item>ERSTE&amp;STEIERMÄRKISCHE BANKA d.d. RIJEKA, OIB 23057039320</item>
    </derivirana_varijabla>
  </DomainObject.Predmet.StrankaListNazivFormatedOIB>
  <DomainObject.Predmet.ProtuStrankaListFormated>
    <izvorni_sadrzaj>
      <item>DEKORATIV d.o.o. PAZIN</item>
    </izvorni_sadrzaj>
    <derivirana_varijabla naziv="DomainObject.Predmet.ProtuStrankaListFormated_1">
      <item>DEKORATIV d.o.o. PAZIN</item>
    </derivirana_varijabla>
  </DomainObject.Predmet.ProtuStrankaListFormated>
  <DomainObject.Predmet.ProtuStrankaListFormatedOIB>
    <izvorni_sadrzaj>
      <item>DEKORATIV d.o.o. PAZIN, OIB 93143637085</item>
    </izvorni_sadrzaj>
    <derivirana_varijabla naziv="DomainObject.Predmet.ProtuStrankaListFormatedOIB_1">
      <item>DEKORATIV d.o.o. PAZIN, OIB 93143637085</item>
    </derivirana_varijabla>
  </DomainObject.Predmet.ProtuStrankaListFormatedOIB>
  <DomainObject.Predmet.ProtuStrankaListFormatedWithAdress>
    <izvorni_sadrzaj>
      <item>DEKORATIV d.o.o. PAZIN, Štranjga 6, 52000 Pazin</item>
    </izvorni_sadrzaj>
    <derivirana_varijabla naziv="DomainObject.Predmet.ProtuStrankaListFormatedWithAdress_1">
      <item>DEKORATIV d.o.o. PAZIN, Štranjga 6, 52000 Pazin</item>
    </derivirana_varijabla>
  </DomainObject.Predmet.ProtuStrankaListFormatedWithAdress>
  <DomainObject.Predmet.ProtuStrankaListFormatedWithAdressOIB>
    <izvorni_sadrzaj>
      <item>DEKORATIV d.o.o. PAZIN, OIB 93143637085, Štranjga 6, 52000 Pazin</item>
    </izvorni_sadrzaj>
    <derivirana_varijabla naziv="DomainObject.Predmet.ProtuStrankaListFormatedWithAdressOIB_1">
      <item>DEKORATIV d.o.o. PAZIN, OIB 93143637085, Štranjga 6, 52000 Pazin</item>
    </derivirana_varijabla>
  </DomainObject.Predmet.ProtuStrankaListFormatedWithAdressOIB>
  <DomainObject.Predmet.ProtuStrankaListNazivFormated>
    <izvorni_sadrzaj>
      <item>DEKORATIV d.o.o. PAZIN</item>
    </izvorni_sadrzaj>
    <derivirana_varijabla naziv="DomainObject.Predmet.ProtuStrankaListNazivFormated_1">
      <item>DEKORATIV d.o.o. PAZIN</item>
    </derivirana_varijabla>
  </DomainObject.Predmet.ProtuStrankaListNazivFormated>
  <DomainObject.Predmet.ProtuStrankaListNazivFormatedOIB>
    <izvorni_sadrzaj>
      <item>DEKORATIV d.o.o. PAZIN, OIB 93143637085</item>
    </izvorni_sadrzaj>
    <derivirana_varijabla naziv="DomainObject.Predmet.ProtuStrankaListNazivFormatedOIB_1">
      <item>DEKORATIV d.o.o. PAZIN, OIB 93143637085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ZOU Mirko Juričić, Kristijan Lanča i Vlatka Juričić Pizzul punomoćnik sudionika u postupku ERSTE&amp;STEIERMÄRKISCHE BANKA d.d. RIJEKA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ZOU Mirko Juričić, Kristijan Lanča i Vlatka Juričić Pizzul punomoćnik sudionika u postupku ERSTE&amp;STEIERMÄRKISCHE BANKA d.d. RIJEKA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ZOU Mirko Juričić, Kristijan Lanča i Vlatka Juričić Pizzul punomoćnik sudionika u postupku ERSTE&amp;STEIERMÄRKISCHE BANKA d.d. RIJEKA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ZOU Mirko Juričić, Kristijan Lanča i Vlatka Juričić Pizzul punomoćnik sudionika u postupku ERSTE&amp;STEIERMÄRKISCHE BANKA d.d. RIJEKA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  <item>ZOU Mirko Juričić, Kristijan Lanča i Vlatka Juričić Pizzul, M. Tita 28, 51410 Opatija punomoćnik sudionika u postupku ERSTE&amp;STEIERMÄRKISCHE BANKA d.d. RIJEKA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  <item>ZOU Mirko Juričić, Kristijan Lanča i Vlatka Juričić Pizzul, M. Tita 28, 51410 Opatija punomoćnik sudionika u postupku ERSTE&amp;STEIERMÄRKISCHE BANKA d.d. RIJEKA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  <item>ZOU Mirko Juričić, Kristijan Lanča i Vlatka Juričić Pizzul, M. Tita 28, 51410 Opatija punomoćnik sudionika u postupku ERSTE&amp;STEIERMÄRKISCHE BANKA d.d. RIJEKA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  <item>ZOU Mirko Juričić, Kristijan Lanča i Vlatka Juričić Pizzul, M. Tita 28, 51410 Opatija punomoćnik sudionika u postupku ERSTE&amp;STEIERMÄRKISCHE BANKA d.d. RIJEKA</item>
    </derivirana_varijabla>
  </DomainObject.Predmet.OstaliListFormatedWithAdressOIB>
  <DomainObject.Predmet.OstaliListNazivFormated>
    <izvorni_sadrzaj>
      <item>ŽDO PULA</item>
      <item>ZOU Mirko Juričić, Kristijan Lanča i Vlatka Juričić Pizzul</item>
    </izvorni_sadrzaj>
    <derivirana_varijabla naziv="DomainObject.Predmet.OstaliListNazivFormated_1">
      <item>ŽDO PULA</item>
      <item>ZOU Mirko Juričić, Kristijan Lanča i Vlatka Juričić Pizzul</item>
    </derivirana_varijabla>
  </DomainObject.Predmet.OstaliListNazivFormated>
  <DomainObject.Predmet.OstaliListNazivFormatedOIB>
    <izvorni_sadrzaj>
      <item>ŽDO PULA</item>
      <item>ZOU Mirko Juričić, Kristijan Lanča i Vlatka Juričić Pizzul</item>
    </izvorni_sadrzaj>
    <derivirana_varijabla naziv="DomainObject.Predmet.OstaliListNazivFormatedOIB_1">
      <item>ŽDO PULA</item>
      <item>ZOU Mirko Juričić, Kristijan Lanča i Vlatka Juričić Pizzul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 i dr.</izvorni_sadrzaj>
    <derivirana_varijabla naziv="DomainObject.Predmet.StrankaIDrugi_1">REPUBLIKA HRVATSKA, Ministarstvo financija, Porezna uprava, Područni ured Istra, Primorje, Gorski Kotar  i Lika i dr.</derivirana_varijabla>
  </DomainObject.Predmet.StrankaIDrugi>
  <DomainObject.Predmet.ProtustrankaIDrugi>
    <izvorni_sadrzaj>DEKORATIV d.o.o. PAZIN</izvorni_sadrzaj>
    <derivirana_varijabla naziv="DomainObject.Predmet.ProtustrankaIDrugi_1">DEKORATIV d.o.o. PAZIN</derivirana_varijabla>
  </DomainObject.Predmet.ProtustrankaIDrugi>
  <DomainObject.Predmet.StrankaIDrugiAdressOIB>
    <izvorni_sadrzaj>REPUBLIKA HRVATSKA, Ministarstvo financija, Porezna uprava, Područni ured Istra, Primorje, Gorski Kotar  i Lika, OIB 52634238587 i dr.</izvorni_sadrzaj>
    <derivirana_varijabla naziv="DomainObject.Predmet.StrankaIDrugiAdressOIB_1">REPUBLIKA HRVATSKA, Ministarstvo financija, Porezna uprava, Područni ured Istra, Primorje, Gorski Kotar  i Lika, OIB 52634238587 i dr.</derivirana_varijabla>
  </DomainObject.Predmet.StrankaIDrugiAdressOIB>
  <DomainObject.Predmet.ProtustrankaIDrugiAdressOIB>
    <izvorni_sadrzaj>DEKORATIV d.o.o. PAZIN, OIB 93143637085, Štranjga 6, 52000 Pazin</izvorni_sadrzaj>
    <derivirana_varijabla naziv="DomainObject.Predmet.ProtustrankaIDrugiAdressOIB_1">DEKORATIV d.o.o. PAZIN, OIB 93143637085, Štranjga 6,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DEKORATIV d.o.o. PAZIN</item>
      <item>ŽDO PULA</item>
      <item>ZOU Mirko Juričić, Kristijan Lanča i Vlatka Juričić Pizzul</item>
      <item>REPUBLIKA HRVATSKA, Ministarstvo financija, Porezna uprava, Područni ured Istra, Primorje, Gorski Kotar  i Lika</item>
      <item>H-ABDUCO d.o.o. ZAGREB</item>
      <item>ERSTE&amp;STEIERMÄRKISCHE BANKA d.d. RIJEKA</item>
    </izvorni_sadrzaj>
    <derivirana_varijabla naziv="DomainObject.Predmet.SudioniciListNaziv_1">
      <item>DEKORATIV d.o.o. PAZIN</item>
      <item>ŽDO PULA</item>
      <item>ZOU Mirko Juričić, Kristijan Lanča i Vlatka Juričić Pizzul</item>
      <item>REPUBLIKA HRVATSKA, Ministarstvo financija, Porezna uprava, Područni ured Istra, Primorje, Gorski Kotar  i Lika</item>
      <item>H-ABDUCO d.o.o. ZAGREB</item>
      <item>ERSTE&amp;STEIERMÄRKISCHE BANKA d.d. RIJEKA</item>
    </derivirana_varijabla>
  </DomainObject.Predmet.SudioniciListNaziv>
  <DomainObject.Predmet.SudioniciListAdressOIB>
    <izvorni_sadrzaj>
      <item>DEKORATIV d.o.o. PAZIN, OIB 93143637085, Štranjga 6,52000 Pazin</item>
      <item>ŽDO PULA</item>
      <item>ZOU Mirko Juričić, Kristijan Lanča i Vlatka Juričić Pizzul, M. Tita 28,51410 Opatija</item>
      <item>REPUBLIKA HRVATSKA, Ministarstvo financija, Porezna uprava, Područni ured Istra, Primorje, Gorski Kotar  i Lika, OIB 52634238587</item>
      <item>H-ABDUCO d.o.o. ZAGREB, OIB 13667298928, Slavonska avenija 6A,10000 Zagreb</item>
      <item>ERSTE&amp;STEIERMÄRKISCHE BANKA d.d. RIJEKA, OIB 23057039320, Jadranski Trg 3/a,51000 Rijeka</item>
    </izvorni_sadrzaj>
    <derivirana_varijabla naziv="DomainObject.Predmet.SudioniciListAdressOIB_1">
      <item>DEKORATIV d.o.o. PAZIN, OIB 93143637085, Štranjga 6,52000 Pazin</item>
      <item>ŽDO PULA</item>
      <item>ZOU Mirko Juričić, Kristijan Lanča i Vlatka Juričić Pizzul, M. Tita 28,51410 Opatija</item>
      <item>REPUBLIKA HRVATSKA, Ministarstvo financija, Porezna uprava, Područni ured Istra, Primorje, Gorski Kotar  i Lika, OIB 52634238587</item>
      <item>H-ABDUCO d.o.o. ZAGREB, OIB 13667298928, Slavonska avenija 6A,10000 Zagreb</item>
      <item>ERSTE&amp;STEIERMÄRKISCHE BANKA d.d. RIJEKA,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93143637085</item>
      <item>, OIB null</item>
      <item>, OIB null</item>
      <item>, OIB 52634238587</item>
      <item>, OIB 13667298928</item>
      <item>, OIB 23057039320</item>
    </izvorni_sadrzaj>
    <derivirana_varijabla naziv="DomainObject.Predmet.SudioniciListNazivOIB_1">
      <item>, OIB 93143637085</item>
      <item>, OIB null</item>
      <item>, OIB null</item>
      <item>, OIB 52634238587</item>
      <item>, OIB 13667298928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164</properties:Words>
  <properties:Characters>860</properties:Characters>
  <properties:Lines>46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2017-06-02T12:55:00Z</dcterms:created>
  <dc:creator>Jasmina Matika</dc:creator>
  <cp:lastModifiedBy>Jasmina Matika</cp:lastModifiedBy>
  <cp:lastPrinted>2017-06-02T13:00:00Z</cp:lastPrinted>
  <dcterms:modified xmlns:xsi="http://www.w3.org/2001/XMLSchema-instance" xsi:type="dcterms:W3CDTF">2017-06-02T13:02:00Z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