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400e" w14:paraId="c3c400e" w:rsidRDefault="00E41F9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1F91" w:rsidP="00E41F91" w:rsidR="00AE649C">
      <w:pPr>
        <w:pStyle w:val="Bezproreda"/>
      </w:pPr>
      <w:r>
        <w:t xml:space="preserve">     Republika Hrvatska</w:t>
      </w:r>
    </w:p>
    <w:p w:rsidRDefault="00E41F91" w:rsidP="00E41F91" w:rsidR="00E41F91">
      <w:pPr>
        <w:pStyle w:val="Bezproreda"/>
      </w:pPr>
      <w:r>
        <w:t>Trgovački sud u Bjelovaru</w:t>
      </w:r>
    </w:p>
    <w:p w:rsidRDefault="00E41F91" w:rsidP="00E41F91" w:rsidR="00E41F91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41F91" w:rsidP="00E41F91" w:rsidR="00E41F91">
      <w:pPr>
        <w:pStyle w:val="Bezproreda"/>
        <w:ind w:firstLine="708" w:left="3540"/>
        <w:jc w:val="center"/>
      </w:pPr>
      <w:r>
        <w:t>Poslovni broj: 1 St-239/2017-9</w:t>
      </w:r>
    </w:p>
    <w:p w:rsidRDefault="00E41F91" w:rsidP="00E41F91" w:rsidR="00E41F91">
      <w:pPr>
        <w:pStyle w:val="Bezproreda"/>
        <w:jc w:val="center"/>
      </w:pPr>
    </w:p>
    <w:p w:rsidRDefault="00E41F91" w:rsidP="00E41F91" w:rsidR="00E41F91">
      <w:pPr>
        <w:pStyle w:val="Bezproreda"/>
      </w:pPr>
    </w:p>
    <w:p w:rsidRDefault="00E41F91" w:rsidP="00E41F91" w:rsidR="00E41F91">
      <w:pPr>
        <w:pStyle w:val="Bezproreda"/>
        <w:jc w:val="center"/>
      </w:pPr>
      <w:r>
        <w:t>R E P U B L I K A  H R V A T S K A</w:t>
      </w:r>
    </w:p>
    <w:p w:rsidRDefault="00E41F91" w:rsidP="00E41F91" w:rsidR="00E41F91">
      <w:pPr>
        <w:pStyle w:val="Bezproreda"/>
        <w:jc w:val="center"/>
      </w:pPr>
    </w:p>
    <w:p w:rsidRDefault="00E41F91" w:rsidP="00E41F91" w:rsidR="00E41F91">
      <w:pPr>
        <w:pStyle w:val="Bezproreda"/>
        <w:jc w:val="center"/>
      </w:pPr>
      <w:r>
        <w:t>R J E Š E N J E</w:t>
      </w:r>
    </w:p>
    <w:p w:rsidRDefault="00E41F91" w:rsidP="00E41F91" w:rsidR="00E41F91">
      <w:pPr>
        <w:pStyle w:val="Bezproreda"/>
        <w:jc w:val="center"/>
      </w:pPr>
    </w:p>
    <w:p w:rsidRDefault="00E41F91" w:rsidP="00E41F91" w:rsidR="00E41F91">
      <w:pPr>
        <w:pStyle w:val="Bezproreda"/>
        <w:jc w:val="both"/>
      </w:pPr>
    </w:p>
    <w:p w:rsidRDefault="00E41F91" w:rsidP="00E41F91" w:rsidR="00E41F91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VERSO GRUPA d.o.o. za trgovinu, usluge i proizvodnju Bjelovar, Ivana Pernara 3, OIB: 90693044677,   9. listopada 2017. </w:t>
      </w:r>
    </w:p>
    <w:p w:rsidRDefault="00E41F91" w:rsidP="00E41F91" w:rsidR="00E41F91">
      <w:pPr>
        <w:pStyle w:val="Bezproreda"/>
        <w:jc w:val="both"/>
        <w:rPr>
          <w:noProof/>
        </w:rPr>
      </w:pPr>
    </w:p>
    <w:p w:rsidRDefault="00E41F91" w:rsidP="00E41F91" w:rsidR="00E41F91">
      <w:pPr>
        <w:pStyle w:val="Bezproreda"/>
        <w:jc w:val="both"/>
        <w:rPr>
          <w:noProof/>
        </w:rPr>
      </w:pPr>
    </w:p>
    <w:p w:rsidRDefault="00E41F91" w:rsidP="00E41F91" w:rsidR="00E41F9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41F91" w:rsidP="00E41F91" w:rsidR="00E41F91">
      <w:pPr>
        <w:pStyle w:val="Bezproreda"/>
        <w:jc w:val="both"/>
      </w:pPr>
    </w:p>
    <w:p w:rsidRDefault="00E41F91" w:rsidP="00E41F91" w:rsidR="00E41F91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VERSO GRUPA d.o.o. za trgovinu, usluge i proizvodnju Bjelovar, Ivana Pernara 3, OIB: 90693044677,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HR05 540-239-17.</w:t>
      </w:r>
    </w:p>
    <w:p w:rsidRDefault="00E41F91" w:rsidP="00E41F91" w:rsidR="00E41F91">
      <w:pPr>
        <w:pStyle w:val="Bezproreda"/>
        <w:jc w:val="both"/>
        <w:rPr>
          <w:lang w:val="en-GB"/>
        </w:rPr>
      </w:pPr>
    </w:p>
    <w:p w:rsidRDefault="00E41F91" w:rsidP="00E41F91" w:rsidR="00E41F91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E41F91" w:rsidP="00E41F91" w:rsidR="00E41F91">
      <w:pPr>
        <w:pStyle w:val="Bezproreda"/>
        <w:jc w:val="both"/>
      </w:pPr>
    </w:p>
    <w:p w:rsidRDefault="00E41F91" w:rsidP="00E41F91" w:rsidR="00E41F91">
      <w:pPr>
        <w:pStyle w:val="Bezproreda"/>
        <w:jc w:val="center"/>
      </w:pPr>
      <w:r>
        <w:t>Obrazloženje</w:t>
      </w:r>
    </w:p>
    <w:p w:rsidRDefault="00E41F91" w:rsidP="00E41F91" w:rsidR="00E41F91">
      <w:pPr>
        <w:pStyle w:val="Bezproreda"/>
        <w:jc w:val="both"/>
      </w:pPr>
    </w:p>
    <w:p w:rsidRDefault="00E41F91" w:rsidP="00E41F91" w:rsidR="00E41F91">
      <w:pPr>
        <w:pStyle w:val="Bezproreda"/>
        <w:ind w:firstLine="708"/>
        <w:jc w:val="both"/>
      </w:pPr>
      <w:r>
        <w:t xml:space="preserve">Republika Hrvatska, Ministarstvo financija, Porezna uprava, Područni ured sjeverna Hrvatska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E41F91" w:rsidP="00E41F91" w:rsidR="00E41F91">
      <w:pPr>
        <w:pStyle w:val="Bezproreda"/>
        <w:jc w:val="both"/>
      </w:pPr>
    </w:p>
    <w:p w:rsidRDefault="00E41F91" w:rsidP="00E41F91" w:rsidR="00E41F91">
      <w:pPr>
        <w:pStyle w:val="Bezproreda"/>
        <w:ind w:firstLine="708"/>
        <w:jc w:val="both"/>
      </w:pPr>
      <w:r>
        <w:t xml:space="preserve">Sud je rješenjem od 4. travnja 2017. pokrenuo postupak radi utvrđivanja uvjeta za otvaranje stečajnog postupka nad dužnikom </w:t>
      </w:r>
      <w:r>
        <w:rPr>
          <w:noProof/>
        </w:rPr>
        <w:t>VERSO GRUPA d.o.o. za trgovinu, usluge i proizvodnju Bjelovar, Ivana Pernara 3, OIB: 90693044677.</w:t>
      </w:r>
      <w:r>
        <w:t xml:space="preserve"> Istim rješenjem sazvano je ročište radi izjašnjenja o prijedlogu i raspravi o uvjetima za otvaranje stečajnog postupka.</w:t>
      </w:r>
    </w:p>
    <w:p w:rsidRDefault="00E41F91" w:rsidP="00E41F91" w:rsidR="00E41F91">
      <w:pPr>
        <w:pStyle w:val="Bezproreda"/>
        <w:jc w:val="both"/>
      </w:pPr>
      <w:r>
        <w:t xml:space="preserve"> </w:t>
      </w:r>
    </w:p>
    <w:p w:rsidRDefault="00E41F91" w:rsidP="00E41F91" w:rsidR="00E41F91">
      <w:pPr>
        <w:pStyle w:val="Bezproreda"/>
        <w:ind w:firstLine="708"/>
        <w:jc w:val="both"/>
      </w:pPr>
      <w:r>
        <w:t>Na ročištu održanom dana 9. listopada 2017. godine sud zaključuje da dužnik ne raspolaže imovinom koja bi bila dovoljna za namirenje troškova prethodnog i stečajnog postupka.</w:t>
      </w:r>
    </w:p>
    <w:p w:rsidRDefault="00E41F91" w:rsidP="00E41F91" w:rsidR="00E41F91">
      <w:pPr>
        <w:pStyle w:val="Bezproreda"/>
        <w:jc w:val="both"/>
      </w:pPr>
    </w:p>
    <w:p w:rsidRDefault="00E41F91" w:rsidP="00E41F91" w:rsidR="00E41F91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E41F91" w:rsidP="00E41F91" w:rsidR="00E41F91">
      <w:pPr>
        <w:pStyle w:val="Bezproreda"/>
        <w:jc w:val="both"/>
      </w:pPr>
    </w:p>
    <w:p w:rsidRDefault="00E41F91" w:rsidP="00E41F91" w:rsidR="00E41F91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</w:t>
      </w:r>
      <w:r>
        <w:lastRenderedPageBreak/>
        <w:t xml:space="preserve">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41F91" w:rsidP="00E41F91" w:rsidR="00E41F91">
      <w:pPr>
        <w:pStyle w:val="Bezproreda"/>
        <w:jc w:val="both"/>
      </w:pPr>
    </w:p>
    <w:p w:rsidRDefault="00E41F91" w:rsidP="00E41F91" w:rsidR="00E41F91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E41F91" w:rsidP="00E41F91" w:rsidR="00E41F91">
      <w:pPr>
        <w:pStyle w:val="Bezproreda"/>
        <w:jc w:val="both"/>
      </w:pPr>
    </w:p>
    <w:p w:rsidRDefault="00E41F91" w:rsidP="00E41F91" w:rsidR="00E41F91">
      <w:pPr>
        <w:pStyle w:val="Bezproreda"/>
        <w:ind w:firstLine="708"/>
        <w:jc w:val="both"/>
      </w:pPr>
      <w:r>
        <w:t>U Bjelovaru 9. listopada 2017.</w:t>
      </w:r>
    </w:p>
    <w:p w:rsidRDefault="00E41F91" w:rsidP="00E41F91" w:rsidR="00E41F91">
      <w:pPr>
        <w:pStyle w:val="Bezproreda"/>
        <w:jc w:val="both"/>
      </w:pPr>
    </w:p>
    <w:p w:rsidRDefault="00E41F91" w:rsidP="00E41F91" w:rsidR="00E41F91">
      <w:pPr>
        <w:pStyle w:val="Bezproreda"/>
        <w:ind w:firstLine="708" w:left="708"/>
        <w:jc w:val="center"/>
      </w:pPr>
      <w:r>
        <w:t>S u d a c</w:t>
      </w:r>
    </w:p>
    <w:p w:rsidRDefault="00E41F91" w:rsidP="00E41F91" w:rsidR="00E41F91">
      <w:pPr>
        <w:pStyle w:val="Bezproreda"/>
        <w:jc w:val="center"/>
      </w:pPr>
    </w:p>
    <w:p w:rsidRDefault="00E41F91" w:rsidP="00E41F91" w:rsidR="00E41F91">
      <w:pPr>
        <w:pStyle w:val="Bezproreda"/>
        <w:ind w:firstLine="708" w:left="708"/>
        <w:jc w:val="center"/>
      </w:pPr>
      <w:r>
        <w:t>Branka Pleskalt v.r.</w:t>
      </w:r>
    </w:p>
    <w:p w:rsidRDefault="00E41F91" w:rsidP="00E41F91" w:rsidR="00E41F91">
      <w:pPr>
        <w:pStyle w:val="Bezproreda"/>
        <w:ind w:firstLine="708" w:left="708"/>
        <w:jc w:val="center"/>
      </w:pPr>
    </w:p>
    <w:p w:rsidRDefault="00E41F91" w:rsidP="00E41F91" w:rsidR="00E41F91">
      <w:pPr>
        <w:pStyle w:val="Bezproreda"/>
        <w:ind w:firstLine="708" w:left="708"/>
      </w:pPr>
      <w:r>
        <w:t xml:space="preserve">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41F91" w:rsidP="00E41F91" w:rsidR="00E41F9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E41F91" w:rsidP="00E41F91" w:rsidR="00E41F91">
      <w:pPr>
        <w:pStyle w:val="Bezproreda"/>
        <w:ind w:firstLine="708" w:left="708"/>
        <w:jc w:val="center"/>
      </w:pPr>
    </w:p>
    <w:p w:rsidRDefault="00E41F91" w:rsidP="00E41F91" w:rsidR="00E41F91">
      <w:pPr>
        <w:pStyle w:val="Bezproreda"/>
        <w:jc w:val="both"/>
      </w:pPr>
      <w:bookmarkStart w:name="_GoBack" w:id="0"/>
      <w:bookmarkEnd w:id="0"/>
    </w:p>
    <w:p w:rsidRDefault="00E41F91" w:rsidP="00E41F91" w:rsidR="00E41F91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41F91" w:rsidP="00E41F91" w:rsidR="00E41F91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E41F9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29611291"/>
      <w:docPartObj>
        <w:docPartGallery w:val="Page Numbers (Top of Page)"/>
        <w:docPartUnique/>
      </w:docPartObj>
    </w:sdtPr>
    <w:sdtContent>
      <w:p w:rsidRDefault="00E41F91" w:rsidR="00E41F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41F91" w:rsidR="008333A9">
    <w:pPr>
      <w:pStyle w:val="Zaglavlje"/>
    </w:pPr>
    <w:r>
      <w:t>Poslovni broj: 1 St-239/2017-9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1F91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83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St-239/2017-9</izvorni_sadrzaj>
    <derivirana_varijabla naziv="DomainObject.Oznaka_1">St-239/2017-9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Stpn-27/2015</izvorni_sadrzaj>
    <derivirana_varijabla naziv="DomainObject.Predmet.PrimjedbaSuca_1">priklopljen Stpn-27/2015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VERSO GRUPA društvo s ograničenom odgovornošću za trgovinu, usluge i proizvodnju zastupanog po punomoćniku ZOU Zlatko Gregurić i dr. odvjetnici</izvorni_sadrzaj>
    <derivirana_varijabla naziv="DomainObject.Predmet.ProtustrankaFormated_1">  VERSO GRUPA društvo s ograničenom odgovornošću za trgovinu, usluge i proizvodnju zastupanog po punomoćniku ZOU Zlatko Gregurić i dr. odvjetnici</derivirana_varijabla>
  </DomainObject.Predmet.ProtustrankaFormated>
  <DomainObject.Predmet.ProtustrankaFormatedOIB>
    <izvorni_sadrzaj>  VERSO GRUPA društvo s ograničenom odgovornošću za trgovinu, usluge i proizvodnju, OIB 90693044677 zastupanog po punomoćniku ZOU Zlatko Gregurić i dr. odvjetnici</izvorni_sadrzaj>
    <derivirana_varijabla naziv="DomainObject.Predmet.ProtustrankaFormatedOIB_1">  VERSO GRUPA društvo s ograničenom odgovornošću za trgovinu, usluge i proizvodnju, OIB 90693044677 zastupanog po punomoćniku ZOU Zlatko Gregurić i dr. odvjetnici</derivirana_varijabla>
  </DomainObject.Predmet.ProtustrankaFormatedOIB>
  <DomainObject.Predmet.ProtustrankaFormatedWithAdress>
    <izvorni_sadrzaj> VERSO GRUPA društvo s ograničenom odgovornošću za trgovinu, usluge i proizvodnju, Ivana Pernara 3, 43000 Bjelovar zastupanog po punomoćniku ZOU Zlatko Gregurić i dr. odvjetnici</izvorni_sadrzaj>
    <derivirana_varijabla naziv="DomainObject.Predmet.ProtustrankaFormatedWithAdress_1"> VERSO GRUPA društvo s ograničenom odgovornošću za trgovinu, usluge i proizvodnju, Ivana Pernara 3, 43000 Bjelovar zastupanog po punomoćniku ZOU Zlatko Gregurić i dr. odvjetnici</derivirana_varijabla>
  </DomainObject.Predmet.ProtustrankaFormatedWithAdress>
  <DomainObject.Predmet.ProtustrankaFormatedWithAdressOIB>
    <izvorni_sadrzaj> VERSO GRUPA društvo s ograničenom odgovornošću za trgovinu, usluge i proizvodnju, OIB 90693044677, Ivana Pernara 3, 43000 Bjelovar zastupanog po punomoćniku ZOU Zlatko Gregurić i dr. odvjetnici</izvorni_sadrzaj>
    <derivirana_varijabla naziv="DomainObject.Predmet.ProtustrankaFormatedWithAdressOIB_1"> VERSO GRUPA društvo s ograničenom odgovornošću za trgovinu, usluge i proizvodnju, OIB 90693044677, Ivana Pernara 3, 43000 Bjelovar zastupanog po punomoćniku ZOU Zlatko Gregurić i dr. odvjetnici</derivirana_varijabla>
  </DomainObject.Predmet.ProtustrankaFormatedWithAdressOIB>
  <DomainObject.Predmet.ProtustrankaWithAdress>
    <izvorni_sadrzaj>VERSO GRUPA društvo s ograničenom odgovornošću za trgovinu, usluge i proizvodnju Ivana Pernara 3, 43000 Bjelovar</izvorni_sadrzaj>
    <derivirana_varijabla naziv="DomainObject.Predmet.ProtustrankaWithAdress_1">VERSO GRUPA društvo s ograničenom odgovornošću za trgovinu, usluge i proizvodnju Ivana Pernara 3, 43000 Bjelovar</derivirana_varijabla>
  </DomainObject.Predmet.ProtustrankaWithAdress>
  <DomainObject.Predmet.ProtustrankaWithAdressOIB>
    <izvorni_sadrzaj>VERSO GRUPA društvo s ograničenom odgovornošću za trgovinu, usluge i proizvodnju, OIB 90693044677, Ivana Pernara 3, 43000 Bjelovar</izvorni_sadrzaj>
    <derivirana_varijabla naziv="DomainObject.Predmet.ProtustrankaWithAdressOIB_1">VERSO GRUPA društvo s ograničenom odgovornošću za trgovinu, usluge i proizvodnju, OIB 90693044677, Ivana Pernara 3, 43000 Bjelovar</derivirana_varijabla>
  </DomainObject.Predmet.ProtustrankaWithAdressOIB>
  <DomainObject.Predmet.ProtustrankaNazivFormated>
    <izvorni_sadrzaj>VERSO GRUPA društvo s ograničenom odgovornošću za trgovinu, usluge i proizvodnju</izvorni_sadrzaj>
    <derivirana_varijabla naziv="DomainObject.Predmet.ProtustrankaNazivFormated_1">VERSO GRUPA društvo s ograničenom odgovornošću za trgovinu, usluge i proizvodnju</derivirana_varijabla>
  </DomainObject.Predmet.ProtustrankaNazivFormated>
  <DomainObject.Predmet.ProtustrankaNazivFormatedOIB>
    <izvorni_sadrzaj>VERSO GRUPA društvo s ograničenom odgovornošću za trgovinu, usluge i proizvodnju, OIB 90693044677</izvorni_sadrzaj>
    <derivirana_varijabla naziv="DomainObject.Predmet.ProtustrankaNazivFormatedOIB_1">VERSO GRUPA društvo s ograničenom odgovornošću za trgovinu, usluge i proizvodnju, OIB 90693044677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VERSO GRUPA društvo s ograničenom odgovornošću za trgovinu, usluge i proizvodnju zastupanog po punomoćniku ZOU Zlatko Gregurić i dr. odvjetnici</item>
    </izvorni_sadrzaj>
    <derivirana_varijabla naziv="DomainObject.Predmet.ProtuStrankaListFormated_1">
      <item>VERSO GRUPA društvo s ograničenom odgovornošću za trgovinu, usluge i proizvodnju zastupanog po punomoćniku ZOU Zlatko Gregurić i dr. odvjetnici</item>
    </derivirana_varijabla>
  </DomainObject.Predmet.ProtuStrankaListFormated>
  <DomainObject.Predmet.ProtuStrankaListFormatedOIB>
    <izvorni_sadrzaj>
      <item>VERSO GRUPA društvo s ograničenom odgovornošću za trgovinu, usluge i proizvodnju, OIB 90693044677 zastupanog po punomoćniku ZOU Zlatko Gregurić i dr. odvjetnici</item>
    </izvorni_sadrzaj>
    <derivirana_varijabla naziv="DomainObject.Predmet.ProtuStrankaListFormatedOIB_1">
      <item>VERSO GRUPA društvo s ograničenom odgovornošću za trgovinu, usluge i proizvodnju, OIB 90693044677 zastupanog po punomoćniku ZOU Zlatko Gregurić i dr. odvjetnici</item>
    </derivirana_varijabla>
  </DomainObject.Predmet.ProtuStrankaListFormatedOIB>
  <DomainObject.Predmet.ProtuStrankaListFormatedWithAdress>
    <izvorni_sadrzaj>
      <item>VERSO GRUPA društvo s ograničenom odgovornošću za trgovinu, usluge i proizvodnju, Ivana Pernara 3, 43000 Bjelovar zastupanog po punomoćniku ZOU Zlatko Gregurić i dr. odvjetnici</item>
    </izvorni_sadrzaj>
    <derivirana_varijabla naziv="DomainObject.Predmet.ProtuStrankaListFormatedWithAdress_1">
      <item>VERSO GRUPA društvo s ograničenom odgovornošću za trgovinu, usluge i proizvodnju, Ivana Pernara 3, 43000 Bjelovar zastupanog po punomoćniku ZOU Zlatko Gregurić i dr. odvjetnici</item>
    </derivirana_varijabla>
  </DomainObject.Predmet.ProtuStrankaListFormatedWithAdress>
  <DomainObject.Predmet.ProtuStrankaListFormatedWithAdressOIB>
    <izvorni_sadrzaj>
      <item>VERSO GRUPA društvo s ograničenom odgovornošću za trgovinu, usluge i proizvodnju, OIB 90693044677, Ivana Pernara 3, 43000 Bjelovar zastupanog po punomoćniku ZOU Zlatko Gregurić i dr. odvjetnici</item>
    </izvorni_sadrzaj>
    <derivirana_varijabla naziv="DomainObject.Predmet.ProtuStrankaListFormatedWithAdressOIB_1">
      <item>VERSO GRUPA društvo s ograničenom odgovornošću za trgovinu, usluge i proizvodnju, OIB 90693044677, Ivana Pernara 3, 43000 Bjelovar zastupanog po punomoćniku ZOU Zlatko Gregurić i dr. odvjetnici</item>
    </derivirana_varijabla>
  </DomainObject.Predmet.ProtuStrankaListFormatedWithAdressOIB>
  <DomainObject.Predmet.ProtuStrankaListNazivFormated>
    <izvorni_sadrzaj>
      <item>VERSO GRUPA društvo s ograničenom odgovornošću za trgovinu, usluge i proizvodnju</item>
    </izvorni_sadrzaj>
    <derivirana_varijabla naziv="DomainObject.Predmet.ProtuStrankaListNazivFormated_1">
      <item>VERSO GRUPA društvo s ograničenom odgovornošću za trgovinu, usluge i proizvodnju</item>
    </derivirana_varijabla>
  </DomainObject.Predmet.ProtuStrankaListNazivFormated>
  <DomainObject.Predmet.ProtuStrankaListNazivFormatedOIB>
    <izvorni_sadrzaj>
      <item>VERSO GRUPA društvo s ograničenom odgovornošću za trgovinu, usluge i proizvodnju, OIB 90693044677</item>
    </izvorni_sadrzaj>
    <derivirana_varijabla naziv="DomainObject.Predmet.ProtuStrankaListNazivFormatedOIB_1">
      <item>VERSO GRUPA društvo s ograničenom odgovornošću za trgovinu, usluge i proizvodnju, OIB 90693044677</item>
    </derivirana_varijabla>
  </DomainObject.Predmet.ProtuStrankaListNazivFormatedOIB>
  <DomainObject.Predmet.OstaliListFormated>
    <izvorni_sadrzaj>
      <item>Danijel Đuranić</item>
      <item>ŽDO U BJELOVARU</item>
      <item>ZOU Zlatko Gregurić i dr. odvjetnici punomoćnik sudionika u postupku VERSO GRUPA društvo s ograničenom odgovornošću za trgovinu, usluge i proizvodnju</item>
    </izvorni_sadrzaj>
    <derivirana_varijabla naziv="DomainObject.Predmet.OstaliListFormated_1">
      <item>Danijel Đuranić</item>
      <item>ŽDO U BJELOVARU</item>
      <item>ZOU Zlatko Gregurić i dr. odvjetnici punomoćnik sudionika u postupku VERSO GRUPA društvo s ograničenom odgovornošću za trgovinu, usluge i proizvodnju</item>
    </derivirana_varijabla>
  </DomainObject.Predmet.OstaliListFormated>
  <DomainObject.Predmet.OstaliListFormatedOIB>
    <izvorni_sadrzaj>
      <item>Danijel Đuranić, OIB 67897264543</item>
      <item>ŽDO U BJELOVARU</item>
      <item>ZOU Zlatko Gregurić i dr. odvjetnici punomoćnik sudionika u postupku VERSO GRUPA društvo s ograničenom odgovornošću za trgovinu, usluge i proizvodnju</item>
    </izvorni_sadrzaj>
    <derivirana_varijabla naziv="DomainObject.Predmet.OstaliListFormatedOIB_1">
      <item>Danijel Đuranić, OIB 67897264543</item>
      <item>ŽDO U BJELOVARU</item>
      <item>ZOU Zlatko Gregurić i dr. odvjetnici punomoćnik sudionika u postupku VERSO GRUPA društvo s ograničenom odgovornošću za trgovinu, usluge i proizvodnju</item>
    </derivirana_varijabla>
  </DomainObject.Predmet.OstaliListFormatedOIB>
  <DomainObject.Predmet.OstaliListFormatedWithAdress>
    <izvorni_sadrzaj>
      <item>Danijel Đuranić, Ivana Pernara 3, 43000 Trojstveni Markovac</item>
      <item>ŽDO U BJELOVARU</item>
      <item>ZOU Zlatko Gregurić i dr. odvjetnici, ., 43000 Bjelovar punomoćnik sudionika u postupku VERSO GRUPA društvo s ograničenom odgovornošću za trgovinu, usluge i proizvodnju</item>
    </izvorni_sadrzaj>
    <derivirana_varijabla naziv="DomainObject.Predmet.OstaliListFormatedWithAdress_1">
      <item>Danijel Đuranić, Ivana Pernara 3, 43000 Trojstveni Markovac</item>
      <item>ŽDO U BJELOVARU</item>
      <item>ZOU Zlatko Gregurić i dr. odvjetnici, ., 43000 Bjelovar punomoćnik sudionika u postupku VERSO GRUPA društvo s ograničenom odgovornošću za trgovinu, usluge i proizvodnju</item>
    </derivirana_varijabla>
  </DomainObject.Predmet.OstaliListFormatedWithAdress>
  <DomainObject.Predmet.OstaliListFormatedWithAdressOIB>
    <izvorni_sadrzaj>
      <item>Danijel Đuranić, OIB 67897264543, Ivana Pernara 3, 43000 Trojstveni Markovac</item>
      <item>ŽDO U BJELOVARU</item>
      <item>ZOU Zlatko Gregurić i dr. odvjetnici, ., 43000 Bjelovar punomoćnik sudionika u postupku VERSO GRUPA društvo s ograničenom odgovornošću za trgovinu, usluge i proizvodnju</item>
    </izvorni_sadrzaj>
    <derivirana_varijabla naziv="DomainObject.Predmet.OstaliListFormatedWithAdressOIB_1">
      <item>Danijel Đuranić, OIB 67897264543, Ivana Pernara 3, 43000 Trojstveni Markovac</item>
      <item>ŽDO U BJELOVARU</item>
      <item>ZOU Zlatko Gregurić i dr. odvjetnici, ., 43000 Bjelovar punomoćnik sudionika u postupku VERSO GRUPA društvo s ograničenom odgovornošću za trgovinu, usluge i proizvodnju</item>
    </derivirana_varijabla>
  </DomainObject.Predmet.OstaliListFormatedWithAdressOIB>
  <DomainObject.Predmet.OstaliListNazivFormated>
    <izvorni_sadrzaj>
      <item>Danijel Đuranić</item>
      <item>ŽDO U BJELOVARU</item>
      <item>ZOU Zlatko Gregurić i dr. odvjetnici</item>
    </izvorni_sadrzaj>
    <derivirana_varijabla naziv="DomainObject.Predmet.OstaliListNazivFormated_1">
      <item>Danijel Đuranić</item>
      <item>ŽDO U BJELOVARU</item>
      <item>ZOU Zlatko Gregurić i dr. odvjetnici</item>
    </derivirana_varijabla>
  </DomainObject.Predmet.OstaliListNazivFormated>
  <DomainObject.Predmet.OstaliListNazivFormatedOIB>
    <izvorni_sadrzaj>
      <item>Danijel Đuranić, OIB 67897264543</item>
      <item>ŽDO U BJELOVARU</item>
      <item>ZOU Zlatko Gregurić i dr. odvjetnici</item>
    </izvorni_sadrzaj>
    <derivirana_varijabla naziv="DomainObject.Predmet.OstaliListNazivFormatedOIB_1">
      <item>Danijel Đuranić, OIB 67897264543</item>
      <item>ŽDO U BJELOVARU</item>
      <item>ZOU Zlatko Gregurić i dr. odvjetnici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St-239/2017-9</izvorni_sadrzaj>
    <derivirana_varijabla naziv="DomainObject.PoslovniBrojDokumenta_1">St-239/2017-9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VERSO GRUPA društvo s ograničenom odgovornošću za trgovinu, usluge i proizvodnju</izvorni_sadrzaj>
    <derivirana_varijabla naziv="DomainObject.Predmet.ProtustrankaIDrugi_1">VERSO GRUPA društvo s ograničenom odgovornošću za trgovinu, usluge i proizvodnju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VERSO GRUPA društvo s ograničenom odgovornošću za trgovinu, usluge i proizvodnju, OIB 90693044677, Ivana Pernara 3, 43000 Bjelovar</izvorni_sadrzaj>
    <derivirana_varijabla naziv="DomainObject.Predmet.ProtustrankaIDrugiAdressOIB_1">VERSO GRUPA društvo s ograničenom odgovornošću za trgovinu, usluge i proizvodnju, OIB 90693044677, Ivana Pernara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VERSO GRUPA društvo s ograničenom odgovornošću za trgovinu, usluge i proizvodnju</item>
      <item>Danijel Đuranić</item>
      <item>REPUBLIKA HRVATSKA, Ministarstvo financija, Porezna uprava, Područni ured Sjeverna Hrvatska</item>
      <item>ŽDO U BJELOVARU</item>
      <item>ZOU Zlatko Gregurić i dr. odvjetnici</item>
    </izvorni_sadrzaj>
    <derivirana_varijabla naziv="DomainObject.Predmet.SudioniciListNaziv_1">
      <item>VERSO GRUPA društvo s ograničenom odgovornošću za trgovinu, usluge i proizvodnju</item>
      <item>Danijel Đuranić</item>
      <item>REPUBLIKA HRVATSKA, Ministarstvo financija, Porezna uprava, Područni ured Sjeverna Hrvatska</item>
      <item>ŽDO U BJELOVARU</item>
      <item>ZOU Zlatko Gregurić i dr. odvjetnici</item>
    </derivirana_varijabla>
  </DomainObject.Predmet.SudioniciListNaziv>
  <DomainObject.Predmet.SudioniciListAdressOIB>
    <izvorni_sadrzaj>
      <item>VERSO GRUPA društvo s ograničenom odgovornošću za trgovinu, usluge i proizvodnju, OIB 90693044677, Ivana Pernara 3,43000 Bjelovar</item>
      <item>Danijel Đuranić, OIB 67897264543, Ivana Pernara 3,43000 Trojstveni Markovac</item>
      <item>REPUBLIKA HRVATSKA, Ministarstvo financija, Porezna uprava, Područni ured Sjeverna Hrvatska, OIB 18683136487</item>
      <item>ŽDO U BJELOVARU</item>
      <item>ZOU Zlatko Gregurić i dr. odvjetnici, .,43000 Bjelovar</item>
    </izvorni_sadrzaj>
    <derivirana_varijabla naziv="DomainObject.Predmet.SudioniciListAdressOIB_1">
      <item>VERSO GRUPA društvo s ograničenom odgovornošću za trgovinu, usluge i proizvodnju, OIB 90693044677, Ivana Pernara 3,43000 Bjelovar</item>
      <item>Danijel Đuranić, OIB 67897264543, Ivana Pernara 3,43000 Trojstveni Markovac</item>
      <item>REPUBLIKA HRVATSKA, Ministarstvo financija, Porezna uprava, Područni ured Sjeverna Hrvatska, OIB 18683136487</item>
      <item>ŽDO U BJELOVARU</item>
      <item>ZOU Zlatko Gregurić i dr. odvjetnici,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27C06-D21E-49BA-B575-0E230C4186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2455</properties:Characters>
  <properties:Lines>71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2017-10-09T10:19:00Z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