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7b65" w14:paraId="9257b6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35CA2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St-5285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335CA2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35CA2" w:rsidRPr="00335CA2">
        <w:rPr>
          <w:rFonts w:cs="Times New Roman" w:eastAsia="Times New Roman" w:hAnsi="Times New Roman" w:ascii="Times New Roman"/>
          <w:sz w:val="24"/>
          <w:szCs w:val="24"/>
          <w:lang w:eastAsia="hr-HR"/>
        </w:rPr>
        <w:t>TIJELO I LICE d.o.o.</w:t>
      </w:r>
      <w:r w:rsidR="003B022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B0228" w:rsidRPr="003B02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A29E1" w:rsidRPr="001A29E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35CA2" w:rsidRPr="00335CA2">
        <w:rPr>
          <w:rFonts w:cs="Times New Roman" w:eastAsia="Times New Roman" w:hAnsi="Times New Roman" w:ascii="Times New Roman"/>
          <w:sz w:val="24"/>
          <w:szCs w:val="24"/>
          <w:lang w:eastAsia="hr-HR"/>
        </w:rPr>
        <w:t>Slavka Batušića 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335CA2">
        <w:rPr>
          <w:rFonts w:cs="Times New Roman" w:eastAsia="Times New Roman" w:hAnsi="Times New Roman" w:ascii="Times New Roman"/>
          <w:sz w:val="24"/>
          <w:szCs w:val="24"/>
          <w:lang w:eastAsia="hr-HR"/>
        </w:rPr>
        <w:t>080619538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35CA2">
        <w:rPr>
          <w:rFonts w:cs="Times New Roman" w:eastAsia="Times New Roman" w:hAnsi="Times New Roman" w:ascii="Times New Roman"/>
          <w:sz w:val="24"/>
          <w:szCs w:val="24"/>
          <w:lang w:eastAsia="hr-HR"/>
        </w:rPr>
        <w:t>03880301029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35CA2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17</w:t>
      </w:r>
      <w:r w:rsidR="00E65627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8D5808" w:rsidP="008D5808" w:rsidR="009F7260" w:rsidRPr="009F7260">
      <w:pPr>
        <w:tabs>
          <w:tab w:pos="8219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35CA2" w:rsidRPr="00335CA2">
        <w:rPr>
          <w:rFonts w:cs="Times New Roman" w:eastAsia="Times New Roman" w:hAnsi="Times New Roman" w:ascii="Times New Roman"/>
          <w:sz w:val="24"/>
          <w:szCs w:val="24"/>
          <w:lang w:eastAsia="hr-HR"/>
        </w:rPr>
        <w:t>TIJELO I LICE d.o.o., Zagreb, Slavka Batušića 3, MBS: 080619538, OIB: 03880301029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335CA2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DC5B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 Prpić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C5B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C5B77">
        <w:rPr>
          <w:rFonts w:cs="Times New Roman" w:eastAsia="Times New Roman" w:hAnsi="Times New Roman" w:ascii="Times New Roman"/>
          <w:sz w:val="24"/>
          <w:szCs w:val="24"/>
          <w:lang w:eastAsia="hr-HR"/>
        </w:rPr>
        <w:t>Hruševečka ulica 11</w:t>
      </w:r>
      <w:r w:rsidR="00BF38A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DC5B77">
        <w:rPr>
          <w:rFonts w:cs="Times New Roman" w:eastAsia="Times New Roman" w:hAnsi="Times New Roman" w:ascii="Times New Roman"/>
          <w:sz w:val="24"/>
          <w:szCs w:val="24"/>
          <w:lang w:eastAsia="hr-HR"/>
        </w:rPr>
        <w:t>16795120342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21D44" w:rsidRPr="00E21D44">
        <w:rPr>
          <w:rFonts w:cs="Times New Roman" w:hAnsi="Times New Roman" w:ascii="Times New Roman"/>
          <w:sz w:val="24"/>
          <w:szCs w:val="24"/>
        </w:rPr>
        <w:t>TIJELO I LICE d.o.o., Zagreb, Slavka Batušića 3, MBS: 080619538, OIB: 03880301029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E21D4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5. studenoga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E21D4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B7EB8">
        <w:rPr>
          <w:rFonts w:cs="Times New Roman" w:eastAsia="Times New Roman" w:hAnsi="Times New Roman" w:ascii="Times New Roman"/>
          <w:sz w:val="24"/>
          <w:szCs w:val="20"/>
          <w:lang w:eastAsia="hr-HR"/>
        </w:rPr>
        <w:t>17</w:t>
      </w:r>
      <w:r w:rsidR="00E65627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9BA" w:rsidP="00BA36F5" w:rsidR="006329BA">
      <w:pPr>
        <w:spacing w:lineRule="auto" w:line="240" w:after="0"/>
      </w:pPr>
      <w:r>
        <w:separator/>
      </w:r>
    </w:p>
  </w:endnote>
  <w:endnote w:id="0" w:type="continuationSeparator">
    <w:p w:rsidRDefault="006329BA" w:rsidP="00BA36F5" w:rsidR="006329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9BA" w:rsidP="00BA36F5" w:rsidR="006329BA">
      <w:pPr>
        <w:spacing w:lineRule="auto" w:line="240" w:after="0"/>
      </w:pPr>
      <w:r>
        <w:separator/>
      </w:r>
    </w:p>
  </w:footnote>
  <w:footnote w:id="0" w:type="continuationSeparator">
    <w:p w:rsidRDefault="006329BA" w:rsidP="00BA36F5" w:rsidR="006329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39609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335CA2">
      <w:rPr>
        <w:rFonts w:cs="Times New Roman" w:hAnsi="Times New Roman" w:ascii="Times New Roman"/>
        <w:sz w:val="24"/>
        <w:szCs w:val="24"/>
      </w:rPr>
      <w:tab/>
      <w:t>24. St-5285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967C6"/>
    <w:rsid w:val="000B4AFE"/>
    <w:rsid w:val="000F3A15"/>
    <w:rsid w:val="000F55D7"/>
    <w:rsid w:val="00101717"/>
    <w:rsid w:val="0012132B"/>
    <w:rsid w:val="00123DA6"/>
    <w:rsid w:val="00131324"/>
    <w:rsid w:val="00136162"/>
    <w:rsid w:val="00147F94"/>
    <w:rsid w:val="00150C62"/>
    <w:rsid w:val="0017646E"/>
    <w:rsid w:val="001A29E1"/>
    <w:rsid w:val="001B6BD3"/>
    <w:rsid w:val="001D5C09"/>
    <w:rsid w:val="001F2842"/>
    <w:rsid w:val="00254826"/>
    <w:rsid w:val="0027465C"/>
    <w:rsid w:val="002837D5"/>
    <w:rsid w:val="0028717D"/>
    <w:rsid w:val="002B5FFE"/>
    <w:rsid w:val="002D5756"/>
    <w:rsid w:val="00316DBE"/>
    <w:rsid w:val="003302A3"/>
    <w:rsid w:val="00335CA2"/>
    <w:rsid w:val="00342C52"/>
    <w:rsid w:val="003442E0"/>
    <w:rsid w:val="00360775"/>
    <w:rsid w:val="00393011"/>
    <w:rsid w:val="00396098"/>
    <w:rsid w:val="003A1F20"/>
    <w:rsid w:val="003B0228"/>
    <w:rsid w:val="003B5884"/>
    <w:rsid w:val="003C0253"/>
    <w:rsid w:val="003F2428"/>
    <w:rsid w:val="004139F9"/>
    <w:rsid w:val="004211A1"/>
    <w:rsid w:val="00490029"/>
    <w:rsid w:val="0049759E"/>
    <w:rsid w:val="004B553C"/>
    <w:rsid w:val="004B7D7E"/>
    <w:rsid w:val="0050115D"/>
    <w:rsid w:val="0050337C"/>
    <w:rsid w:val="00537E83"/>
    <w:rsid w:val="00552C1A"/>
    <w:rsid w:val="00561528"/>
    <w:rsid w:val="005745E3"/>
    <w:rsid w:val="00581E3F"/>
    <w:rsid w:val="00583311"/>
    <w:rsid w:val="00591C0C"/>
    <w:rsid w:val="0059603A"/>
    <w:rsid w:val="005B5648"/>
    <w:rsid w:val="006036BB"/>
    <w:rsid w:val="00603EA4"/>
    <w:rsid w:val="00604F51"/>
    <w:rsid w:val="00615016"/>
    <w:rsid w:val="006329BA"/>
    <w:rsid w:val="00644399"/>
    <w:rsid w:val="00652A32"/>
    <w:rsid w:val="0066662D"/>
    <w:rsid w:val="006A7C4C"/>
    <w:rsid w:val="006F7694"/>
    <w:rsid w:val="0070453A"/>
    <w:rsid w:val="00717D7B"/>
    <w:rsid w:val="00722071"/>
    <w:rsid w:val="00741848"/>
    <w:rsid w:val="007451DD"/>
    <w:rsid w:val="007659BE"/>
    <w:rsid w:val="00774145"/>
    <w:rsid w:val="007957A2"/>
    <w:rsid w:val="007A69D6"/>
    <w:rsid w:val="007D2A99"/>
    <w:rsid w:val="007D3B7C"/>
    <w:rsid w:val="007E6C9A"/>
    <w:rsid w:val="007E7B9C"/>
    <w:rsid w:val="007F7756"/>
    <w:rsid w:val="00806CDA"/>
    <w:rsid w:val="00836110"/>
    <w:rsid w:val="00851F31"/>
    <w:rsid w:val="00872421"/>
    <w:rsid w:val="008A4386"/>
    <w:rsid w:val="008B2850"/>
    <w:rsid w:val="008D5808"/>
    <w:rsid w:val="008D776D"/>
    <w:rsid w:val="008E74F0"/>
    <w:rsid w:val="008F4F74"/>
    <w:rsid w:val="00912C77"/>
    <w:rsid w:val="00915B22"/>
    <w:rsid w:val="009341C9"/>
    <w:rsid w:val="0093784D"/>
    <w:rsid w:val="0095497F"/>
    <w:rsid w:val="0097744B"/>
    <w:rsid w:val="009C7AE2"/>
    <w:rsid w:val="009D1BD2"/>
    <w:rsid w:val="009F21B2"/>
    <w:rsid w:val="009F4F5F"/>
    <w:rsid w:val="009F7260"/>
    <w:rsid w:val="00A15DB0"/>
    <w:rsid w:val="00A1792A"/>
    <w:rsid w:val="00A17F30"/>
    <w:rsid w:val="00A3609A"/>
    <w:rsid w:val="00A362F8"/>
    <w:rsid w:val="00A5305E"/>
    <w:rsid w:val="00A60064"/>
    <w:rsid w:val="00A7445F"/>
    <w:rsid w:val="00AE5B6E"/>
    <w:rsid w:val="00B164AB"/>
    <w:rsid w:val="00B228D8"/>
    <w:rsid w:val="00B525FC"/>
    <w:rsid w:val="00B621A2"/>
    <w:rsid w:val="00BA36F5"/>
    <w:rsid w:val="00BE3395"/>
    <w:rsid w:val="00BF0F60"/>
    <w:rsid w:val="00BF38AC"/>
    <w:rsid w:val="00C452EA"/>
    <w:rsid w:val="00C537FD"/>
    <w:rsid w:val="00C64D92"/>
    <w:rsid w:val="00C9607A"/>
    <w:rsid w:val="00CA6C01"/>
    <w:rsid w:val="00CF3A5B"/>
    <w:rsid w:val="00D11765"/>
    <w:rsid w:val="00D12DB1"/>
    <w:rsid w:val="00D16D7D"/>
    <w:rsid w:val="00D40C44"/>
    <w:rsid w:val="00D4538A"/>
    <w:rsid w:val="00D8240A"/>
    <w:rsid w:val="00DA028F"/>
    <w:rsid w:val="00DA38AC"/>
    <w:rsid w:val="00DB7EB8"/>
    <w:rsid w:val="00DC1676"/>
    <w:rsid w:val="00DC5B77"/>
    <w:rsid w:val="00DE07DB"/>
    <w:rsid w:val="00DE2E5E"/>
    <w:rsid w:val="00DE5400"/>
    <w:rsid w:val="00DE71BE"/>
    <w:rsid w:val="00DF21F9"/>
    <w:rsid w:val="00E01338"/>
    <w:rsid w:val="00E21D44"/>
    <w:rsid w:val="00E3781F"/>
    <w:rsid w:val="00E64CDD"/>
    <w:rsid w:val="00E65627"/>
    <w:rsid w:val="00E737E4"/>
    <w:rsid w:val="00E87F27"/>
    <w:rsid w:val="00E943E3"/>
    <w:rsid w:val="00EC347C"/>
    <w:rsid w:val="00EC61CA"/>
    <w:rsid w:val="00ED300E"/>
    <w:rsid w:val="00ED3E26"/>
    <w:rsid w:val="00EF0CE8"/>
    <w:rsid w:val="00F13EEF"/>
    <w:rsid w:val="00F47FCE"/>
    <w:rsid w:val="00F81A68"/>
    <w:rsid w:val="00F83F15"/>
    <w:rsid w:val="00F854EC"/>
    <w:rsid w:val="00FA0327"/>
    <w:rsid w:val="00FE05B2"/>
    <w:rsid w:val="00FE603A"/>
    <w:rsid w:val="00FF1C48"/>
    <w:rsid w:val="00FF2559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96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09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9609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9609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9609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96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0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960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960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960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5285</izvorni_sadrzaj>
    <derivirana_varijabla naziv="DomainObject.Predmet.Broj_1">5285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St-5285/2015</izvorni_sadrzaj>
    <derivirana_varijabla naziv="DomainObject.Predmet.OznakaBroj_1">St-5285/2015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TIJELO I LICE d.o.o. zastupanog po punomoćniku Marija Posečak</izvorni_sadrzaj>
    <derivirana_varijabla naziv="DomainObject.Predmet.ProtustrankaFormated_1">  TIJELO I LICE d.o.o. zastupanog po punomoćniku Marija Posečak</derivirana_varijabla>
  </DomainObject.Predmet.ProtustrankaFormated>
  <DomainObject.Predmet.ProtustrankaFormatedOIB>
    <izvorni_sadrzaj>  TIJELO I LICE d.o.o., OIB 03880301029 zastupanog po punomoćniku Marija Posečak</izvorni_sadrzaj>
    <derivirana_varijabla naziv="DomainObject.Predmet.ProtustrankaFormatedOIB_1">  TIJELO I LICE d.o.o., OIB 03880301029 zastupanog po punomoćniku Marija Posečak</derivirana_varijabla>
  </DomainObject.Predmet.ProtustrankaFormatedOIB>
  <DomainObject.Predmet.ProtustrankaFormatedWithAdress>
    <izvorni_sadrzaj> TIJELO I LICE d.o.o., Slavka Batušića 3, 10000 Zagreb zastupanog po punomoćniku Marija Posečak</izvorni_sadrzaj>
    <derivirana_varijabla naziv="DomainObject.Predmet.ProtustrankaFormatedWithAdress_1"> TIJELO I LICE d.o.o., Slavka Batušića 3, 10000 Zagreb zastupanog po punomoćniku Marija Posečak</derivirana_varijabla>
  </DomainObject.Predmet.ProtustrankaFormatedWithAdress>
  <DomainObject.Predmet.ProtustrankaFormatedWithAdressOIB>
    <izvorni_sadrzaj> TIJELO I LICE d.o.o., OIB 03880301029, Slavka Batušića 3, 10000 Zagreb zastupanog po punomoćniku Marija Posečak</izvorni_sadrzaj>
    <derivirana_varijabla naziv="DomainObject.Predmet.ProtustrankaFormatedWithAdressOIB_1"> TIJELO I LICE d.o.o., OIB 03880301029, Slavka Batušića 3, 10000 Zagreb zastupanog po punomoćniku Marija Posečak</derivirana_varijabla>
  </DomainObject.Predmet.ProtustrankaFormatedWithAdressOIB>
  <DomainObject.Predmet.ProtustrankaWithAdress>
    <izvorni_sadrzaj>TIJELO I LICE d.o.o. Slavka Batušića 3, 10000 Zagreb</izvorni_sadrzaj>
    <derivirana_varijabla naziv="DomainObject.Predmet.ProtustrankaWithAdress_1">TIJELO I LICE d.o.o. Slavka Batušića 3, 10000 Zagreb</derivirana_varijabla>
  </DomainObject.Predmet.ProtustrankaWithAdress>
  <DomainObject.Predmet.ProtustrankaWithAdressOIB>
    <izvorni_sadrzaj>TIJELO I LICE d.o.o., OIB 03880301029, Slavka Batušića 3, 10000 Zagreb</izvorni_sadrzaj>
    <derivirana_varijabla naziv="DomainObject.Predmet.ProtustrankaWithAdressOIB_1">TIJELO I LICE d.o.o., OIB 03880301029, Slavka Batušića 3, 10000 Zagreb</derivirana_varijabla>
  </DomainObject.Predmet.ProtustrankaWithAdressOIB>
  <DomainObject.Predmet.ProtustrankaNazivFormated>
    <izvorni_sadrzaj>TIJELO I LICE d.o.o.</izvorni_sadrzaj>
    <derivirana_varijabla naziv="DomainObject.Predmet.ProtustrankaNazivFormated_1">TIJELO I LICE d.o.o.</derivirana_varijabla>
  </DomainObject.Predmet.ProtustrankaNazivFormated>
  <DomainObject.Predmet.ProtustrankaNazivFormatedOIB>
    <izvorni_sadrzaj>TIJELO I LICE d.o.o., OIB 03880301029</izvorni_sadrzaj>
    <derivirana_varijabla naziv="DomainObject.Predmet.ProtustrankaNazivFormatedOIB_1">TIJELO I LICE d.o.o., OIB 03880301029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TIJELO I LICE d.o.o. zastupanog po punomoćniku Marija Posečak</item>
    </izvorni_sadrzaj>
    <derivirana_varijabla naziv="DomainObject.Predmet.ProtuStrankaListFormated_1">
      <item>TIJELO I LICE d.o.o. zastupanog po punomoćniku Marija Posečak</item>
    </derivirana_varijabla>
  </DomainObject.Predmet.ProtuStrankaListFormated>
  <DomainObject.Predmet.ProtuStrankaListFormatedOIB>
    <izvorni_sadrzaj>
      <item>TIJELO I LICE d.o.o., OIB 03880301029 zastupanog po punomoćniku Marija Posečak</item>
    </izvorni_sadrzaj>
    <derivirana_varijabla naziv="DomainObject.Predmet.ProtuStrankaListFormatedOIB_1">
      <item>TIJELO I LICE d.o.o., OIB 03880301029 zastupanog po punomoćniku Marija Posečak</item>
    </derivirana_varijabla>
  </DomainObject.Predmet.ProtuStrankaListFormatedOIB>
  <DomainObject.Predmet.ProtuStrankaListFormatedWithAdress>
    <izvorni_sadrzaj>
      <item>TIJELO I LICE d.o.o., Slavka Batušića 3, 10000 Zagreb zastupanog po punomoćniku Marija Posečak</item>
    </izvorni_sadrzaj>
    <derivirana_varijabla naziv="DomainObject.Predmet.ProtuStrankaListFormatedWithAdress_1">
      <item>TIJELO I LICE d.o.o., Slavka Batušića 3, 10000 Zagreb zastupanog po punomoćniku Marija Posečak</item>
    </derivirana_varijabla>
  </DomainObject.Predmet.ProtuStrankaListFormatedWithAdress>
  <DomainObject.Predmet.ProtuStrankaListFormatedWithAdressOIB>
    <izvorni_sadrzaj>
      <item>TIJELO I LICE d.o.o., OIB 03880301029, Slavka Batušića 3, 10000 Zagreb zastupanog po punomoćniku Marija Posečak</item>
    </izvorni_sadrzaj>
    <derivirana_varijabla naziv="DomainObject.Predmet.ProtuStrankaListFormatedWithAdressOIB_1">
      <item>TIJELO I LICE d.o.o., OIB 03880301029, Slavka Batušića 3, 10000 Zagreb zastupanog po punomoćniku Marija Posečak</item>
    </derivirana_varijabla>
  </DomainObject.Predmet.ProtuStrankaListFormatedWithAdressOIB>
  <DomainObject.Predmet.ProtuStrankaListNazivFormated>
    <izvorni_sadrzaj>
      <item>TIJELO I LICE d.o.o.</item>
    </izvorni_sadrzaj>
    <derivirana_varijabla naziv="DomainObject.Predmet.ProtuStrankaListNazivFormated_1">
      <item>TIJELO I LICE d.o.o.</item>
    </derivirana_varijabla>
  </DomainObject.Predmet.ProtuStrankaListNazivFormated>
  <DomainObject.Predmet.ProtuStrankaListNazivFormatedOIB>
    <izvorni_sadrzaj>
      <item>TIJELO I LICE d.o.o., OIB 03880301029</item>
    </izvorni_sadrzaj>
    <derivirana_varijabla naziv="DomainObject.Predmet.ProtuStrankaListNazivFormatedOIB_1">
      <item>TIJELO I LICE d.o.o., OIB 03880301029</item>
    </derivirana_varijabla>
  </DomainObject.Predmet.ProtuStrankaListNazivFormatedOIB>
  <DomainObject.Predmet.OstaliListFormated>
    <izvorni_sadrzaj>
      <item>Marija Posečak punomoćnik sudionika u postupku TIJELO I LICE d.o.o.</item>
    </izvorni_sadrzaj>
    <derivirana_varijabla naziv="DomainObject.Predmet.OstaliListFormated_1">
      <item>Marija Posečak punomoćnik sudionika u postupku TIJELO I LICE d.o.o.</item>
    </derivirana_varijabla>
  </DomainObject.Predmet.OstaliListFormated>
  <DomainObject.Predmet.OstaliListFormatedOIB>
    <izvorni_sadrzaj>
      <item>Marija Posečak, OIB 74254982245 punomoćnik sudionika u postupku TIJELO I LICE d.o.o.</item>
    </izvorni_sadrzaj>
    <derivirana_varijabla naziv="DomainObject.Predmet.OstaliListFormatedOIB_1">
      <item>Marija Posečak, OIB 74254982245 punomoćnik sudionika u postupku TIJELO I LICE d.o.o.</item>
    </derivirana_varijabla>
  </DomainObject.Predmet.OstaliListFormatedOIB>
  <DomainObject.Predmet.OstaliListFormatedWithAdress>
    <izvorni_sadrzaj>
      <item>Marija Posečak, Siječanjska 4, 10000 Zagreb punomoćnik sudionika u postupku TIJELO I LICE d.o.o.</item>
    </izvorni_sadrzaj>
    <derivirana_varijabla naziv="DomainObject.Predmet.OstaliListFormatedWithAdress_1">
      <item>Marija Posečak, Siječanjska 4, 10000 Zagreb punomoćnik sudionika u postupku TIJELO I LICE d.o.o.</item>
    </derivirana_varijabla>
  </DomainObject.Predmet.OstaliListFormatedWithAdress>
  <DomainObject.Predmet.OstaliListFormatedWithAdressOIB>
    <izvorni_sadrzaj>
      <item>Marija Posečak, OIB 74254982245, Siječanjska 4, 10000 Zagreb punomoćnik sudionika u postupku TIJELO I LICE d.o.o.</item>
    </izvorni_sadrzaj>
    <derivirana_varijabla naziv="DomainObject.Predmet.OstaliListFormatedWithAdressOIB_1">
      <item>Marija Posečak, OIB 74254982245, Siječanjska 4, 10000 Zagreb punomoćnik sudionika u postupku TIJELO I LICE d.o.o.</item>
    </derivirana_varijabla>
  </DomainObject.Predmet.OstaliListFormatedWithAdressOIB>
  <DomainObject.Predmet.OstaliListNazivFormated>
    <izvorni_sadrzaj>
      <item>Marija Posečak</item>
    </izvorni_sadrzaj>
    <derivirana_varijabla naziv="DomainObject.Predmet.OstaliListNazivFormated_1">
      <item>Marija Posečak</item>
    </derivirana_varijabla>
  </DomainObject.Predmet.OstaliListNazivFormated>
  <DomainObject.Predmet.OstaliListNazivFormatedOIB>
    <izvorni_sadrzaj>
      <item>Marija Posečak, OIB 74254982245</item>
    </izvorni_sadrzaj>
    <derivirana_varijabla naziv="DomainObject.Predmet.OstaliListNazivFormatedOIB_1">
      <item>Marija Posečak, OIB 74254982245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TIJELO I LICE d.o.o.</izvorni_sadrzaj>
    <derivirana_varijabla naziv="DomainObject.Predmet.ProtustrankaIDrugi_1">TIJELO I LICE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TIJELO I LICE d.o.o., OIB 03880301029, Slavka Batušića 3, 10000 Zagreb</izvorni_sadrzaj>
    <derivirana_varijabla naziv="DomainObject.Predmet.ProtustrankaIDrugiAdressOIB_1">TIJELO I LICE d.o.o., OIB 03880301029, Slavka Batušića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TIJELO I LICE d.o.o.</item>
      <item>FINA Regionalni centar Zagreb</item>
      <item>Marija Posečak</item>
    </izvorni_sadrzaj>
    <derivirana_varijabla naziv="DomainObject.Predmet.SudioniciListNaziv_1">
      <item>TIJELO I LICE d.o.o.</item>
      <item>FINA Regionalni centar Zagreb</item>
      <item>Marija Posečak</item>
    </derivirana_varijabla>
  </DomainObject.Predmet.SudioniciListNaziv>
  <DomainObject.Predmet.SudioniciListAdressOIB>
    <izvorni_sadrzaj>
      <item>TIJELO I LICE d.o.o., OIB 03880301029, Slavka Batušića 3,10000 Zagreb</item>
      <item>FINA Regionalni centar Zagreb, OIB 85821130368, Trg svibanjskih žrtava 1995. 1,10000 Zagreb</item>
      <item>Marija Posečak, OIB 74254982245, Siječanjska 4,10000 Zagreb</item>
    </izvorni_sadrzaj>
    <derivirana_varijabla naziv="DomainObject.Predmet.SudioniciListAdressOIB_1">
      <item>TIJELO I LICE d.o.o., OIB 03880301029, Slavka Batušića 3,10000 Zagreb</item>
      <item>FINA Regionalni centar Zagreb, OIB 85821130368, Trg svibanjskih žrtava 1995. 1,10000 Zagreb</item>
      <item>Marija Posečak, OIB 74254982245, Siječanjska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03880301029</item>
      <item>, OIB 85821130368</item>
      <item>, OIB 74254982245</item>
    </izvorni_sadrzaj>
    <derivirana_varijabla naziv="DomainObject.Predmet.SudioniciListNazivOIB_1">
      <item>, OIB 03880301029</item>
      <item>, OIB 85821130368</item>
      <item>, OIB 74254982245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2763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2016-05-17T07:13:00Z</dcterms:created>
  <dc:creator>Ivan Turčić</dc:creator>
  <cp:lastModifiedBy>Lovro Tomičić</cp:lastModifiedBy>
  <dcterms:modified xmlns:xsi="http://www.w3.org/2001/XMLSchema-instance" xsi:type="dcterms:W3CDTF">2016-05-17T07:18:00Z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