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848a" w14:paraId="18f848a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F3546A">
        <w:t>111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E029EA" w:rsidP="00E029EA" w:rsidR="00E029E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E029EA" w:rsidP="00E029EA" w:rsidR="00E029E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29EA" w:rsidP="00E029EA" w:rsidR="00E029E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E029EA" w:rsidP="00E029EA" w:rsidR="00E029E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E029EA" w:rsidP="00E029EA" w:rsidR="00E029E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C435A4" w:rsidP="00800C53" w:rsidR="00C435A4" w:rsidRPr="006E2E98">
      <w:pPr>
        <w:jc w:val="center"/>
        <w:rPr>
          <w:bCs/>
        </w:rPr>
      </w:pP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661E75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</w:t>
      </w:r>
      <w:r w:rsidR="005F10F0">
        <w:rPr>
          <w:rFonts w:cs="Times New Roman" w:hAnsi="Times New Roman" w:ascii="Times New Roman"/>
          <w:sz w:val="24"/>
          <w:szCs w:val="24"/>
        </w:rPr>
        <w:t>Salona 40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oznaka </w:t>
      </w:r>
      <w:r w:rsidR="005F10F0">
        <w:rPr>
          <w:rFonts w:cs="Times New Roman" w:hAnsi="Times New Roman" w:ascii="Times New Roman"/>
          <w:sz w:val="24"/>
          <w:szCs w:val="24"/>
        </w:rPr>
        <w:t>2</w:t>
      </w:r>
      <w:r w:rsidR="00C53FE8">
        <w:rPr>
          <w:rFonts w:cs="Times New Roman" w:hAnsi="Times New Roman" w:ascii="Times New Roman"/>
          <w:sz w:val="24"/>
          <w:szCs w:val="24"/>
        </w:rPr>
        <w:t>158</w:t>
      </w:r>
      <w:r w:rsidR="000E7427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ZD, ime </w:t>
      </w:r>
      <w:r w:rsidR="00C53FE8">
        <w:rPr>
          <w:rFonts w:cs="Times New Roman" w:hAnsi="Times New Roman" w:ascii="Times New Roman"/>
          <w:sz w:val="24"/>
          <w:szCs w:val="24"/>
        </w:rPr>
        <w:t>POJA</w:t>
      </w:r>
      <w:r w:rsidR="005F10F0">
        <w:rPr>
          <w:rFonts w:cs="Times New Roman" w:hAnsi="Times New Roman" w:ascii="Times New Roman"/>
          <w:sz w:val="24"/>
          <w:szCs w:val="24"/>
        </w:rPr>
        <w:t>, godina gradnje 2006</w:t>
      </w:r>
      <w:r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C53FE8">
        <w:rPr>
          <w:rFonts w:cs="Times New Roman" w:hAnsi="Times New Roman" w:ascii="Times New Roman"/>
          <w:sz w:val="24"/>
          <w:szCs w:val="24"/>
        </w:rPr>
        <w:t>MILLE NAVES d.o.o., Milna nullbb, 21405 Milna</w:t>
      </w:r>
      <w:r w:rsidR="00C53FE8" w:rsidRPr="006E2E98">
        <w:rPr>
          <w:rFonts w:cs="Times New Roman" w:hAnsi="Times New Roman" w:ascii="Times New Roman"/>
          <w:sz w:val="24"/>
          <w:szCs w:val="24"/>
        </w:rPr>
        <w:t>,</w:t>
      </w:r>
      <w:r w:rsidR="00C53FE8">
        <w:rPr>
          <w:rFonts w:cs="Times New Roman" w:hAnsi="Times New Roman" w:ascii="Times New Roman"/>
          <w:sz w:val="24"/>
          <w:szCs w:val="24"/>
        </w:rPr>
        <w:t xml:space="preserve"> OIB: 46325527414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C53FE8">
        <w:rPr>
          <w:rFonts w:cs="Times New Roman" w:hAnsi="Times New Roman" w:ascii="Times New Roman"/>
          <w:sz w:val="24"/>
          <w:szCs w:val="24"/>
        </w:rPr>
        <w:t>MILLE NAVES d.o.o., Milna nullbb, 21405 Milna</w:t>
      </w:r>
      <w:r w:rsidR="00E20A1B" w:rsidRPr="006E2E98">
        <w:rPr>
          <w:rFonts w:cs="Times New Roman" w:hAnsi="Times New Roman" w:ascii="Times New Roman"/>
          <w:sz w:val="24"/>
          <w:szCs w:val="24"/>
        </w:rPr>
        <w:t>,</w:t>
      </w:r>
      <w:r w:rsidR="00C53FE8">
        <w:rPr>
          <w:rFonts w:cs="Times New Roman" w:hAnsi="Times New Roman" w:ascii="Times New Roman"/>
          <w:sz w:val="24"/>
          <w:szCs w:val="24"/>
        </w:rPr>
        <w:t xml:space="preserve"> OIB: 46325527414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C53FE8">
        <w:rPr>
          <w:rFonts w:cs="Times New Roman" w:hAnsi="Times New Roman" w:ascii="Times New Roman"/>
          <w:sz w:val="24"/>
          <w:szCs w:val="24"/>
        </w:rPr>
        <w:t>173.158,46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C53FE8">
        <w:rPr>
          <w:rFonts w:cs="Times New Roman" w:hAnsi="Times New Roman" w:ascii="Times New Roman"/>
          <w:sz w:val="24"/>
          <w:szCs w:val="24"/>
        </w:rPr>
        <w:t>42790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C53FE8">
        <w:rPr>
          <w:rFonts w:cs="Times New Roman" w:hAnsi="Times New Roman" w:ascii="Times New Roman"/>
          <w:sz w:val="24"/>
          <w:szCs w:val="24"/>
        </w:rPr>
        <w:t>7722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C53FE8">
        <w:rPr>
          <w:rFonts w:cs="Times New Roman" w:hAnsi="Times New Roman" w:ascii="Times New Roman"/>
          <w:sz w:val="24"/>
          <w:szCs w:val="24"/>
        </w:rPr>
        <w:t>54.105,62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lastRenderedPageBreak/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C53FE8" w:rsidP="0023704C" w:rsidR="0023704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IGOR MATKOVIĆ, Kalčeva 22, 52100 Pula, OIB: 68126486981, IBAN: HR1423600003232359442</w:t>
      </w:r>
      <w:r w:rsidR="0023704C">
        <w:rPr>
          <w:rFonts w:cs="Times New Roman" w:hAnsi="Times New Roman" w:ascii="Times New Roman"/>
          <w:sz w:val="24"/>
          <w:szCs w:val="24"/>
        </w:rPr>
        <w:t>,</w:t>
      </w:r>
    </w:p>
    <w:p w:rsidRDefault="0023704C" w:rsidP="0023704C" w:rsidR="0023704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AKTIVA KAPITAL d.o.o., Marcani 131c, 52403 Gračišće, OIB: 60869680078, IBAN: HR3525000091101397861,</w:t>
      </w:r>
    </w:p>
    <w:p w:rsidRDefault="0023704C" w:rsidP="0023704C" w:rsidR="0023704C" w:rsidRPr="0023704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OCEAN ADVENTURE d.o.o., Gorička 6, 21000 Split, OIB: 67413692044, IBAN: HR4624840081107661533,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23704C" w:rsidP="00402BE1" w:rsidR="0023704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DORIS KURTELA MILOGLAV, Riječka 12A, 20000 Dubrovnik, OIB: 60037456682, IBAN: HR7824840083224229960,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661E75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211594">
        <w:t>4279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211594">
        <w:t>173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C53FE8">
        <w:t>MILLE NAVES d.o.o., Milna nullbb, 21405 Milna</w:t>
      </w:r>
      <w:r w:rsidR="00C53FE8" w:rsidRPr="006E2E98">
        <w:t>,</w:t>
      </w:r>
      <w:r w:rsidR="00C53FE8">
        <w:t xml:space="preserve"> OIB: 46325527414</w:t>
      </w:r>
      <w:r w:rsidR="00E20A1B" w:rsidRPr="006E2E98">
        <w:t>,</w:t>
      </w:r>
      <w:r w:rsidRPr="006E2E98">
        <w:t xml:space="preserve"> u iznosu od </w:t>
      </w:r>
      <w:r w:rsidR="00C53FE8">
        <w:t>227.264,06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</w:t>
      </w:r>
      <w:r w:rsidRPr="00303625">
        <w:lastRenderedPageBreak/>
        <w:t xml:space="preserve">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E029E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661E75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9A77BD" w:rsidR="009A77BD">
      <w:r w:rsidRPr="006E2E98">
        <w:t xml:space="preserve">                                              </w:t>
      </w:r>
      <w:r w:rsidR="000E7427">
        <w:t xml:space="preserve">                               </w:t>
      </w:r>
    </w:p>
    <w:p w:rsidRDefault="009A77BD" w:rsidP="009A77BD" w:rsidR="009A77BD">
      <w:r>
        <w:t>za točnost otpravka – ovlaštena službenica                                                  sutkinja</w:t>
      </w:r>
    </w:p>
    <w:p w:rsidRDefault="009A77BD" w:rsidP="009A77BD" w:rsidR="009A77B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9A77BD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E029E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0E7427" w:rsidP="000E7427" w:rsidR="000E7427" w:rsidRPr="006E2E98">
      <w:r w:rsidRPr="006E2E98">
        <w:t>DNA:</w:t>
      </w:r>
    </w:p>
    <w:p w:rsidRDefault="000E7427" w:rsidP="000E7427" w:rsidR="000E7427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0E7427" w:rsidP="000E7427" w:rsidR="000E7427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0E7427" w:rsidP="000E7427" w:rsidR="000E7427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0E7427" w:rsidP="000E7427" w:rsidR="000E7427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MILLE NAVES d.o.o., Milna nullbb, 21405 Milna</w:t>
      </w:r>
    </w:p>
    <w:p w:rsidRDefault="000E7427" w:rsidP="000E7427" w:rsidR="000E7427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0E7427" w:rsidP="000E7427" w:rsidR="000E7427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0E7427" w:rsidP="000E7427" w:rsidR="000E7427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F9750E" w:rsidP="000E7427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8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E029EA">
      <w:t>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F3546A">
      <w:t>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0E7427"/>
    <w:rsid w:val="001A2DD1"/>
    <w:rsid w:val="00211594"/>
    <w:rsid w:val="0023704C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86635"/>
    <w:rsid w:val="004C74F1"/>
    <w:rsid w:val="004C7672"/>
    <w:rsid w:val="00553BAB"/>
    <w:rsid w:val="00576B00"/>
    <w:rsid w:val="005B60AD"/>
    <w:rsid w:val="005D10FD"/>
    <w:rsid w:val="005F10F0"/>
    <w:rsid w:val="0065719A"/>
    <w:rsid w:val="00661E75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50698"/>
    <w:rsid w:val="00857670"/>
    <w:rsid w:val="00863BE5"/>
    <w:rsid w:val="008A50E3"/>
    <w:rsid w:val="008B41CC"/>
    <w:rsid w:val="008C6DB5"/>
    <w:rsid w:val="008F257B"/>
    <w:rsid w:val="008F26F1"/>
    <w:rsid w:val="0090746D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A77BD"/>
    <w:rsid w:val="009C5789"/>
    <w:rsid w:val="009C7359"/>
    <w:rsid w:val="009E68B2"/>
    <w:rsid w:val="00A241EB"/>
    <w:rsid w:val="00A62CF4"/>
    <w:rsid w:val="00A651E4"/>
    <w:rsid w:val="00A73D9A"/>
    <w:rsid w:val="00A97BCD"/>
    <w:rsid w:val="00AF4DFF"/>
    <w:rsid w:val="00C40725"/>
    <w:rsid w:val="00C435A4"/>
    <w:rsid w:val="00C53FE8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29EA"/>
    <w:rsid w:val="00E06A9D"/>
    <w:rsid w:val="00E100F1"/>
    <w:rsid w:val="00E15DDD"/>
    <w:rsid w:val="00E20A1B"/>
    <w:rsid w:val="00E323FE"/>
    <w:rsid w:val="00E32B4D"/>
    <w:rsid w:val="00E8758E"/>
    <w:rsid w:val="00EC6688"/>
    <w:rsid w:val="00ED5D2D"/>
    <w:rsid w:val="00F23DBF"/>
    <w:rsid w:val="00F3546A"/>
    <w:rsid w:val="00F855AB"/>
    <w:rsid w:val="00F9750E"/>
    <w:rsid w:val="00F97735"/>
    <w:rsid w:val="00FC36E8"/>
    <w:rsid w:val="00FC6A73"/>
    <w:rsid w:val="00FE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E029E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E029E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65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POJA</izvorni_sadrzaj>
    <derivirana_varijabla naziv="DomainObject.Primjedba_1">Brod POJA</derivirana_varijabla>
  </DomainObject.Primjedba>
  <DomainObject.Oznaka>
    <izvorni_sadrzaj>St-263/2016-115</izvorni_sadrzaj>
    <derivirana_varijabla naziv="DomainObject.Oznaka_1">St-263/2016-115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St-263/2016-115</izvorni_sadrzaj>
    <derivirana_varijabla naziv="DomainObject.PoslovniBrojDokumenta_1">St-263/2016-115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4919</properties:Characters>
  <properties:Lines>124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2017-10-24T09:26:00Z</dcterms:created>
  <dc:creator>Administrator</dc:creator>
  <cp:lastModifiedBy>Martina Kalmeta</cp:lastModifiedBy>
  <cp:lastPrinted>2017-10-30T10:32:00Z</cp:lastPrinted>
  <dcterms:modified xmlns:xsi="http://www.w3.org/2001/XMLSchema-instance" xsi:type="dcterms:W3CDTF">2017-10-31T07:15:00Z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St-263/2016-115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