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c322" w14:paraId="50bc322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1463E2"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AA26DA" w:rsidP="00AA26DA" w:rsidR="001463E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St-2323/2017</w:t>
      </w:r>
    </w:p>
    <w:p w:rsidRDefault="00AA26DA" w:rsidP="00A51B47" w:rsidR="00AA26D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1463E2" w:rsidP="00A51B47" w:rsidR="001463E2">
      <w:pPr>
        <w:jc w:val="center"/>
        <w:rPr>
          <w:rFonts w:hAnsi="Times New Roman" w:ascii="Times New Roman"/>
          <w:szCs w:val="24"/>
        </w:rPr>
      </w:pPr>
    </w:p>
    <w:p w:rsidRDefault="00AA26DA" w:rsidP="00AA26DA" w:rsidR="00AA26D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AA26DA" w:rsidP="00AA26DA" w:rsidR="00AA26DA">
      <w:pPr>
        <w:jc w:val="center"/>
        <w:rPr>
          <w:rFonts w:hAnsi="Times New Roman" w:ascii="Times New Roman"/>
          <w:szCs w:val="24"/>
        </w:rPr>
      </w:pPr>
    </w:p>
    <w:p w:rsidRDefault="001463E2" w:rsidP="00AA26DA" w:rsidR="001463E2">
      <w:pPr>
        <w:jc w:val="center"/>
        <w:rPr>
          <w:rFonts w:hAnsi="Times New Roman" w:ascii="Times New Roman"/>
          <w:szCs w:val="24"/>
        </w:rPr>
      </w:pPr>
    </w:p>
    <w:p w:rsidRDefault="00AA26DA" w:rsidP="00AA26DA" w:rsidR="00AA26D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Pr="003F239F">
        <w:rPr>
          <w:rFonts w:hAnsi="Times New Roman" w:ascii="Times New Roman"/>
          <w:szCs w:val="24"/>
        </w:rPr>
        <w:t>u stečajnom predmetu povodom zahtjeva FINANCIJSKE AGENCIJE, Regionalni centar Zagreb, Trg svibanjskih žrtava 1995 br. 1, OIB: 85821130368, za provedbu skraćenog stečajnog postupka nad dužnikom</w:t>
      </w:r>
      <w:r>
        <w:rPr>
          <w:rFonts w:hAnsi="Times New Roman" w:ascii="Times New Roman"/>
          <w:szCs w:val="24"/>
        </w:rPr>
        <w:t xml:space="preserve"> CASTRUM WINE &amp; MORE društvo s ograničenom odgovornošću za proizvodnju, trgovinu i usluge, Mala Jazbina (Grad Samobor), Mala Jazbina 25/I, OIB:  23908684988,</w:t>
      </w:r>
      <w:r w:rsidR="00A51B47">
        <w:rPr>
          <w:rFonts w:hAnsi="Times New Roman" w:ascii="Times New Roman"/>
          <w:szCs w:val="24"/>
        </w:rPr>
        <w:t xml:space="preserve"> kojeg zastupa punomoćnica Sonja Šoštar, odvjetnica, Samobor, Kleščićeva 7,</w:t>
      </w:r>
      <w:r>
        <w:rPr>
          <w:rFonts w:hAnsi="Times New Roman" w:ascii="Times New Roman"/>
          <w:szCs w:val="24"/>
        </w:rPr>
        <w:t xml:space="preserve"> dana </w:t>
      </w:r>
      <w:r w:rsidR="00D71D9C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>. stu</w:t>
      </w:r>
      <w:r w:rsidR="00A51B47">
        <w:rPr>
          <w:rFonts w:hAnsi="Times New Roman" w:ascii="Times New Roman"/>
          <w:szCs w:val="24"/>
        </w:rPr>
        <w:t>d</w:t>
      </w:r>
      <w:r>
        <w:rPr>
          <w:rFonts w:hAnsi="Times New Roman" w:ascii="Times New Roman"/>
          <w:szCs w:val="24"/>
        </w:rPr>
        <w:t xml:space="preserve">enoga  2017. 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1463E2" w:rsidP="00FF649E" w:rsidR="001463E2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>
      <w:pPr>
        <w:jc w:val="center"/>
        <w:rPr>
          <w:rFonts w:hAnsi="Times New Roman" w:ascii="Times New Roman"/>
          <w:szCs w:val="24"/>
        </w:rPr>
      </w:pPr>
    </w:p>
    <w:p w:rsidRDefault="001463E2" w:rsidP="00FF649E" w:rsidR="001463E2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AA26DA">
        <w:rPr>
          <w:rFonts w:hAnsi="Times New Roman" w:ascii="Times New Roman"/>
          <w:szCs w:val="24"/>
        </w:rPr>
        <w:t>CASTRUM WINE &amp; MORE društvo s ograničenom odgovornošću za proizvodnju, trgovinu i usluge, Mala Jazbina (Grad Samobor), Mala Jazbina 25/I, OIB:  23908684988</w:t>
      </w:r>
      <w:r w:rsidR="008445F5">
        <w:rPr>
          <w:rFonts w:hAnsi="Times New Roman" w:ascii="Times New Roman"/>
          <w:szCs w:val="24"/>
        </w:rPr>
        <w:t>.</w:t>
      </w:r>
    </w:p>
    <w:p w:rsidRDefault="007B2DBD" w:rsidP="00FF649E" w:rsidR="007B2DBD">
      <w:pPr>
        <w:ind w:firstLine="360"/>
        <w:jc w:val="both"/>
        <w:rPr>
          <w:rFonts w:hAnsi="Times New Roman" w:ascii="Times New Roman"/>
          <w:szCs w:val="24"/>
        </w:rPr>
      </w:pPr>
    </w:p>
    <w:p w:rsidRDefault="001463E2" w:rsidP="00FF649E" w:rsidR="001463E2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1463E2" w:rsidP="00FF649E" w:rsidR="001463E2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AA26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A26DA">
        <w:rPr>
          <w:rFonts w:hAnsi="Times New Roman" w:ascii="Times New Roman"/>
        </w:rPr>
        <w:t>U po</w:t>
      </w:r>
      <w:r w:rsidR="007B2DBD">
        <w:rPr>
          <w:rFonts w:hAnsi="Times New Roman" w:ascii="Times New Roman"/>
        </w:rPr>
        <w:t>dnesk</w:t>
      </w:r>
      <w:r w:rsidR="00AA26DA">
        <w:rPr>
          <w:rFonts w:hAnsi="Times New Roman" w:ascii="Times New Roman"/>
        </w:rPr>
        <w:t>u</w:t>
      </w:r>
      <w:r w:rsidR="007B2DBD">
        <w:rPr>
          <w:rFonts w:hAnsi="Times New Roman" w:ascii="Times New Roman"/>
        </w:rPr>
        <w:t xml:space="preserve">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092C31">
        <w:rPr>
          <w:rFonts w:hAnsi="Times New Roman" w:ascii="Times New Roman"/>
        </w:rPr>
        <w:t>27</w:t>
      </w:r>
      <w:r w:rsidR="00620912">
        <w:rPr>
          <w:rFonts w:hAnsi="Times New Roman" w:ascii="Times New Roman"/>
        </w:rPr>
        <w:t>.</w:t>
      </w:r>
      <w:r w:rsidR="00B770AC">
        <w:rPr>
          <w:rFonts w:hAnsi="Times New Roman" w:ascii="Times New Roman"/>
        </w:rPr>
        <w:t>11.2017. punomoćnik stečajnog dužnika</w:t>
      </w:r>
      <w:r w:rsidR="007B2DBD">
        <w:rPr>
          <w:rFonts w:hAnsi="Times New Roman" w:ascii="Times New Roman"/>
        </w:rPr>
        <w:t xml:space="preserve"> </w:t>
      </w:r>
      <w:r w:rsidR="00AA26DA">
        <w:rPr>
          <w:rFonts w:hAnsi="Times New Roman" w:ascii="Times New Roman"/>
        </w:rPr>
        <w:t>navodi da je dužnik podmirio svoje obveze prema poreznoj upravi a zbog kojih su bili u blokadi, tako da s danom 22.11.2017. na njegovom žiro-računu nema blokade, odnosno da društvo nema nepodmirenih obveze, pa predlaže da se ovaj skraćeni stečajni postupak obustavi. U privitku dostavlja Potvrdu Fine od 22.11.2017.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 xml:space="preserve">Potvrdu Fine od </w:t>
      </w:r>
      <w:r w:rsidR="00092C31">
        <w:rPr>
          <w:rFonts w:hAnsi="Times New Roman" w:ascii="Times New Roman"/>
        </w:rPr>
        <w:t>2</w:t>
      </w:r>
      <w:r w:rsidR="00AA26DA">
        <w:rPr>
          <w:rFonts w:hAnsi="Times New Roman" w:ascii="Times New Roman"/>
        </w:rPr>
        <w:t>2</w:t>
      </w:r>
      <w:r w:rsidR="00B770AC">
        <w:rPr>
          <w:rFonts w:hAnsi="Times New Roman" w:ascii="Times New Roman"/>
        </w:rPr>
        <w:t>.11.2017.</w:t>
      </w:r>
      <w:r w:rsidR="008445F5">
        <w:rPr>
          <w:rFonts w:hAnsi="Times New Roman" w:ascii="Times New Roman"/>
        </w:rPr>
        <w:t xml:space="preserve"> (lis</w:t>
      </w:r>
      <w:r w:rsidR="00092C31">
        <w:rPr>
          <w:rFonts w:hAnsi="Times New Roman" w:ascii="Times New Roman"/>
        </w:rPr>
        <w:t>t</w:t>
      </w:r>
      <w:r w:rsidR="008445F5">
        <w:rPr>
          <w:rFonts w:hAnsi="Times New Roman" w:ascii="Times New Roman"/>
        </w:rPr>
        <w:t xml:space="preserve"> </w:t>
      </w:r>
      <w:r w:rsidR="00B770AC">
        <w:rPr>
          <w:rFonts w:hAnsi="Times New Roman" w:ascii="Times New Roman"/>
        </w:rPr>
        <w:t>1</w:t>
      </w:r>
      <w:r w:rsidR="00AA26DA">
        <w:rPr>
          <w:rFonts w:hAnsi="Times New Roman" w:ascii="Times New Roman"/>
        </w:rPr>
        <w:t>4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utvrđeno je da je na računima i novčanim sredstvima dužnika na dan izdavanja potvrde evidentirano 0 dana neprekidne blokade odnosno ukupno </w:t>
      </w:r>
      <w:r w:rsidR="00AA26DA">
        <w:rPr>
          <w:rFonts w:hAnsi="Times New Roman" w:ascii="Times New Roman"/>
        </w:rPr>
        <w:t>180</w:t>
      </w:r>
      <w:r>
        <w:rPr>
          <w:rFonts w:hAnsi="Times New Roman" w:ascii="Times New Roman"/>
        </w:rPr>
        <w:t xml:space="preserve"> dana blokade u prethodni</w:t>
      </w:r>
      <w:r w:rsidR="00092C31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A51B47" w:rsidR="00276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lastRenderedPageBreak/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>
      <w:pPr>
        <w:jc w:val="both"/>
        <w:rPr>
          <w:rFonts w:hAnsi="Times New Roman" w:ascii="Times New Roman"/>
          <w:szCs w:val="24"/>
        </w:rPr>
      </w:pPr>
    </w:p>
    <w:p w:rsidRDefault="001463E2" w:rsidP="0027631B" w:rsidR="001463E2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D71D9C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</w:t>
      </w:r>
      <w:r w:rsidRPr="00D71D9C">
        <w:rPr>
          <w:rFonts w:hAnsi="Times New Roman" w:ascii="Times New Roman"/>
          <w:szCs w:val="24"/>
        </w:rPr>
        <w:t xml:space="preserve">Zagrebu </w:t>
      </w:r>
      <w:r w:rsidR="00D71D9C" w:rsidRPr="00D71D9C">
        <w:rPr>
          <w:rFonts w:hAnsi="Times New Roman" w:ascii="Times New Roman"/>
          <w:szCs w:val="24"/>
        </w:rPr>
        <w:t>30</w:t>
      </w:r>
      <w:r w:rsidR="00B770AC" w:rsidRPr="00D71D9C">
        <w:rPr>
          <w:rFonts w:hAnsi="Times New Roman" w:ascii="Times New Roman"/>
          <w:szCs w:val="24"/>
        </w:rPr>
        <w:t>. studenoga 2017.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1463E2" w:rsidP="000E29AD" w:rsidR="001463E2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154EEB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7B2DBD" w:rsidP="00E72152" w:rsidR="007B2DBD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154EEB" w:rsidP="00FF649E" w:rsidR="00154EEB">
      <w:pPr>
        <w:jc w:val="both"/>
        <w:rPr>
          <w:rFonts w:hAnsi="Times New Roman" w:ascii="Times New Roman"/>
          <w:szCs w:val="24"/>
        </w:rPr>
      </w:pPr>
    </w:p>
    <w:p w:rsidRDefault="00154EEB" w:rsidR="00154EEB" w:rsidRPr="00154EEB">
      <w:pPr>
        <w:ind w:left="4320"/>
        <w:rPr>
          <w:rFonts w:hAnsi="Times New Roman" w:ascii="Times New Roman"/>
        </w:rPr>
      </w:pPr>
      <w:r w:rsidRPr="00154EEB">
        <w:rPr>
          <w:rFonts w:hAnsi="Times New Roman" w:ascii="Times New Roman"/>
        </w:rPr>
        <w:t>Za točnost otpravka-ovlašteni službenik:</w:t>
      </w:r>
    </w:p>
    <w:p w:rsidRDefault="00154EEB" w:rsidR="00154EEB" w:rsidRPr="00154EEB">
      <w:pPr>
        <w:ind w:left="5040"/>
        <w:rPr>
          <w:rFonts w:hAnsi="Times New Roman" w:ascii="Times New Roman"/>
        </w:rPr>
      </w:pPr>
      <w:r w:rsidRPr="00154EEB">
        <w:rPr>
          <w:rFonts w:hAnsi="Times New Roman" w:ascii="Times New Roman"/>
        </w:rPr>
        <w:t xml:space="preserve">         (Katarina Babić)</w:t>
      </w:r>
    </w:p>
    <w:p w:rsidRDefault="00154EEB" w:rsidP="00FF649E" w:rsidR="00154EEB">
      <w:pPr>
        <w:jc w:val="both"/>
        <w:rPr>
          <w:rFonts w:hAnsi="Times New Roman" w:ascii="Times New Roman"/>
          <w:szCs w:val="24"/>
        </w:rPr>
      </w:pP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sectPr w:rsidSect="00A14624" w:rsidR="00E601F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E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AA26DA">
      <w:rPr>
        <w:rFonts w:hAnsi="Times New Roman" w:ascii="Times New Roman"/>
        <w:szCs w:val="24"/>
      </w:rPr>
      <w:t>2323</w:t>
    </w:r>
    <w:r w:rsidR="00B770AC">
      <w:rPr>
        <w:rFonts w:hAnsi="Times New Roman" w:ascii="Times New Roman"/>
        <w:szCs w:val="24"/>
      </w:rPr>
      <w:t>/2017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92C31"/>
    <w:rsid w:val="000E29AD"/>
    <w:rsid w:val="000F20EF"/>
    <w:rsid w:val="00110E51"/>
    <w:rsid w:val="001367DE"/>
    <w:rsid w:val="001435CC"/>
    <w:rsid w:val="001463E2"/>
    <w:rsid w:val="00154EEB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A158D"/>
    <w:rsid w:val="009A55D3"/>
    <w:rsid w:val="009B1A7D"/>
    <w:rsid w:val="009C2BFC"/>
    <w:rsid w:val="009C707D"/>
    <w:rsid w:val="009D0355"/>
    <w:rsid w:val="00A14624"/>
    <w:rsid w:val="00A51B47"/>
    <w:rsid w:val="00AA26DA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1D9C"/>
    <w:rsid w:val="00D75016"/>
    <w:rsid w:val="00DD3B85"/>
    <w:rsid w:val="00DE0999"/>
    <w:rsid w:val="00DE148A"/>
    <w:rsid w:val="00DE3D7D"/>
    <w:rsid w:val="00E35844"/>
    <w:rsid w:val="00E601F9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E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E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E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E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E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E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E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E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St-2323/2017</izvorni_sadrzaj>
    <derivirana_varijabla naziv="DomainObject.Predmet.OznakaBroj_1">St-2323/2017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CASTRUM WINE &amp; MORE d.o.o. zastupanog po punomoćniku Hrvoje Žignić; Sonja Šoštar</izvorni_sadrzaj>
    <derivirana_varijabla naziv="DomainObject.Predmet.ProtustrankaFormated_1">  CASTRUM WINE &amp; MORE d.o.o. zastupanog po punomoćniku Hrvoje Žignić; Sonja Šoštar</derivirana_varijabla>
  </DomainObject.Predmet.ProtustrankaFormated>
  <DomainObject.Predmet.ProtustrankaFormatedOIB>
    <izvorni_sadrzaj>  CASTRUM WINE &amp; MORE d.o.o., OIB 23908684988 zastupanog po punomoćniku Hrvoje Žignić; Sonja Šoštar</izvorni_sadrzaj>
    <derivirana_varijabla naziv="DomainObject.Predmet.ProtustrankaFormatedOIB_1">  CASTRUM WINE &amp; MORE d.o.o., OIB 23908684988 zastupanog po punomoćniku Hrvoje Žignić; Sonja Šoštar</derivirana_varijabla>
  </DomainObject.Predmet.ProtustrankaFormatedOIB>
  <DomainObject.Predmet.ProtustrankaFormatedWithAdress>
    <izvorni_sadrzaj> CASTRUM WINE &amp; MORE d.o.o., Mala Jazbina 25/I, 10432 Mala Jazbina zastupanog po punomoćniku Hrvoje Žignić; Sonja Šoštar</izvorni_sadrzaj>
    <derivirana_varijabla naziv="DomainObject.Predmet.ProtustrankaFormatedWithAdress_1"> CASTRUM WINE &amp; MORE d.o.o., Mala Jazbina 25/I, 10432 Mala Jazbina zastupanog po punomoćniku Hrvoje Žignić; Sonja Šoštar</derivirana_varijabla>
  </DomainObject.Predmet.ProtustrankaFormatedWithAdress>
  <DomainObject.Predmet.ProtustrankaFormatedWithAdressOIB>
    <izvorni_sadrzaj> CASTRUM WINE &amp; MORE d.o.o., OIB 23908684988, Mala Jazbina 25/I, 10432 Mala Jazbina zastupanog po punomoćniku Hrvoje Žignić; Sonja Šoštar</izvorni_sadrzaj>
    <derivirana_varijabla naziv="DomainObject.Predmet.ProtustrankaFormatedWithAdressOIB_1"> CASTRUM WINE &amp; MORE d.o.o., OIB 23908684988, Mala Jazbina 25/I, 10432 Mala Jazbina zastupanog po punomoćniku Hrvoje Žignić; Sonja Šoštar</derivirana_varijabla>
  </DomainObject.Predmet.ProtustrankaFormatedWithAdressOIB>
  <DomainObject.Predmet.ProtustrankaWithAdress>
    <izvorni_sadrzaj>CASTRUM WINE &amp; MORE d.o.o. Mala Jazbina 25/I, 10432 Mala Jazbina</izvorni_sadrzaj>
    <derivirana_varijabla naziv="DomainObject.Predmet.ProtustrankaWithAdress_1">CASTRUM WINE &amp; MORE d.o.o. Mala Jazbina 25/I, 10432 Mala Jazbina</derivirana_varijabla>
  </DomainObject.Predmet.ProtustrankaWithAdress>
  <DomainObject.Predmet.ProtustrankaWithAdressOIB>
    <izvorni_sadrzaj>CASTRUM WINE &amp; MORE d.o.o., OIB 23908684988, Mala Jazbina 25/I, 10432 Mala Jazbina</izvorni_sadrzaj>
    <derivirana_varijabla naziv="DomainObject.Predmet.ProtustrankaWithAdressOIB_1">CASTRUM WINE &amp; MORE d.o.o., OIB 23908684988, Mala Jazbina 25/I, 10432 Mala Jazbina</derivirana_varijabla>
  </DomainObject.Predmet.ProtustrankaWithAdressOIB>
  <DomainObject.Predmet.ProtustrankaNazivFormated>
    <izvorni_sadrzaj>CASTRUM WINE &amp; MORE d.o.o.</izvorni_sadrzaj>
    <derivirana_varijabla naziv="DomainObject.Predmet.ProtustrankaNazivFormated_1">CASTRUM WINE &amp; MORE d.o.o.</derivirana_varijabla>
  </DomainObject.Predmet.ProtustrankaNazivFormated>
  <DomainObject.Predmet.ProtustrankaNazivFormatedOIB>
    <izvorni_sadrzaj>CASTRUM WINE &amp; MORE d.o.o., OIB 23908684988</izvorni_sadrzaj>
    <derivirana_varijabla naziv="DomainObject.Predmet.ProtustrankaNazivFormatedOIB_1">CASTRUM WINE &amp; MORE d.o.o., OIB 23908684988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CASTRUM WINE &amp; MORE d.o.o. zastupanog po punomoćniku Hrvoje Žignić; Sonja Šoštar</item>
    </izvorni_sadrzaj>
    <derivirana_varijabla naziv="DomainObject.Predmet.ProtuStrankaListFormated_1">
      <item>CASTRUM WINE &amp; MORE d.o.o. zastupanog po punomoćniku Hrvoje Žignić; Sonja Šoštar</item>
    </derivirana_varijabla>
  </DomainObject.Predmet.ProtuStrankaListFormated>
  <DomainObject.Predmet.ProtuStrankaListFormatedOIB>
    <izvorni_sadrzaj>
      <item>CASTRUM WINE &amp; MORE d.o.o., OIB 23908684988 zastupanog po punomoćniku Hrvoje Žignić; Sonja Šoštar</item>
    </izvorni_sadrzaj>
    <derivirana_varijabla naziv="DomainObject.Predmet.ProtuStrankaListFormatedOIB_1">
      <item>CASTRUM WINE &amp; MORE d.o.o., OIB 23908684988 zastupanog po punomoćniku Hrvoje Žignić; Sonja Šoštar</item>
    </derivirana_varijabla>
  </DomainObject.Predmet.ProtuStrankaListFormatedOIB>
  <DomainObject.Predmet.ProtuStrankaListFormatedWithAdress>
    <izvorni_sadrzaj>
      <item>CASTRUM WINE &amp; MORE d.o.o., Mala Jazbina 25/I, 10432 Mala Jazbina zastupanog po punomoćniku Hrvoje Žignić; Sonja Šoštar</item>
    </izvorni_sadrzaj>
    <derivirana_varijabla naziv="DomainObject.Predmet.ProtuStrankaListFormatedWithAdress_1">
      <item>CASTRUM WINE &amp; MORE d.o.o., Mala Jazbina 25/I, 10432 Mala Jazbina zastupanog po punomoćniku Hrvoje Žignić; Sonja Šoštar</item>
    </derivirana_varijabla>
  </DomainObject.Predmet.ProtuStrankaListFormatedWithAdress>
  <DomainObject.Predmet.ProtuStrankaListFormatedWithAdressOIB>
    <izvorni_sadrzaj>
      <item>CASTRUM WINE &amp; MORE d.o.o., OIB 23908684988, Mala Jazbina 25/I, 10432 Mala Jazbina zastupanog po punomoćniku Hrvoje Žignić; Sonja Šoštar</item>
    </izvorni_sadrzaj>
    <derivirana_varijabla naziv="DomainObject.Predmet.ProtuStrankaListFormatedWithAdressOIB_1">
      <item>CASTRUM WINE &amp; MORE d.o.o., OIB 23908684988, Mala Jazbina 25/I, 10432 Mala Jazbina zastupanog po punomoćniku Hrvoje Žignić; Sonja Šoštar</item>
    </derivirana_varijabla>
  </DomainObject.Predmet.ProtuStrankaListFormatedWithAdressOIB>
  <DomainObject.Predmet.ProtuStrankaListNazivFormated>
    <izvorni_sadrzaj>
      <item>CASTRUM WINE &amp; MORE d.o.o.</item>
    </izvorni_sadrzaj>
    <derivirana_varijabla naziv="DomainObject.Predmet.ProtuStrankaListNazivFormated_1">
      <item>CASTRUM WINE &amp; MORE d.o.o.</item>
    </derivirana_varijabla>
  </DomainObject.Predmet.ProtuStrankaListNazivFormated>
  <DomainObject.Predmet.ProtuStrankaListNazivFormatedOIB>
    <izvorni_sadrzaj>
      <item>CASTRUM WINE &amp; MORE d.o.o., OIB 23908684988</item>
    </izvorni_sadrzaj>
    <derivirana_varijabla naziv="DomainObject.Predmet.ProtuStrankaListNazivFormatedOIB_1">
      <item>CASTRUM WINE &amp; MORE d.o.o., OIB 23908684988</item>
    </derivirana_varijabla>
  </DomainObject.Predmet.ProtuStrankaListNazivFormatedOIB>
  <DomainObject.Predmet.OstaliListFormated>
    <izvorni_sadrzaj>
      <item>Hrvoje Žignić punomoćnik sudionika u postupku CASTRUM WINE &amp; MORE d.o.o.</item>
      <item>Sonja Šoštar punomoćnik sudionika u postupku CASTRUM WINE &amp; MORE d.o.o.</item>
    </izvorni_sadrzaj>
    <derivirana_varijabla naziv="DomainObject.Predmet.OstaliListFormated_1">
      <item>Hrvoje Žignić punomoćnik sudionika u postupku CASTRUM WINE &amp; MORE d.o.o.</item>
      <item>Sonja Šoštar punomoćnik sudionika u postupku CASTRUM WINE &amp; MORE d.o.o.</item>
    </derivirana_varijabla>
  </DomainObject.Predmet.OstaliListFormated>
  <DomainObject.Predmet.OstaliListFormatedOIB>
    <izvorni_sadrzaj>
      <item>Hrvoje Žignić, OIB 47225770751 punomoćnik sudionika u postupku CASTRUM WINE &amp; MORE d.o.o.</item>
      <item>Sonja Šoštar punomoćnik sudionika u postupku CASTRUM WINE &amp; MORE d.o.o.</item>
    </izvorni_sadrzaj>
    <derivirana_varijabla naziv="DomainObject.Predmet.OstaliListFormatedOIB_1">
      <item>Hrvoje Žignić, OIB 47225770751 punomoćnik sudionika u postupku CASTRUM WINE &amp; MORE d.o.o.</item>
      <item>Sonja Šoštar punomoćnik sudionika u postupku CASTRUM WINE &amp; MORE d.o.o.</item>
    </derivirana_varijabla>
  </DomainObject.Predmet.OstaliListFormatedOIB>
  <DomainObject.Predmet.OstaliListFormatedWithAdress>
    <izvorni_sadrzaj>
      <item>Hrvoje Žignić, Mala Jazbina 25i, 10432 Mala Jazbina punomoćnik sudionika u postupku CASTRUM WINE &amp; MORE d.o.o.</item>
      <item>Sonja Šoštar, Kleščićeva 7, 10430 Samobor punomoćnik sudionika u postupku CASTRUM WINE &amp; MORE d.o.o.</item>
    </izvorni_sadrzaj>
    <derivirana_varijabla naziv="DomainObject.Predmet.OstaliListFormatedWithAdress_1">
      <item>Hrvoje Žignić, Mala Jazbina 25i, 10432 Mala Jazbina punomoćnik sudionika u postupku CASTRUM WINE &amp; MORE d.o.o.</item>
      <item>Sonja Šoštar, Kleščićeva 7, 10430 Samobor punomoćnik sudionika u postupku CASTRUM WINE &amp; MORE d.o.o.</item>
    </derivirana_varijabla>
  </DomainObject.Predmet.OstaliListFormatedWithAdress>
  <DomainObject.Predmet.OstaliListFormatedWithAdressOIB>
    <izvorni_sadrzaj>
      <item>Hrvoje Žignić, OIB 47225770751, Mala Jazbina 25i, 10432 Mala Jazbina punomoćnik sudionika u postupku CASTRUM WINE &amp; MORE d.o.o.</item>
      <item>Sonja Šoštar, Kleščićeva 7, 10430 Samobor punomoćnik sudionika u postupku CASTRUM WINE &amp; MORE d.o.o.</item>
    </izvorni_sadrzaj>
    <derivirana_varijabla naziv="DomainObject.Predmet.OstaliListFormatedWithAdressOIB_1">
      <item>Hrvoje Žignić, OIB 47225770751, Mala Jazbina 25i, 10432 Mala Jazbina punomoćnik sudionika u postupku CASTRUM WINE &amp; MORE d.o.o.</item>
      <item>Sonja Šoštar, Kleščićeva 7, 10430 Samobor punomoćnik sudionika u postupku CASTRUM WINE &amp; MORE d.o.o.</item>
    </derivirana_varijabla>
  </DomainObject.Predmet.OstaliListFormatedWithAdressOIB>
  <DomainObject.Predmet.OstaliListNazivFormated>
    <izvorni_sadrzaj>
      <item>Hrvoje Žignić</item>
      <item>Sonja Šoštar</item>
    </izvorni_sadrzaj>
    <derivirana_varijabla naziv="DomainObject.Predmet.OstaliListNazivFormated_1">
      <item>Hrvoje Žignić</item>
      <item>Sonja Šoštar</item>
    </derivirana_varijabla>
  </DomainObject.Predmet.OstaliListNazivFormated>
  <DomainObject.Predmet.OstaliListNazivFormatedOIB>
    <izvorni_sadrzaj>
      <item>Hrvoje Žignić, OIB 47225770751</item>
      <item>Sonja Šoštar</item>
    </izvorni_sadrzaj>
    <derivirana_varijabla naziv="DomainObject.Predmet.OstaliListNazivFormatedOIB_1">
      <item>Hrvoje Žignić, OIB 47225770751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CASTRUM WINE &amp; MORE d.o.o.</izvorni_sadrzaj>
    <derivirana_varijabla naziv="DomainObject.Predmet.ProtustrankaIDrugi_1">CASTRUM WINE &amp; MORE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CASTRUM WINE &amp; MORE d.o.o., OIB 23908684988, Mala Jazbina 25/I, 10432 Mala Jazbina</izvorni_sadrzaj>
    <derivirana_varijabla naziv="DomainObject.Predmet.ProtustrankaIDrugiAdressOIB_1">CASTRUM WINE &amp; MORE d.o.o., OIB 23908684988, Mala Jazbina 25/I, 10432 Mala Jazbina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CASTRUM WINE &amp; MORE d.o.o.</item>
      <item>Hrvoje Žignić</item>
      <item>Sonja Šoštar</item>
    </izvorni_sadrzaj>
    <derivirana_varijabla naziv="DomainObject.Predmet.SudioniciListNaziv_1">
      <item>FINA Regionalni centar Zagreb</item>
      <item>CASTRUM WINE &amp; MORE d.o.o.</item>
      <item>Hrvoje Žignić</item>
      <item>Sonja Šoštar</item>
    </derivirana_varijabla>
  </DomainObject.Predmet.SudioniciListNaziv>
  <DomainObject.Predmet.SudioniciListAdressOIB>
    <izvorni_sadrzaj>
      <item>FINA Regionalni centar Zagreb, OIB 85821130368, Trg svibanjskih žrtava 1995.1,10000 Zagreb</item>
      <item>CASTRUM WINE &amp; MORE d.o.o., OIB 23908684988, Mala Jazbina 25/I,10432 Mala Jazbina</item>
      <item>Hrvoje Žignić, OIB 47225770751, Mala Jazbina 25i,10432 Mala Jazbina</item>
      <item>Sonja Šoštar, Kleščićeva 7,10430 Samobor</item>
    </izvorni_sadrzaj>
    <derivirana_varijabla naziv="DomainObject.Predmet.SudioniciListAdressOIB_1">
      <item>FINA Regionalni centar Zagreb, OIB 85821130368, Trg svibanjskih žrtava 1995.1,10000 Zagreb</item>
      <item>CASTRUM WINE &amp; MORE d.o.o., OIB 23908684988, Mala Jazbina 25/I,10432 Mala Jazbina</item>
      <item>Hrvoje Žignić, OIB 47225770751, Mala Jazbina 25i,10432 Mala Jazbina</item>
      <item>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23908684988</item>
      <item>, OIB 47225770751</item>
      <item>, OIB null</item>
    </izvorni_sadrzaj>
    <derivirana_varijabla naziv="DomainObject.Predmet.SudioniciListNazivOIB_1">
      <item>, OIB 85821130368</item>
      <item>, OIB 23908684988</item>
      <item>, OIB 47225770751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2239</properties:Characters>
  <properties:Lines>67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2017-11-28T13:42:00Z</dcterms:created>
  <dc:creator>kbabic</dc:creator>
  <cp:lastModifiedBy>Katarina Babić</cp:lastModifiedBy>
  <cp:lastPrinted>2017-11-30T08:14:00Z</cp:lastPrinted>
  <dcterms:modified xmlns:xsi="http://www.w3.org/2001/XMLSchema-instance" xsi:type="dcterms:W3CDTF">2017-11-30T08:14:00Z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