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f31d" w14:paraId="43bf31d" w:rsidRDefault="0077479F" w:rsidP="0077479F" w:rsidR="0077479F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7479F" w:rsidP="0077479F" w:rsidR="007747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7479F" w:rsidP="0077479F" w:rsidR="0077479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7479F" w:rsidP="0077479F" w:rsidR="0077479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77479F" w:rsidP="0077479F" w:rsidR="0077479F">
      <w:pPr>
        <w:rPr>
          <w:rFonts w:cs="Times New Roman"/>
        </w:rPr>
      </w:pPr>
    </w:p>
    <w:p w:rsidRDefault="0077479F" w:rsidP="0077479F" w:rsidR="0077479F">
      <w:pPr>
        <w:rPr>
          <w:rFonts w:cs="Times New Roman"/>
        </w:rPr>
      </w:pPr>
    </w:p>
    <w:p w:rsidRDefault="0077479F" w:rsidP="0077479F" w:rsidR="0077479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77479F" w:rsidP="0077479F" w:rsidR="0077479F">
      <w:pPr>
        <w:spacing w:after="0"/>
        <w:jc w:val="center"/>
        <w:rPr>
          <w:rFonts w:cs="Times New Roman"/>
        </w:rPr>
      </w:pPr>
    </w:p>
    <w:p w:rsidRDefault="0077479F" w:rsidP="0077479F" w:rsidR="0077479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7479F" w:rsidP="0077479F" w:rsidR="0077479F">
      <w:pPr>
        <w:spacing w:after="0"/>
        <w:jc w:val="center"/>
        <w:rPr>
          <w:rFonts w:cs="Times New Roman"/>
        </w:rPr>
      </w:pPr>
    </w:p>
    <w:p w:rsidRDefault="0077479F" w:rsidP="0077479F" w:rsidR="0077479F">
      <w:pPr>
        <w:spacing w:after="0"/>
        <w:jc w:val="center"/>
        <w:rPr>
          <w:rFonts w:cs="Times New Roman"/>
        </w:rPr>
      </w:pPr>
    </w:p>
    <w:p w:rsidRDefault="0077479F" w:rsidP="0077479F" w:rsidR="007747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GRAHOVEC TIM j.d.o.o., OIB: 27071748815 sa sjedištem u Bana Josipa Jelačića 55, 40000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, 30. prosinca 2016.</w:t>
      </w:r>
    </w:p>
    <w:p w:rsidRDefault="0077479F" w:rsidP="0077479F" w:rsidR="0077479F">
      <w:pPr>
        <w:spacing w:after="0"/>
        <w:ind w:firstLine="708"/>
        <w:jc w:val="both"/>
        <w:rPr>
          <w:rFonts w:cs="Times New Roman"/>
        </w:rPr>
      </w:pPr>
    </w:p>
    <w:p w:rsidRDefault="0077479F" w:rsidP="0077479F" w:rsidR="0077479F">
      <w:pPr>
        <w:spacing w:after="0"/>
        <w:ind w:firstLine="708"/>
        <w:jc w:val="both"/>
        <w:rPr>
          <w:rFonts w:cs="Times New Roman"/>
        </w:rPr>
      </w:pPr>
    </w:p>
    <w:p w:rsidRDefault="0077479F" w:rsidP="0077479F" w:rsidR="0077479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77479F" w:rsidP="0077479F" w:rsidR="0077479F">
      <w:pPr>
        <w:spacing w:after="0"/>
        <w:jc w:val="center"/>
        <w:rPr>
          <w:rFonts w:cs="Times New Roman"/>
        </w:rPr>
      </w:pPr>
    </w:p>
    <w:p w:rsidRDefault="0077479F" w:rsidP="0077479F" w:rsidR="0077479F">
      <w:pPr>
        <w:spacing w:after="0"/>
        <w:jc w:val="center"/>
        <w:rPr>
          <w:rFonts w:cs="Times New Roman"/>
        </w:rPr>
      </w:pPr>
    </w:p>
    <w:p w:rsidRDefault="0077479F" w:rsidP="0077479F" w:rsidR="007747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GRAHOVEC TIM j.d.o.o., OIB: 27071748815 sa sjedištem u Bana Josipa Jelačića 55, 40000 </w:t>
      </w:r>
      <w:proofErr w:type="spellStart"/>
      <w:r>
        <w:rPr>
          <w:rFonts w:cs="Times New Roman"/>
        </w:rPr>
        <w:t>Mačkovec</w:t>
      </w:r>
      <w:proofErr w:type="spellEnd"/>
      <w:r>
        <w:rPr>
          <w:rFonts w:cs="Times New Roman"/>
        </w:rPr>
        <w:t>.</w:t>
      </w:r>
    </w:p>
    <w:p w:rsidRDefault="0077479F" w:rsidP="0077479F" w:rsidR="0077479F">
      <w:pPr>
        <w:pStyle w:val="Odlomakpopisa"/>
        <w:spacing w:after="0"/>
        <w:ind w:firstLine="0" w:left="1647"/>
        <w:rPr>
          <w:rFonts w:cs="Times New Roman"/>
        </w:rPr>
      </w:pPr>
    </w:p>
    <w:p w:rsidRDefault="0077479F" w:rsidP="0077479F" w:rsidR="007747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>
        <w:rPr>
          <w:rFonts w:cs="Times New Roman"/>
        </w:rPr>
        <w:t xml:space="preserve"> 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>, OIB: 29389899347, Travnička 26, 40000 Čakovec</w:t>
      </w:r>
      <w:r>
        <w:rPr>
          <w:rFonts w:cs="Times New Roman"/>
        </w:rPr>
        <w:t>.</w:t>
      </w:r>
    </w:p>
    <w:p w:rsidRDefault="0077479F" w:rsidP="0077479F" w:rsidR="007747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77479F" w:rsidP="0077479F" w:rsidR="007747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77479F" w:rsidP="0077479F" w:rsidR="0077479F">
      <w:pPr>
        <w:pStyle w:val="Odlomakpopisa"/>
        <w:spacing w:after="0"/>
        <w:ind w:firstLine="0" w:left="1647"/>
        <w:rPr>
          <w:rFonts w:cs="Times New Roman"/>
        </w:rPr>
      </w:pPr>
    </w:p>
    <w:p w:rsidRDefault="0077479F" w:rsidP="0077479F" w:rsidR="007747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77479F" w:rsidP="0077479F" w:rsidR="0077479F">
      <w:pPr>
        <w:jc w:val="center"/>
        <w:rPr>
          <w:rFonts w:cs="Times New Roman"/>
        </w:rPr>
      </w:pPr>
    </w:p>
    <w:p w:rsidRDefault="0077479F" w:rsidP="0077479F" w:rsidR="0077479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7479F" w:rsidP="0077479F" w:rsidR="007747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16</w:t>
      </w:r>
      <w:r>
        <w:rPr>
          <w:rFonts w:cs="Times New Roman"/>
        </w:rPr>
        <w:t xml:space="preserve">. kolovoza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7479F" w:rsidP="0077479F" w:rsidR="0077479F">
      <w:pPr>
        <w:spacing w:after="0"/>
        <w:rPr>
          <w:rFonts w:cs="Times New Roman"/>
        </w:rPr>
      </w:pPr>
    </w:p>
    <w:p w:rsidRDefault="0077479F" w:rsidP="0077479F" w:rsidR="0077479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7479F" w:rsidP="0077479F" w:rsidR="0077479F">
      <w:pPr>
        <w:jc w:val="both"/>
        <w:rPr>
          <w:rFonts w:cs="Times New Roman"/>
        </w:rPr>
      </w:pPr>
    </w:p>
    <w:p w:rsidRDefault="0077479F" w:rsidP="0077479F" w:rsidR="0077479F">
      <w:pPr>
        <w:jc w:val="both"/>
        <w:rPr>
          <w:rFonts w:cs="Times New Roman"/>
        </w:rPr>
      </w:pPr>
    </w:p>
    <w:p w:rsidRDefault="0077479F" w:rsidP="0077479F" w:rsidR="0077479F">
      <w:pPr>
        <w:jc w:val="center"/>
        <w:rPr>
          <w:rFonts w:cs="Times New Roman"/>
        </w:rPr>
      </w:pPr>
      <w:r>
        <w:rPr>
          <w:rFonts w:cs="Times New Roman"/>
        </w:rPr>
        <w:t>U Varaždin, 30. prosinca 2016.</w:t>
      </w:r>
    </w:p>
    <w:p w:rsidRDefault="0077479F" w:rsidP="0077479F" w:rsidR="0077479F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77479F" w:rsidP="0077479F" w:rsidR="0077479F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77479F" w:rsidP="0077479F" w:rsidR="0077479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1733F4">
        <w:rPr>
          <w:rFonts w:cs="Times New Roman"/>
        </w:rPr>
        <w:t>, v.r.</w:t>
      </w:r>
    </w:p>
    <w:p w:rsidRDefault="0077479F" w:rsidP="0077479F" w:rsidR="0077479F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77479F" w:rsidP="0077479F" w:rsidR="0077479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77479F" w:rsidP="0077479F" w:rsidR="0077479F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77479F" w:rsidP="0077479F" w:rsidR="0077479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77479F" w:rsidP="0077479F" w:rsidR="0077479F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7479F" w:rsidP="0077479F" w:rsidR="0077479F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77479F" w:rsidP="0077479F" w:rsidR="0077479F">
      <w:pPr>
        <w:spacing w:after="0"/>
        <w:jc w:val="both"/>
        <w:rPr>
          <w:rFonts w:cs="Times New Roman"/>
        </w:rPr>
      </w:pPr>
    </w:p>
    <w:p w:rsidRDefault="0077479F" w:rsidP="0077479F" w:rsidR="0077479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7479F" w:rsidP="0077479F" w:rsidR="0077479F">
      <w:pPr>
        <w:spacing w:after="0"/>
        <w:rPr>
          <w:rFonts w:cs="Times New Roman"/>
        </w:rPr>
      </w:pPr>
    </w:p>
    <w:p w:rsidRDefault="0077479F" w:rsidP="0077479F" w:rsidR="007747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77479F" w:rsidP="0077479F" w:rsidR="007747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GRAHOVEC TIM j.d.o.o., Bana Josipa Jelačića 55, 40000 </w:t>
      </w:r>
      <w:proofErr w:type="spellStart"/>
      <w:r>
        <w:rPr>
          <w:rFonts w:cs="Times New Roman"/>
        </w:rPr>
        <w:t>Mačkovec</w:t>
      </w:r>
      <w:proofErr w:type="spellEnd"/>
    </w:p>
    <w:p w:rsidRDefault="0077479F" w:rsidP="0077479F" w:rsidR="007747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/>
        </w:rPr>
        <w:t xml:space="preserve">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>, Travnička 26, 40000 Čakovec</w:t>
      </w:r>
    </w:p>
    <w:p w:rsidRDefault="0077479F" w:rsidP="0077479F" w:rsidR="007747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77479F" w:rsidP="0077479F" w:rsidR="0077479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Ispostava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77479F" w:rsidP="0077479F" w:rsidR="007747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 i nakon pravomoćnosti</w:t>
      </w:r>
    </w:p>
    <w:p w:rsidRDefault="0077479F" w:rsidP="0077479F" w:rsidR="007747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7479F" w:rsidP="0077479F" w:rsidR="0077479F">
      <w:pPr>
        <w:spacing w:after="0"/>
        <w:ind w:left="720"/>
        <w:jc w:val="both"/>
        <w:rPr>
          <w:rFonts w:cs="Times New Roman"/>
        </w:rPr>
      </w:pPr>
    </w:p>
    <w:p w:rsidRDefault="0077479F" w:rsidP="0077479F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7DA" w:rsidP="00537B78" w:rsidR="007177DA">
      <w:r>
        <w:separator/>
      </w:r>
    </w:p>
  </w:endnote>
  <w:endnote w:id="0" w:type="continuationSeparator">
    <w:p w:rsidRDefault="007177DA" w:rsidP="00537B78" w:rsidR="0071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7DA" w:rsidP="00537B78" w:rsidR="007177DA">
      <w:r>
        <w:separator/>
      </w:r>
    </w:p>
  </w:footnote>
  <w:footnote w:id="0" w:type="continuationSeparator">
    <w:p w:rsidRDefault="007177DA" w:rsidP="00537B78" w:rsidR="00717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79F" w:rsidR="008333A9">
    <w:pPr>
      <w:pStyle w:val="Zaglavlje"/>
    </w:pPr>
    <w:r>
      <w:rPr>
        <w:rStyle w:val="PozadinaSvijetloCrvena"/>
        <w:shd w:fill="auto" w:color="auto" w:val="clear"/>
      </w:rPr>
      <w:t>Poslovni broj: 5 St-973/16-4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9B40F7"/>
    <w:multiLevelType w:val="hybridMultilevel"/>
    <w:tmpl w:val="19AE76CE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DAF21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3F4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D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79F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37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St-973/2016-4</izvorni_sadrzaj>
    <derivirana_varijabla naziv="DomainObject.Oznaka_1">St-973/2016-4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stečajnoga postupka</izvorni_sadrzaj>
    <derivirana_varijabla naziv="DomainObject.Predmet.Opis_1">zahtjev za provedbu skraćenog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GRAHOVEC TIM jednostavno društvo s ograničenom odgovornošću za trgovinu i usluge</izvorni_sadrzaj>
    <derivirana_varijabla naziv="DomainObject.Predmet.ProtustrankaFormated_1">  GRAHOVEC TIM jednostavno društvo s ograničenom odgovornošću za trgovinu i usluge</derivirana_varijabla>
  </DomainObject.Predmet.ProtustrankaFormated>
  <DomainObject.Predmet.ProtustrankaFormatedOIB>
    <izvorni_sadrzaj>  GRAHOVEC TIM jednostavno društvo s ograničenom odgovornošću za trgovinu i usluge, OIB 27071748815</izvorni_sadrzaj>
    <derivirana_varijabla naziv="DomainObject.Predmet.ProtustrankaFormatedOIB_1">  GRAHOVEC TIM jednostavno društvo s ograničenom odgovornošću za trgovinu i usluge, OIB 27071748815</derivirana_varijabla>
  </DomainObject.Predmet.ProtustrankaFormatedOIB>
  <DomainObject.Predmet.ProtustrankaFormatedWithAdress>
    <izvorni_sadrzaj> GRAHOVEC TIM jednostavno društvo s ograničenom odgovornošću za trgovinu i usluge, Bana Josipa Jelačića 55, 40000 Mačkovec</izvorni_sadrzaj>
    <derivirana_varijabla naziv="DomainObject.Predmet.ProtustrankaFormatedWithAdress_1"> GRAHOVEC TIM jednostavno društvo s ograničenom odgovornošću za trgovinu i usluge, Bana Josipa Jelačića 55, 40000 Mačkovec</derivirana_varijabla>
  </DomainObject.Predmet.ProtustrankaFormatedWithAdress>
  <DomainObject.Predmet.ProtustrankaFormatedWithAdressOIB>
    <izvorni_sadrzaj> GRAHOVEC TIM jednostavno društvo s ograničenom odgovornošću za trgovinu i usluge, OIB 27071748815, Bana Josipa Jelačića 55, 40000 Mačkovec</izvorni_sadrzaj>
    <derivirana_varijabla naziv="DomainObject.Predmet.ProtustrankaFormatedWithAdressOIB_1"> GRAHOVEC TIM jednostavno društvo s ograničenom odgovornošću za trgovinu i usluge, OIB 27071748815, Bana Josipa Jelačića 55, 40000 Mačkovec</derivirana_varijabla>
  </DomainObject.Predmet.ProtustrankaFormatedWithAdressOIB>
  <DomainObject.Predmet.ProtustrankaWithAdress>
    <izvorni_sadrzaj>GRAHOVEC TIM jednostavno društvo s ograničenom odgovornošću za trgovinu i usluge Bana Josipa Jelačića 55, 40000 Mačkovec</izvorni_sadrzaj>
    <derivirana_varijabla naziv="DomainObject.Predmet.ProtustrankaWithAdress_1">GRAHOVEC TIM jednostavno društvo s ograničenom odgovornošću za trgovinu i usluge Bana Josipa Jelačića 55, 40000 Mačkovec</derivirana_varijabla>
  </DomainObject.Predmet.ProtustrankaWithAdress>
  <DomainObject.Predmet.ProtustrankaWithAdressOIB>
    <izvorni_sadrzaj>GRAHOVEC TIM jednostavno društvo s ograničenom odgovornošću za trgovinu i usluge, OIB 27071748815, Bana Josipa Jelačića 55, 40000 Mačkovec</izvorni_sadrzaj>
    <derivirana_varijabla naziv="DomainObject.Predmet.ProtustrankaWithAdressOIB_1">GRAHOVEC TIM jednostavno društvo s ograničenom odgovornošću za trgovinu i usluge, OIB 27071748815, Bana Josipa Jelačića 55, 40000 Mačkovec</derivirana_varijabla>
  </DomainObject.Predmet.ProtustrankaWithAdressOIB>
  <DomainObject.Predmet.ProtustrankaNazivFormated>
    <izvorni_sadrzaj>GRAHOVEC TIM jednostavno društvo s ograničenom odgovornošću za trgovinu i usluge</izvorni_sadrzaj>
    <derivirana_varijabla naziv="DomainObject.Predmet.ProtustrankaNazivFormated_1">GRAHOVEC TIM jednostavno društvo s ograničenom odgovornošću za trgovinu i usluge</derivirana_varijabla>
  </DomainObject.Predmet.ProtustrankaNazivFormated>
  <DomainObject.Predmet.ProtustrankaNazivFormatedOIB>
    <izvorni_sadrzaj>GRAHOVEC TIM jednostavno društvo s ograničenom odgovornošću za trgovinu i usluge, OIB 27071748815</izvorni_sadrzaj>
    <derivirana_varijabla naziv="DomainObject.Predmet.ProtustrankaNazivFormatedOIB_1">GRAHOVEC TIM jednostavno društvo s ograničenom odgovornošću za trgovinu i usluge, OIB 27071748815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31862.05</izvorni_sadrzaj>
    <derivirana_varijabla naziv="DomainObject.Predmet.TrenutnaVrijednost_1">31862.05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GRAHOVEC TIM jednostavno društvo s ograničenom odgovornošću za trgovinu i usluge</item>
    </izvorni_sadrzaj>
    <derivirana_varijabla naziv="DomainObject.Predmet.ProtuStrankaListFormated_1">
      <item>GRAHOVEC TIM jednostavno društvo s ograničenom odgovornošću za trgovinu i usluge</item>
    </derivirana_varijabla>
  </DomainObject.Predmet.ProtuStrankaListFormated>
  <DomainObject.Predmet.ProtuStrankaListFormatedOIB>
    <izvorni_sadrzaj>
      <item>GRAHOVEC TIM jednostavno društvo s ograničenom odgovornošću za trgovinu i usluge, OIB 27071748815</item>
    </izvorni_sadrzaj>
    <derivirana_varijabla naziv="DomainObject.Predmet.ProtuStrankaListFormatedOIB_1">
      <item>GRAHOVEC TIM jednostavno društvo s ograničenom odgovornošću za trgovinu i usluge, OIB 27071748815</item>
    </derivirana_varijabla>
  </DomainObject.Predmet.ProtuStrankaListFormatedOIB>
  <DomainObject.Predmet.ProtuStrankaListFormatedWithAdress>
    <izvorni_sadrzaj>
      <item>GRAHOVEC TIM jednostavno društvo s ograničenom odgovornošću za trgovinu i usluge, Bana Josipa Jelačića 55, 40000 Mačkovec</item>
    </izvorni_sadrzaj>
    <derivirana_varijabla naziv="DomainObject.Predmet.ProtuStrankaListFormatedWithAdress_1">
      <item>GRAHOVEC TIM jednostavno društvo s ograničenom odgovornošću za trgovinu i usluge, Bana Josipa Jelačića 55, 40000 Mačkovec</item>
    </derivirana_varijabla>
  </DomainObject.Predmet.ProtuStrankaListFormatedWithAdress>
  <DomainObject.Predmet.ProtuStrankaListFormatedWithAdressOIB>
    <izvorni_sadrzaj>
      <item>GRAHOVEC TIM jednostavno društvo s ograničenom odgovornošću za trgovinu i usluge, OIB 27071748815, Bana Josipa Jelačića 55, 40000 Mačkovec</item>
    </izvorni_sadrzaj>
    <derivirana_varijabla naziv="DomainObject.Predmet.ProtuStrankaListFormatedWithAdressOIB_1">
      <item>GRAHOVEC TIM jednostavno društvo s ograničenom odgovornošću za trgovinu i usluge, OIB 27071748815, Bana Josipa Jelačića 55, 40000 Mačkovec</item>
    </derivirana_varijabla>
  </DomainObject.Predmet.ProtuStrankaListFormatedWithAdressOIB>
  <DomainObject.Predmet.ProtuStrankaListNazivFormated>
    <izvorni_sadrzaj>
      <item>GRAHOVEC TIM jednostavno društvo s ograničenom odgovornošću za trgovinu i usluge</item>
    </izvorni_sadrzaj>
    <derivirana_varijabla naziv="DomainObject.Predmet.ProtuStrankaListNazivFormated_1">
      <item>GRAHOVEC TIM jednostavno društvo s ograničenom odgovornošću za trgovinu i usluge</item>
    </derivirana_varijabla>
  </DomainObject.Predmet.ProtuStrankaListNazivFormated>
  <DomainObject.Predmet.ProtuStrankaListNazivFormatedOIB>
    <izvorni_sadrzaj>
      <item>GRAHOVEC TIM jednostavno društvo s ograničenom odgovornošću za trgovinu i usluge, OIB 27071748815</item>
    </izvorni_sadrzaj>
    <derivirana_varijabla naziv="DomainObject.Predmet.ProtuStrankaListNazivFormatedOIB_1">
      <item>GRAHOVEC TIM jednostavno društvo s ograničenom odgovornošću za trgovinu i usluge, OIB 27071748815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St-973/2016-4</izvorni_sadrzaj>
    <derivirana_varijabla naziv="DomainObject.PoslovniBrojDokumenta_1">St-973/2016-4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GRAHOVEC TIM jednostavno društvo s ograničenom odgovornošću za trgovinu i usluge</izvorni_sadrzaj>
    <derivirana_varijabla naziv="DomainObject.Predmet.ProtustrankaIDrugi_1">GRAHOVEC TIM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GRAHOVEC TIM jednostavno društvo s ograničenom odgovornošću za trgovinu i usluge, OIB 27071748815, Bana Josipa Jelačića 55, 40000 Mačkovec</izvorni_sadrzaj>
    <derivirana_varijabla naziv="DomainObject.Predmet.ProtustrankaIDrugiAdressOIB_1">GRAHOVEC TIM jednostavno društvo s ograničenom odgovornošću za trgovinu i usluge, OIB 27071748815, Bana Josipa Jelačića 55,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GRAHOVEC TIM jednostavno društvo s ograničenom odgovornošću za trgovinu i usluge</item>
      <item>Sudski registar</item>
      <item>e-oglasna ploča</item>
      <item>Financijska agencija</item>
    </izvorni_sadrzaj>
    <derivirana_varijabla naziv="DomainObject.Predmet.SudioniciListNaziv_1">
      <item>GRAHOVEC TIM jednostavno društvo s ograničenom odgovornošću za trgovinu i usluge</item>
      <item>Sudski registar</item>
      <item>e-oglasna ploča</item>
      <item>Financijska agencija</item>
    </derivirana_varijabla>
  </DomainObject.Predmet.SudioniciListNaziv>
  <DomainObject.Predmet.SudioniciListAdressOIB>
    <izvorni_sadrzaj>
      <item>GRAHOVEC TIM jednostavno društvo s ograničenom odgovornošću za trgovinu i usluge, OIB 27071748815, Bana Josipa Jelačića 55,40000 Mačkovec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GRAHOVEC TIM jednostavno društvo s ograničenom odgovornošću za trgovinu i usluge, OIB 27071748815, Bana Josipa Jelačića 55,40000 Mačkovec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2119C-66F3-472A-AC85-9A4B2EE50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2572</properties:Characters>
  <properties:Lines>77</properties:Lines>
  <properties:Paragraphs>28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2016-12-30T08:16:00Z</cp:lastPrinted>
  <dcterms:modified xmlns:xsi="http://www.w3.org/2001/XMLSchema-instance" xsi:type="dcterms:W3CDTF">2016-12-30T08:16:00Z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