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a5d2" w14:paraId="9c3a5d2" w:rsidRDefault="00B806B1" w:rsidP="00B806B1" w:rsidR="00B806B1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B806B1" w:rsidP="00B806B1" w:rsidR="00B806B1" w:rsidRPr="00FE7FBF">
      <w:pPr>
        <w:rPr>
          <w:szCs w:val="24"/>
          <w:lang w:val="hr-HR"/>
        </w:rPr>
      </w:pPr>
    </w:p>
    <w:p w:rsidRDefault="00B806B1" w:rsidP="00B806B1" w:rsidR="00B806B1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806B1" w:rsidP="00B806B1" w:rsidR="00B806B1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        2</w:t>
      </w:r>
      <w:r w:rsidRPr="00FE7FBF">
        <w:rPr>
          <w:szCs w:val="24"/>
          <w:lang w:val="hr-HR"/>
        </w:rPr>
        <w:t xml:space="preserve"> St-</w:t>
      </w:r>
      <w:r w:rsidR="00C54AAD">
        <w:rPr>
          <w:szCs w:val="24"/>
          <w:lang w:val="hr-HR"/>
        </w:rPr>
        <w:t>591</w:t>
      </w:r>
      <w:r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6-</w:t>
      </w:r>
      <w:r w:rsidR="00C54AAD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U  I M E   R E P U B L I K E   H R V A T S K E</w:t>
      </w:r>
    </w:p>
    <w:p w:rsidRDefault="00B806B1" w:rsidP="00B806B1" w:rsidR="00B806B1" w:rsidRPr="00FE7FBF">
      <w:pPr>
        <w:jc w:val="center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TRGOVAČKI SUD U BJELOVARU, po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sudskom savjetniku </w:t>
      </w:r>
      <w:r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>
        <w:rPr>
          <w:szCs w:val="24"/>
          <w:lang w:val="hr-HR"/>
        </w:rPr>
        <w:t xml:space="preserve">stečajnom postupku nad dužnikom </w:t>
      </w:r>
      <w:r w:rsidR="00763D6B">
        <w:rPr>
          <w:lang w:val="hr-HR"/>
        </w:rPr>
        <w:t xml:space="preserve">KOLORIT PLUS društvo s ograničenom odgovornošću za trgovinu i usluge, Zagreb, Hrgovići 47, </w:t>
      </w:r>
      <w:r w:rsidR="00763D6B" w:rsidRPr="000664E3">
        <w:rPr>
          <w:lang w:val="hr-HR"/>
        </w:rPr>
        <w:t>MB</w:t>
      </w:r>
      <w:r w:rsidR="00763D6B">
        <w:rPr>
          <w:lang w:val="hr-HR"/>
        </w:rPr>
        <w:t>S: 080795973, OIB: 91930815383</w:t>
      </w:r>
      <w:r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>
        <w:rPr>
          <w:lang w:val="hr-HR"/>
        </w:rPr>
        <w:t xml:space="preserve">dana 03. kolovoza 2016. godine </w:t>
      </w:r>
      <w:r w:rsidRPr="00FE7FBF">
        <w:rPr>
          <w:szCs w:val="24"/>
          <w:lang w:val="hr-HR"/>
        </w:rPr>
        <w:t xml:space="preserve"> 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Pr="00FE7FBF">
        <w:rPr>
          <w:szCs w:val="24"/>
          <w:lang w:val="hr-HR"/>
        </w:rPr>
        <w:t>Otvara se stečajni postupak nad dužnikom</w:t>
      </w:r>
      <w:r>
        <w:rPr>
          <w:szCs w:val="24"/>
          <w:lang w:val="hr-HR"/>
        </w:rPr>
        <w:t xml:space="preserve"> </w:t>
      </w:r>
      <w:r w:rsidR="00763D6B">
        <w:rPr>
          <w:lang w:val="hr-HR"/>
        </w:rPr>
        <w:t xml:space="preserve">KOLORIT PLUS društvo s ograničenom odgovornošću za trgovinu i usluge, Zagreb, Hrgovići 47, </w:t>
      </w:r>
      <w:r w:rsidR="00763D6B" w:rsidRPr="000664E3">
        <w:rPr>
          <w:lang w:val="hr-HR"/>
        </w:rPr>
        <w:t>MB</w:t>
      </w:r>
      <w:r w:rsidR="00763D6B">
        <w:rPr>
          <w:lang w:val="hr-HR"/>
        </w:rPr>
        <w:t>S: 080795973, OIB: 91930815383</w:t>
      </w:r>
      <w:r>
        <w:rPr>
          <w:lang w:val="hr-HR"/>
        </w:rPr>
        <w:t>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</w:t>
      </w:r>
      <w:r w:rsidR="00C54AAD">
        <w:rPr>
          <w:szCs w:val="24"/>
          <w:lang w:val="hr-HR"/>
        </w:rPr>
        <w:t>MILAN BARIŠA OBRADOVIĆ, Sveta Nedelja, Srebrnjak 20B, OIB:45619494339</w:t>
      </w:r>
      <w:r>
        <w:rPr>
          <w:szCs w:val="24"/>
          <w:lang w:val="hr-HR"/>
        </w:rPr>
        <w:t xml:space="preserve">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763D6B">
        <w:rPr>
          <w:lang w:val="hr-HR"/>
        </w:rPr>
        <w:t xml:space="preserve">KOLORIT PLUS društvo s ograničenom odgovornošću za trgovinu i usluge, Zagreb, Hrgovići 47, </w:t>
      </w:r>
      <w:r w:rsidR="00763D6B" w:rsidRPr="000664E3">
        <w:rPr>
          <w:lang w:val="hr-HR"/>
        </w:rPr>
        <w:t>MB</w:t>
      </w:r>
      <w:r w:rsidR="00763D6B">
        <w:rPr>
          <w:lang w:val="hr-HR"/>
        </w:rPr>
        <w:t>S: 080795973, OIB: 91930815383</w:t>
      </w:r>
      <w:r>
        <w:rPr>
          <w:lang w:val="hr-HR"/>
        </w:rPr>
        <w:t>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kolovoza 2016. 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 u </w:t>
      </w:r>
      <w:r w:rsidR="00763D6B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B806B1" w:rsidP="00B806B1" w:rsidR="00B806B1" w:rsidRPr="00FE7FBF">
      <w:pPr>
        <w:jc w:val="center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>
        <w:rPr>
          <w:szCs w:val="24"/>
          <w:lang w:val="hr-HR"/>
        </w:rPr>
        <w:t>-</w:t>
      </w:r>
      <w:r w:rsidR="00763D6B">
        <w:rPr>
          <w:szCs w:val="24"/>
          <w:lang w:val="hr-HR"/>
        </w:rPr>
        <w:t>591</w:t>
      </w:r>
      <w:r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>
        <w:rPr>
          <w:szCs w:val="24"/>
          <w:lang w:val="hr-HR"/>
        </w:rPr>
        <w:t>rgovačkog suda u Bjelovaru 30. svibnja 2016.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03. kolovoza  2016</w:t>
      </w:r>
      <w:r w:rsidRPr="00FE7FB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godine.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rPr>
          <w:szCs w:val="24"/>
          <w:lang w:val="hr-HR"/>
        </w:rPr>
      </w:pPr>
    </w:p>
    <w:p w:rsidRDefault="00B806B1" w:rsidP="00B806B1" w:rsidR="00B806B1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SUDSKI SAVJETNIK</w:t>
      </w:r>
    </w:p>
    <w:p w:rsidRDefault="00B806B1" w:rsidP="00B806B1" w:rsidR="00B806B1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  MIROSLAV LOVREKOVIĆ </w:t>
      </w:r>
      <w:r w:rsidRPr="00FE7FBF">
        <w:rPr>
          <w:szCs w:val="24"/>
          <w:lang w:val="hr-HR"/>
        </w:rPr>
        <w:t xml:space="preserve"> </w:t>
      </w:r>
    </w:p>
    <w:p w:rsidRDefault="00B806B1" w:rsidP="00B806B1" w:rsidR="00B806B1" w:rsidRPr="00FE7FBF">
      <w:pPr>
        <w:ind w:firstLine="411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>
        <w:rPr>
          <w:szCs w:val="24"/>
          <w:lang w:val="hr-HR"/>
        </w:rPr>
        <w:t xml:space="preserve">a o žalbi odlučuje sudac pojedinac Trgovačkog suda u Bjelovaru. 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B806B1" w:rsidP="00B806B1" w:rsidR="00B806B1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>
        <w:rPr>
          <w:szCs w:val="24"/>
          <w:lang w:val="hr-HR"/>
        </w:rPr>
        <w:t xml:space="preserve">-predlagatelju FINI </w:t>
      </w:r>
      <w:r w:rsidRPr="00FE7FBF">
        <w:rPr>
          <w:szCs w:val="24"/>
          <w:lang w:val="hr-HR"/>
        </w:rPr>
        <w:t>– putem e-oglasne ploče suda</w:t>
      </w:r>
    </w:p>
    <w:p w:rsidRDefault="00B806B1" w:rsidP="00B806B1" w:rsidR="00B806B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03.08.2016.g.</w:t>
      </w:r>
    </w:p>
    <w:p w:rsidRDefault="00B806B1" w:rsidP="00B806B1" w:rsidR="00B806B1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D77B3" w:rsidR="00CD77B3"/>
    <w:sectPr w:rsidSect="00360085" w:rsidR="00CD77B3">
      <w:headerReference w:type="even" r:id="rId8"/>
      <w:headerReference w:type="default" r:id="rId9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385" w:rsidR="00CD5385">
      <w:r>
        <w:separator/>
      </w:r>
    </w:p>
  </w:endnote>
  <w:endnote w:id="0" w:type="continuationSeparator">
    <w:p w:rsidRDefault="00CD5385" w:rsidR="00CD5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385" w:rsidR="00CD5385">
      <w:r>
        <w:separator/>
      </w:r>
    </w:p>
  </w:footnote>
  <w:footnote w:id="0" w:type="continuationSeparator">
    <w:p w:rsidRDefault="00CD5385" w:rsidR="00CD53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6B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7188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6B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1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06B1" w:rsidP="00940231" w:rsidR="001C73F1">
    <w:pPr>
      <w:pStyle w:val="Zaglavlje"/>
      <w:jc w:val="right"/>
    </w:pPr>
    <w:r>
      <w:t>2 St-</w:t>
    </w:r>
    <w:r w:rsidR="00C54AAD">
      <w:rPr>
        <w:szCs w:val="24"/>
        <w:lang w:val="hr-HR"/>
      </w:rPr>
      <w:t>591/</w:t>
    </w:r>
    <w:r w:rsidR="00C54AAD" w:rsidRPr="00FE7FBF">
      <w:rPr>
        <w:szCs w:val="24"/>
        <w:lang w:val="hr-HR"/>
      </w:rPr>
      <w:t>201</w:t>
    </w:r>
    <w:r w:rsidR="00C54AAD">
      <w:rPr>
        <w:szCs w:val="24"/>
        <w:lang w:val="hr-HR"/>
      </w:rPr>
      <w:t>6-3</w:t>
    </w:r>
    <w:r>
      <w:t>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06B1"/>
    <w:rsid w:val="001156C5"/>
    <w:rsid w:val="00547188"/>
    <w:rsid w:val="00763D6B"/>
    <w:rsid w:val="00B806B1"/>
    <w:rsid w:val="00C54AAD"/>
    <w:rsid w:val="00CD5385"/>
    <w:rsid w:val="00CD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06B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06B1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B806B1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B806B1"/>
  </w:style>
  <w:style w:styleId="Bezproreda" w:type="paragraph">
    <w:name w:val="No Spacing"/>
    <w:uiPriority w:val="1"/>
    <w:qFormat/>
    <w:rsid w:val="00B806B1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C54A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AAD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7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1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1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1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1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06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06B1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B806B1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B806B1"/>
  </w:style>
  <w:style w:styleId="Bezproreda" w:type="paragraph">
    <w:name w:val="No Spacing"/>
    <w:uiPriority w:val="1"/>
    <w:qFormat/>
    <w:rsid w:val="00B806B1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C54A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AAD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7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1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1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1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1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KOLORIT PLUS d.o.o. zastupanog po punomoćniku Ivan Čović</izvorni_sadrzaj>
    <derivirana_varijabla naziv="DomainObject.Predmet.ProtustrankaFormated_1">  KOLORIT PLUS d.o.o. zastupanog po punomoćniku Ivan Čović</derivirana_varijabla>
  </DomainObject.Predmet.ProtustrankaFormated>
  <DomainObject.Predmet.ProtustrankaFormatedOIB>
    <izvorni_sadrzaj>  KOLORIT PLUS d.o.o., OIB 91930815383 zastupanog po punomoćniku Ivan Čović</izvorni_sadrzaj>
    <derivirana_varijabla naziv="DomainObject.Predmet.ProtustrankaFormatedOIB_1">  KOLORIT PLUS d.o.o., OIB 91930815383 zastupanog po punomoćniku Ivan Čović</derivirana_varijabla>
  </DomainObject.Predmet.ProtustrankaFormatedOIB>
  <DomainObject.Predmet.ProtustrankaFormatedWithAdress>
    <izvorni_sadrzaj> KOLORIT PLUS d.o.o., Hrgovići 47, 10000 Zagreb zastupanog po punomoćniku Ivan Čović</izvorni_sadrzaj>
    <derivirana_varijabla naziv="DomainObject.Predmet.ProtustrankaFormatedWithAdress_1"> KOLORIT PLUS d.o.o., Hrgovići 47, 10000 Zagreb zastupanog po punomoćniku Ivan Čović</derivirana_varijabla>
  </DomainObject.Predmet.ProtustrankaFormatedWithAdress>
  <DomainObject.Predmet.ProtustrankaFormatedWithAdressOIB>
    <izvorni_sadrzaj> KOLORIT PLUS d.o.o., OIB 91930815383, Hrgovići 47, 10000 Zagreb zastupanog po punomoćniku Ivan Čović</izvorni_sadrzaj>
    <derivirana_varijabla naziv="DomainObject.Predmet.ProtustrankaFormatedWithAdressOIB_1"> KOLORIT PLUS d.o.o., OIB 91930815383, Hrgovići 47, 10000 Zagreb zastupanog po punomoćniku Ivan Čović</derivirana_varijabla>
  </DomainObject.Predmet.ProtustrankaFormatedWithAdressOIB>
  <DomainObject.Predmet.ProtustrankaWithAdress>
    <izvorni_sadrzaj>KOLORIT PLUS d.o.o. Hrgovići 47, 10000 Zagreb</izvorni_sadrzaj>
    <derivirana_varijabla naziv="DomainObject.Predmet.ProtustrankaWithAdress_1">KOLORIT PLUS d.o.o. Hrgovići 47, 10000 Zagreb</derivirana_varijabla>
  </DomainObject.Predmet.ProtustrankaWithAdress>
  <DomainObject.Predmet.ProtustrankaWithAdressOIB>
    <izvorni_sadrzaj>KOLORIT PLUS d.o.o., OIB 91930815383, Hrgovići 47, 10000 Zagreb</izvorni_sadrzaj>
    <derivirana_varijabla naziv="DomainObject.Predmet.ProtustrankaWithAdressOIB_1">KOLORIT PLUS d.o.o., OIB 91930815383, Hrgovići 47, 10000 Zagreb</derivirana_varijabla>
  </DomainObject.Predmet.ProtustrankaWithAdressOIB>
  <DomainObject.Predmet.ProtustrankaNazivFormated>
    <izvorni_sadrzaj>KOLORIT PLUS d.o.o.</izvorni_sadrzaj>
    <derivirana_varijabla naziv="DomainObject.Predmet.ProtustrankaNazivFormated_1">KOLORIT PLUS d.o.o.</derivirana_varijabla>
  </DomainObject.Predmet.ProtustrankaNazivFormated>
  <DomainObject.Predmet.ProtustrankaNazivFormatedOIB>
    <izvorni_sadrzaj>KOLORIT PLUS d.o.o., OIB 91930815383</izvorni_sadrzaj>
    <derivirana_varijabla naziv="DomainObject.Predmet.ProtustrankaNazivFormatedOIB_1">KOLORIT PLUS d.o.o., OIB 91930815383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KOLORIT PLUS d.o.o. zastupanog po punomoćniku Ivan Čović</item>
    </izvorni_sadrzaj>
    <derivirana_varijabla naziv="DomainObject.Predmet.ProtuStrankaListFormated_1">
      <item>KOLORIT PLUS d.o.o. zastupanog po punomoćniku Ivan Čović</item>
    </derivirana_varijabla>
  </DomainObject.Predmet.ProtuStrankaListFormated>
  <DomainObject.Predmet.ProtuStrankaListFormatedOIB>
    <izvorni_sadrzaj>
      <item>KOLORIT PLUS d.o.o., OIB 91930815383 zastupanog po punomoćniku Ivan Čović</item>
    </izvorni_sadrzaj>
    <derivirana_varijabla naziv="DomainObject.Predmet.ProtuStrankaListFormatedOIB_1">
      <item>KOLORIT PLUS d.o.o., OIB 91930815383 zastupanog po punomoćniku Ivan Čović</item>
    </derivirana_varijabla>
  </DomainObject.Predmet.ProtuStrankaListFormatedOIB>
  <DomainObject.Predmet.ProtuStrankaListFormatedWithAdress>
    <izvorni_sadrzaj>
      <item>KOLORIT PLUS d.o.o., Hrgovići 47, 10000 Zagreb zastupanog po punomoćniku Ivan Čović</item>
    </izvorni_sadrzaj>
    <derivirana_varijabla naziv="DomainObject.Predmet.ProtuStrankaListFormatedWithAdress_1">
      <item>KOLORIT PLUS d.o.o., Hrgovići 47, 10000 Zagreb zastupanog po punomoćniku Ivan Čović</item>
    </derivirana_varijabla>
  </DomainObject.Predmet.ProtuStrankaListFormatedWithAdress>
  <DomainObject.Predmet.ProtuStrankaListFormatedWithAdressOIB>
    <izvorni_sadrzaj>
      <item>KOLORIT PLUS d.o.o., OIB 91930815383, Hrgovići 47, 10000 Zagreb zastupanog po punomoćniku Ivan Čović</item>
    </izvorni_sadrzaj>
    <derivirana_varijabla naziv="DomainObject.Predmet.ProtuStrankaListFormatedWithAdressOIB_1">
      <item>KOLORIT PLUS d.o.o., OIB 91930815383, Hrgovići 47, 10000 Zagreb zastupanog po punomoćniku Ivan Čović</item>
    </derivirana_varijabla>
  </DomainObject.Predmet.ProtuStrankaListFormatedWithAdressOIB>
  <DomainObject.Predmet.ProtuStrankaListNazivFormated>
    <izvorni_sadrzaj>
      <item>KOLORIT PLUS d.o.o.</item>
    </izvorni_sadrzaj>
    <derivirana_varijabla naziv="DomainObject.Predmet.ProtuStrankaListNazivFormated_1">
      <item>KOLORIT PLUS d.o.o.</item>
    </derivirana_varijabla>
  </DomainObject.Predmet.ProtuStrankaListNazivFormated>
  <DomainObject.Predmet.ProtuStrankaListNazivFormatedOIB>
    <izvorni_sadrzaj>
      <item>KOLORIT PLUS d.o.o., OIB 91930815383</item>
    </izvorni_sadrzaj>
    <derivirana_varijabla naziv="DomainObject.Predmet.ProtuStrankaListNazivFormatedOIB_1">
      <item>KOLORIT PLUS d.o.o., OIB 91930815383</item>
    </derivirana_varijabla>
  </DomainObject.Predmet.ProtuStrankaListNazivFormatedOIB>
  <DomainObject.Predmet.OstaliListFormated>
    <izvorni_sadrzaj>
      <item>Ivan Čović punomoćnik sudionika u postupku KOLORIT PLUS d.o.o.</item>
    </izvorni_sadrzaj>
    <derivirana_varijabla naziv="DomainObject.Predmet.OstaliListFormated_1">
      <item>Ivan Čović punomoćnik sudionika u postupku KOLORIT PLUS d.o.o.</item>
    </derivirana_varijabla>
  </DomainObject.Predmet.OstaliListFormated>
  <DomainObject.Predmet.OstaliListFormatedOIB>
    <izvorni_sadrzaj>
      <item>Ivan Čović, OIB 72347749443 punomoćnik sudionika u postupku KOLORIT PLUS d.o.o.</item>
    </izvorni_sadrzaj>
    <derivirana_varijabla naziv="DomainObject.Predmet.OstaliListFormatedOIB_1">
      <item>Ivan Čović, OIB 72347749443 punomoćnik sudionika u postupku KOLORIT PLUS d.o.o.</item>
    </derivirana_varijabla>
  </DomainObject.Predmet.OstaliListFormatedOIB>
  <DomainObject.Predmet.OstaliListFormatedWithAdress>
    <izvorni_sadrzaj>
      <item>Ivan Čović, Hrgovići 47, 10000 Zagreb punomoćnik sudionika u postupku KOLORIT PLUS d.o.o.</item>
    </izvorni_sadrzaj>
    <derivirana_varijabla naziv="DomainObject.Predmet.OstaliListFormatedWithAdress_1">
      <item>Ivan Čović, Hrgovići 47, 10000 Zagreb punomoćnik sudionika u postupku KOLORIT PLUS d.o.o.</item>
    </derivirana_varijabla>
  </DomainObject.Predmet.OstaliListFormatedWithAdress>
  <DomainObject.Predmet.OstaliListFormatedWithAdressOIB>
    <izvorni_sadrzaj>
      <item>Ivan Čović, OIB 72347749443, Hrgovići 47, 10000 Zagreb punomoćnik sudionika u postupku KOLORIT PLUS d.o.o.</item>
    </izvorni_sadrzaj>
    <derivirana_varijabla naziv="DomainObject.Predmet.OstaliListFormatedWithAdressOIB_1">
      <item>Ivan Čović, OIB 72347749443, Hrgovići 47, 10000 Zagreb punomoćnik sudionika u postupku KOLORIT PLUS d.o.o.</item>
    </derivirana_varijabla>
  </DomainObject.Predmet.OstaliListFormatedWithAdressOIB>
  <DomainObject.Predmet.OstaliListNazivFormated>
    <izvorni_sadrzaj>
      <item>Ivan Čović</item>
    </izvorni_sadrzaj>
    <derivirana_varijabla naziv="DomainObject.Predmet.OstaliListNazivFormated_1">
      <item>Ivan Čović</item>
    </derivirana_varijabla>
  </DomainObject.Predmet.OstaliListNazivFormated>
  <DomainObject.Predmet.OstaliListNazivFormatedOIB>
    <izvorni_sadrzaj>
      <item>Ivan Čović, OIB 72347749443</item>
    </izvorni_sadrzaj>
    <derivirana_varijabla naziv="DomainObject.Predmet.OstaliListNazivFormatedOIB_1">
      <item>Ivan Čović, OIB 72347749443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KOLORIT PLUS d.o.o.</izvorni_sadrzaj>
    <derivirana_varijabla naziv="DomainObject.Predmet.ProtustrankaIDrugi_1">KOLORIT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KOLORIT PLUS d.o.o., OIB 91930815383, Hrgovići 47, 10000 Zagreb</izvorni_sadrzaj>
    <derivirana_varijabla naziv="DomainObject.Predmet.ProtustrankaIDrugiAdressOIB_1">KOLORIT PLUS d.o.o., OIB 91930815383, Hrgovići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KOLORIT PLUS d.o.o.</item>
      <item>FINA Regionalni centar Zagreb</item>
      <item>Ivan Čović</item>
    </izvorni_sadrzaj>
    <derivirana_varijabla naziv="DomainObject.Predmet.SudioniciListNaziv_1">
      <item>KOLORIT PLUS d.o.o.</item>
      <item>FINA Regionalni centar Zagreb</item>
      <item>Ivan Čović</item>
    </derivirana_varijabla>
  </DomainObject.Predmet.SudioniciListNaziv>
  <DomainObject.Predmet.SudioniciListAdressOIB>
    <izvorni_sadrzaj>
      <item>KOLORIT PLUS d.o.o., OIB 91930815383, Hrgovići 47,10000 Zagreb</item>
      <item>FINA Regionalni centar Zagreb, OIB 85821130368, Trg svibanjskih žrtava 1995. 1,10000 Zagreb</item>
      <item>Ivan Čović, OIB 72347749443, Hrgovići 47,10000 Zagreb</item>
    </izvorni_sadrzaj>
    <derivirana_varijabla naziv="DomainObject.Predmet.SudioniciListAdressOIB_1">
      <item>KOLORIT PLUS d.o.o., OIB 91930815383, Hrgovići 47,10000 Zagreb</item>
      <item>FINA Regionalni centar Zagreb, OIB 85821130368, Trg svibanjskih žrtava 1995. 1,10000 Zagreb</item>
      <item>Ivan Čović, OIB 72347749443, Hrgovići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91930815383</item>
      <item>, OIB 85821130368</item>
      <item>, OIB 72347749443</item>
    </izvorni_sadrzaj>
    <derivirana_varijabla naziv="DomainObject.Predmet.SudioniciListNazivOIB_1">
      <item>, OIB 91930815383</item>
      <item>, OIB 85821130368</item>
      <item>, OIB 72347749443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3839</properties:Characters>
  <properties:Lines>113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2016-08-03T06:42:00Z</dcterms:created>
  <dc:creator>Miroslav Lovreković</dc:creator>
  <cp:lastModifiedBy>Miroslav Lovreković</cp:lastModifiedBy>
  <cp:lastPrinted>2016-08-03T06:55:00Z</cp:lastPrinted>
  <dcterms:modified xmlns:xsi="http://www.w3.org/2001/XMLSchema-instance" xsi:type="dcterms:W3CDTF">2016-08-03T06:57:00Z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