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f051" w14:paraId="ab5f051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43755F">
        <w:t>10</w:t>
      </w:r>
      <w:r w:rsidR="00C572D2">
        <w:t xml:space="preserve">. </w:t>
      </w:r>
      <w:r w:rsidR="008F0E0D">
        <w:t xml:space="preserve">kolovoza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723BC9">
        <w:t>DONAT KOMERC d.o.o., Zadar, Bože Peričića 10, OIB: 92842566157</w:t>
      </w:r>
      <w:r w:rsidR="0039437A" w:rsidRPr="0039437A">
        <w:t>,</w:t>
      </w:r>
      <w:r w:rsidR="00EF3F9E">
        <w:t xml:space="preserve"> </w:t>
      </w:r>
      <w:r w:rsidR="0043755F">
        <w:t>14</w:t>
      </w:r>
      <w:r w:rsidR="003825AE">
        <w:t xml:space="preserve">. </w:t>
      </w:r>
      <w:r w:rsidR="008F0E0D">
        <w:t xml:space="preserve">veljače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8F0E0D" w:rsidP="005440C2" w:rsidR="008F0E0D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723BC9">
        <w:t>DONAT KOMERC d.o.o., Zadar, Bože Peričića 10, OIB: 92842566157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43755F">
        <w:t>14</w:t>
      </w:r>
      <w:r w:rsidR="003825AE">
        <w:t xml:space="preserve">. </w:t>
      </w:r>
      <w:r w:rsidR="008F0E0D">
        <w:t xml:space="preserve">veljače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AB60EF">
        <w:rPr>
          <w:color w:themeColor="text1" w:val="000000"/>
        </w:rPr>
        <w:t>1</w:t>
      </w:r>
      <w:r w:rsidR="0043755F">
        <w:rPr>
          <w:color w:themeColor="text1" w:val="000000"/>
        </w:rPr>
        <w:t>0,</w:t>
      </w:r>
      <w:r w:rsidR="00723BC9">
        <w:rPr>
          <w:color w:themeColor="text1" w:val="000000"/>
        </w:rPr>
        <w:t>1</w:t>
      </w:r>
      <w:r w:rsidR="0043755F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723BC9">
        <w:t xml:space="preserve">Nada Reljić iz Slavonskog Broda, Naselje A. Hebranga 7/9, </w:t>
      </w:r>
      <w:r w:rsidR="00723BC9" w:rsidRPr="00062422">
        <w:t>OIB:</w:t>
      </w:r>
      <w:r w:rsidR="00723BC9">
        <w:t xml:space="preserve"> 63776354688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723BC9">
        <w:t>DONAT KOMERC d.o.o., Zadar, Bože Peričića 10, OIB: 92842566157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AB60EF">
        <w:t>10</w:t>
      </w:r>
      <w:r w:rsidR="00C572D2">
        <w:t xml:space="preserve">. </w:t>
      </w:r>
      <w:r w:rsidR="008F0E0D">
        <w:t xml:space="preserve">kolovoza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723BC9">
        <w:t>5</w:t>
      </w:r>
      <w:r w:rsidR="0079567A" w:rsidRPr="00EF3F9E">
        <w:t xml:space="preserve">. </w:t>
      </w:r>
      <w:r w:rsidR="0043755F">
        <w:t xml:space="preserve">srpnja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723BC9">
        <w:t>7.294,53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723BC9">
        <w:t>OTP Banka Hrvatska</w:t>
      </w:r>
      <w:r w:rsidR="00563FCE">
        <w:t xml:space="preserve"> 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AB60EF">
        <w:t>1</w:t>
      </w:r>
      <w:r w:rsidR="00131DF8">
        <w:t xml:space="preserve">. </w:t>
      </w:r>
      <w:r w:rsidR="00A80711">
        <w:t xml:space="preserve">rujna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43755F">
        <w:t>13</w:t>
      </w:r>
      <w:r w:rsidR="008F0E0D">
        <w:t>.</w:t>
      </w:r>
      <w:r w:rsidRPr="00131DF8">
        <w:t xml:space="preserve"> </w:t>
      </w:r>
      <w:r w:rsidR="00AB60EF">
        <w:t xml:space="preserve">veljače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723BC9">
        <w:t>9.166,01</w:t>
      </w:r>
      <w:r w:rsidR="00EF3F9E">
        <w:t xml:space="preserve"> kuna </w:t>
      </w:r>
      <w:r w:rsidR="00EE0861">
        <w:t xml:space="preserve">u neprekinutom razdoblju od </w:t>
      </w:r>
      <w:r w:rsidR="00723BC9">
        <w:t>342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43755F">
        <w:t>14</w:t>
      </w:r>
      <w:r>
        <w:t xml:space="preserve">. </w:t>
      </w:r>
      <w:r w:rsidR="008F0E0D">
        <w:t xml:space="preserve">veljače </w:t>
      </w:r>
      <w:r w:rsidR="0039437A">
        <w:t>2017</w:t>
      </w:r>
      <w:r>
        <w:t xml:space="preserve">.  </w:t>
      </w:r>
    </w:p>
    <w:p w:rsidRDefault="008F0E0D" w:rsidP="00C81F50" w:rsidR="00C81F50">
      <w:pPr>
        <w:jc w:val="both"/>
      </w:pPr>
      <w:r>
        <w:tab/>
      </w:r>
      <w:r>
        <w:tab/>
      </w:r>
      <w:r>
        <w:tab/>
      </w:r>
      <w:r>
        <w:tab/>
      </w:r>
    </w:p>
    <w:p w:rsidRDefault="0043755F" w:rsidP="00283B04" w:rsidR="00430F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43755F" w:rsidP="00283B04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C81F50" w:rsidP="008F0E0D" w:rsidR="008663D8">
      <w:pPr>
        <w:ind w:left="6372"/>
      </w:pPr>
      <w:r>
        <w:tab/>
      </w:r>
      <w:r>
        <w:tab/>
      </w: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8663D8" w:rsidP="00C81F50" w:rsidR="008663D8">
      <w:pPr>
        <w:jc w:val="both"/>
      </w:pPr>
    </w:p>
    <w:p w:rsidRDefault="00322087" w:rsidP="008663D8" w:rsidR="00C81F50">
      <w:pPr>
        <w:jc w:val="both"/>
      </w:pPr>
      <w:r>
        <w:t>DN-a</w:t>
      </w:r>
      <w:r w:rsidR="00C81F50">
        <w:t>:</w:t>
      </w:r>
    </w:p>
    <w:p w:rsidRDefault="00A80711" w:rsidP="00A80711" w:rsidR="00A80711">
      <w:pPr>
        <w:numPr>
          <w:ilvl w:val="0"/>
          <w:numId w:val="4"/>
        </w:numPr>
      </w:pPr>
      <w:r>
        <w:t>Stečajnom upravitelju dužnika uz potvrdu o imenovanju</w:t>
      </w:r>
    </w:p>
    <w:p w:rsidRDefault="00A80711" w:rsidP="00A80711" w:rsidR="00A80711">
      <w:pPr>
        <w:numPr>
          <w:ilvl w:val="0"/>
          <w:numId w:val="4"/>
        </w:numPr>
      </w:pPr>
      <w:r>
        <w:t xml:space="preserve">Stečajnom dužniku </w:t>
      </w:r>
    </w:p>
    <w:p w:rsidRDefault="00A80711" w:rsidP="00A80711" w:rsidR="00A80711">
      <w:pPr>
        <w:numPr>
          <w:ilvl w:val="0"/>
          <w:numId w:val="4"/>
        </w:numPr>
      </w:pPr>
      <w:r>
        <w:t>FINA, Regionalni centar Split, Podružnica Zadar</w:t>
      </w:r>
    </w:p>
    <w:p w:rsidRDefault="00A80711" w:rsidP="00A80711" w:rsidR="00A80711">
      <w:pPr>
        <w:numPr>
          <w:ilvl w:val="0"/>
          <w:numId w:val="4"/>
        </w:numPr>
      </w:pPr>
      <w:r>
        <w:t xml:space="preserve">ŽDO u Zadru, Građansko-upravnom odjelu </w:t>
      </w:r>
    </w:p>
    <w:p w:rsidRDefault="00A80711" w:rsidP="00A80711" w:rsidR="00A80711">
      <w:pPr>
        <w:numPr>
          <w:ilvl w:val="0"/>
          <w:numId w:val="4"/>
        </w:numPr>
      </w:pPr>
      <w:r>
        <w:t>RH, Ministarstvo financija, Porezna uprava Zadar</w:t>
      </w:r>
    </w:p>
    <w:p w:rsidRDefault="00A80711" w:rsidP="00A80711" w:rsidR="00A80711">
      <w:pPr>
        <w:numPr>
          <w:ilvl w:val="0"/>
          <w:numId w:val="4"/>
        </w:numPr>
      </w:pPr>
      <w:r>
        <w:t>Općinskom sudu u Zadru</w:t>
      </w:r>
    </w:p>
    <w:p w:rsidRDefault="00A80711" w:rsidP="00A80711" w:rsidR="00A80711">
      <w:pPr>
        <w:numPr>
          <w:ilvl w:val="0"/>
          <w:numId w:val="4"/>
        </w:numPr>
      </w:pPr>
      <w:r>
        <w:t>Lučkoj kapetaniji Zadar-registru brodova, Liburnska obala 8, Zadar</w:t>
      </w:r>
    </w:p>
    <w:p w:rsidRDefault="00A80711" w:rsidP="00A80711" w:rsidR="00A80711">
      <w:pPr>
        <w:numPr>
          <w:ilvl w:val="0"/>
          <w:numId w:val="4"/>
        </w:numPr>
      </w:pPr>
      <w:r>
        <w:t>Registru ovog suda odmah radi upisa činjenice otvaranja skraćenoga stečajnog post.</w:t>
      </w:r>
    </w:p>
    <w:p w:rsidRDefault="00A80711" w:rsidP="00A80711" w:rsidR="00A80711">
      <w:pPr>
        <w:numPr>
          <w:ilvl w:val="0"/>
          <w:numId w:val="4"/>
        </w:numPr>
      </w:pPr>
      <w:r>
        <w:t>Registru ovog suda nakon pravomoćnosti radi brisanja dužnika</w:t>
      </w:r>
    </w:p>
    <w:p w:rsidRDefault="00A80711" w:rsidP="00A80711" w:rsidR="00A80711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A80711" w:rsidP="00A80711" w:rsidR="00A80711">
      <w:pPr>
        <w:numPr>
          <w:ilvl w:val="0"/>
          <w:numId w:val="4"/>
        </w:numPr>
      </w:pPr>
      <w:r>
        <w:t>e-Oglasna ploča suda</w:t>
      </w:r>
    </w:p>
    <w:p w:rsidRDefault="00A80711" w:rsidP="00A80711" w:rsidR="00A80711">
      <w:pPr>
        <w:numPr>
          <w:ilvl w:val="0"/>
          <w:numId w:val="4"/>
        </w:numPr>
      </w:pPr>
      <w:r>
        <w:t>Pisarnici ovog suda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64C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B20D2" w:rsidP="008F0E0D" w:rsidR="000B20D2" w:rsidRPr="00BE115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AB60EF">
      <w:t xml:space="preserve">Poslovni broj: 5 </w:t>
    </w:r>
    <w:r w:rsidR="00AB60EF" w:rsidRPr="008C3132">
      <w:t>St-</w:t>
    </w:r>
    <w:r w:rsidR="00AB60EF">
      <w:t>99</w:t>
    </w:r>
    <w:r w:rsidR="00723BC9">
      <w:t>8/16-10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43755F">
      <w:t>99</w:t>
    </w:r>
    <w:r w:rsidR="00723BC9">
      <w:t>8</w:t>
    </w:r>
    <w:r>
      <w:t>/16-</w:t>
    </w:r>
    <w:r w:rsidR="00723BC9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964C7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3BC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64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4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4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4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4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64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4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4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4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4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998</izvorni_sadrzaj>
    <derivirana_varijabla naziv="DomainObject.Predmet.Broj_1">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St-998/2016</izvorni_sadrzaj>
    <derivirana_varijabla naziv="DomainObject.Predmet.OznakaBroj_1">St-998/2016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DONAT KOMERC društvo s ograničenom odgovornošću za proizvodnju i trgovinu</izvorni_sadrzaj>
    <derivirana_varijabla naziv="DomainObject.Predmet.ProtustrankaFormated_1">  DONAT KOMERC društvo s ograničenom odgovornošću za proizvodnju i trgovinu</derivirana_varijabla>
  </DomainObject.Predmet.ProtustrankaFormated>
  <DomainObject.Predmet.ProtustrankaFormatedOIB>
    <izvorni_sadrzaj>  DONAT KOMERC društvo s ograničenom odgovornošću za proizvodnju i trgovinu, OIB 92842566157</izvorni_sadrzaj>
    <derivirana_varijabla naziv="DomainObject.Predmet.ProtustrankaFormatedOIB_1">  DONAT KOMERC društvo s ograničenom odgovornošću za proizvodnju i trgovinu, OIB 92842566157</derivirana_varijabla>
  </DomainObject.Predmet.ProtustrankaFormatedOIB>
  <DomainObject.Predmet.ProtustrankaFormatedWithAdress>
    <izvorni_sadrzaj> DONAT KOMERC društvo s ograničenom odgovornošću za proizvodnju i trgovinu, Bože Peričića 10, 23000 Zadar</izvorni_sadrzaj>
    <derivirana_varijabla naziv="DomainObject.Predmet.ProtustrankaFormatedWithAdress_1"> DONAT KOMERC društvo s ograničenom odgovornošću za proizvodnju i trgovinu, Bože Peričića 10, 23000 Zadar</derivirana_varijabla>
  </DomainObject.Predmet.ProtustrankaFormatedWithAdress>
  <DomainObject.Predmet.ProtustrankaFormatedWithAdressOIB>
    <izvorni_sadrzaj> DONAT KOMERC društvo s ograničenom odgovornošću za proizvodnju i trgovinu, OIB 92842566157, Bože Peričića 10, 23000 Zadar</izvorni_sadrzaj>
    <derivirana_varijabla naziv="DomainObject.Predmet.ProtustrankaFormatedWithAdressOIB_1"> DONAT KOMERC društvo s ograničenom odgovornošću za proizvodnju i trgovinu, OIB 92842566157, Bože Peričića 10, 23000 Zadar</derivirana_varijabla>
  </DomainObject.Predmet.ProtustrankaFormatedWithAdressOIB>
  <DomainObject.Predmet.ProtustrankaWithAdress>
    <izvorni_sadrzaj>DONAT KOMERC društvo s ograničenom odgovornošću za proizvodnju i trgovinu Bože Peričića 10, 23000 Zadar</izvorni_sadrzaj>
    <derivirana_varijabla naziv="DomainObject.Predmet.ProtustrankaWithAdress_1">DONAT KOMERC društvo s ograničenom odgovornošću za proizvodnju i trgovinu Bože Peričića 10, 23000 Zadar</derivirana_varijabla>
  </DomainObject.Predmet.ProtustrankaWithAdress>
  <DomainObject.Predmet.ProtustrankaWithAdressOIB>
    <izvorni_sadrzaj>DONAT KOMERC društvo s ograničenom odgovornošću za proizvodnju i trgovinu, OIB 92842566157, Bože Peričića 10, 23000 Zadar</izvorni_sadrzaj>
    <derivirana_varijabla naziv="DomainObject.Predmet.ProtustrankaWithAdressOIB_1">DONAT KOMERC društvo s ograničenom odgovornošću za proizvodnju i trgovinu, OIB 92842566157, Bože Peričića 10, 23000 Zadar</derivirana_varijabla>
  </DomainObject.Predmet.ProtustrankaWithAdressOIB>
  <DomainObject.Predmet.ProtustrankaNazivFormated>
    <izvorni_sadrzaj>DONAT KOMERC društvo s ograničenom odgovornošću za proizvodnju i trgovinu</izvorni_sadrzaj>
    <derivirana_varijabla naziv="DomainObject.Predmet.ProtustrankaNazivFormated_1">DONAT KOMERC društvo s ograničenom odgovornošću za proizvodnju i trgovinu</derivirana_varijabla>
  </DomainObject.Predmet.ProtustrankaNazivFormated>
  <DomainObject.Predmet.ProtustrankaNazivFormatedOIB>
    <izvorni_sadrzaj>DONAT KOMERC društvo s ograničenom odgovornošću za proizvodnju i trgovinu, OIB 92842566157</izvorni_sadrzaj>
    <derivirana_varijabla naziv="DomainObject.Predmet.ProtustrankaNazivFormatedOIB_1">DONAT KOMERC društvo s ograničenom odgovornošću za proizvodnju i trgovinu, OIB 92842566157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7294.53</izvorni_sadrzaj>
    <derivirana_varijabla naziv="DomainObject.Predmet.TrenutnaVrijednost_1">7294.53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DONAT KOMERC društvo s ograničenom odgovornošću za proizvodnju i trgovinu</item>
    </izvorni_sadrzaj>
    <derivirana_varijabla naziv="DomainObject.Predmet.ProtuStrankaListFormated_1">
      <item>DONAT KOMERC društvo s ograničenom odgovornošću za proizvodnju i trgovinu</item>
    </derivirana_varijabla>
  </DomainObject.Predmet.ProtuStrankaListFormated>
  <DomainObject.Predmet.ProtuStrankaListFormatedOIB>
    <izvorni_sadrzaj>
      <item>DONAT KOMERC društvo s ograničenom odgovornošću za proizvodnju i trgovinu, OIB 92842566157</item>
    </izvorni_sadrzaj>
    <derivirana_varijabla naziv="DomainObject.Predmet.ProtuStrankaListFormatedOIB_1">
      <item>DONAT KOMERC društvo s ograničenom odgovornošću za proizvodnju i trgovinu, OIB 92842566157</item>
    </derivirana_varijabla>
  </DomainObject.Predmet.ProtuStrankaListFormatedOIB>
  <DomainObject.Predmet.ProtuStrankaListFormatedWithAdress>
    <izvorni_sadrzaj>
      <item>DONAT KOMERC društvo s ograničenom odgovornošću za proizvodnju i trgovinu, Bože Peričića 10, 23000 Zadar</item>
    </izvorni_sadrzaj>
    <derivirana_varijabla naziv="DomainObject.Predmet.ProtuStrankaListFormatedWithAdress_1">
      <item>DONAT KOMERC društvo s ograničenom odgovornošću za proizvodnju i trgovinu, Bože Peričića 10, 23000 Zadar</item>
    </derivirana_varijabla>
  </DomainObject.Predmet.ProtuStrankaListFormatedWithAdress>
  <DomainObject.Predmet.ProtuStrankaListFormatedWithAdressOIB>
    <izvorni_sadrzaj>
      <item>DONAT KOMERC društvo s ograničenom odgovornošću za proizvodnju i trgovinu, OIB 92842566157, Bože Peričića 10, 23000 Zadar</item>
    </izvorni_sadrzaj>
    <derivirana_varijabla naziv="DomainObject.Predmet.ProtuStrankaListFormatedWithAdressOIB_1">
      <item>DONAT KOMERC društvo s ograničenom odgovornošću za proizvodnju i trgovinu, OIB 92842566157, Bože Peričića 10, 23000 Zadar</item>
    </derivirana_varijabla>
  </DomainObject.Predmet.ProtuStrankaListFormatedWithAdressOIB>
  <DomainObject.Predmet.ProtuStrankaListNazivFormated>
    <izvorni_sadrzaj>
      <item>DONAT KOMERC društvo s ograničenom odgovornošću za proizvodnju i trgovinu</item>
    </izvorni_sadrzaj>
    <derivirana_varijabla naziv="DomainObject.Predmet.ProtuStrankaListNazivFormated_1">
      <item>DONAT KOMERC društvo s ograničenom odgovornošću za proizvodnju i trgovinu</item>
    </derivirana_varijabla>
  </DomainObject.Predmet.ProtuStrankaListNazivFormated>
  <DomainObject.Predmet.ProtuStrankaListNazivFormatedOIB>
    <izvorni_sadrzaj>
      <item>DONAT KOMERC društvo s ograničenom odgovornošću za proizvodnju i trgovinu, OIB 92842566157</item>
    </izvorni_sadrzaj>
    <derivirana_varijabla naziv="DomainObject.Predmet.ProtuStrankaListNazivFormatedOIB_1">
      <item>DONAT KOMERC društvo s ograničenom odgovornošću za proizvodnju i trgovinu, OIB 92842566157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DONAT KOMERC društvo s ograničenom odgovornošću za proizvodnju i trgovinu</izvorni_sadrzaj>
    <derivirana_varijabla naziv="DomainObject.Predmet.ProtustrankaIDrugi_1">DONAT KOMERC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DONAT KOMERC društvo s ograničenom odgovornošću za proizvodnju i trgovinu, OIB 92842566157, Bože Peričića 10, 23000 Zadar</izvorni_sadrzaj>
    <derivirana_varijabla naziv="DomainObject.Predmet.ProtustrankaIDrugiAdressOIB_1">DONAT KOMERC društvo s ograničenom odgovornošću za proizvodnju i trgovinu, OIB 92842566157, Bože Peričića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DONAT KOMERC društvo s ograničenom odgovornošću za proizvodnju i trgovinu</item>
    </izvorni_sadrzaj>
    <derivirana_varijabla naziv="DomainObject.Predmet.SudioniciListNaziv_1">
      <item>FINA</item>
      <item>DONAT KOMERC društvo s ograničenom odgovornošću za proizvodnju i trgovinu</item>
    </derivirana_varijabla>
  </DomainObject.Predmet.SudioniciListNaziv>
  <DomainObject.Predmet.SudioniciListAdressOIB>
    <izvorni_sadrzaj>
      <item>FINA, OIB 85821130368</item>
      <item>DONAT KOMERC društvo s ograničenom odgovornošću za proizvodnju i trgovinu, OIB 92842566157, Bože Peričića 10,23000 Zadar</item>
    </izvorni_sadrzaj>
    <derivirana_varijabla naziv="DomainObject.Predmet.SudioniciListAdressOIB_1">
      <item>FINA, OIB 85821130368</item>
      <item>DONAT KOMERC društvo s ograničenom odgovornošću za proizvodnju i trgovinu, OIB 92842566157, Bože Peričića 10,23000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92842566157</item>
    </izvorni_sadrzaj>
    <derivirana_varijabla naziv="DomainObject.Predmet.SudioniciListNazivOIB_1">
      <item>, OIB 85821130368</item>
      <item>, OIB 92842566157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7DC9E3-DCBA-497F-8551-05B2B9BE49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1031</properties:Words>
  <properties:Characters>5598</properties:Characters>
  <properties:Lines>129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2017-02-14T08:15:00Z</dcterms:created>
  <dc:creator>Administrator</dc:creator>
  <cp:lastModifiedBy>Merlina Klišmanić</cp:lastModifiedBy>
  <cp:lastPrinted>2017-02-14T08:16:00Z</cp:lastPrinted>
  <dcterms:modified xmlns:xsi="http://www.w3.org/2001/XMLSchema-instance" xsi:type="dcterms:W3CDTF">2017-02-14T08:42:00Z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