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a865" w14:paraId="8a3a865" w:rsidRDefault="00B1687B" w:rsidP="0073733C" w:rsidR="0070027B" w:rsidRPr="0070027B">
      <w:pPr>
        <w15:collapsed w:val="false"/>
      </w:pPr>
      <w:bookmarkStart w:name="_GoBack" w:id="0"/>
      <w:bookmarkEnd w:id="0"/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450F5C">
        <w:t>1392</w:t>
      </w:r>
      <w:r w:rsidR="00843BBB">
        <w:t>/1</w:t>
      </w:r>
      <w:r w:rsidR="00450F5C">
        <w:t>7</w:t>
      </w:r>
      <w:r w:rsidR="00843BBB">
        <w:t>-</w:t>
      </w:r>
      <w:r w:rsidR="00FF6705">
        <w:t>16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FF6705" w:rsidP="00AE30AB" w:rsidR="00FF6705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FF6705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="00450F5C">
        <w:t>Podružnica Karlovac</w:t>
      </w:r>
      <w:r>
        <w:t xml:space="preserve">, </w:t>
      </w:r>
      <w:r w:rsidR="00450F5C">
        <w:t>Ul. Pavla Vitezovića 1</w:t>
      </w:r>
      <w:r w:rsidR="00450F5C" w:rsidRPr="000D7E17">
        <w:t xml:space="preserve">, OIB: 85821130368, za otvaranje </w:t>
      </w:r>
      <w:r w:rsidR="00450F5C" w:rsidRPr="00FF6705">
        <w:t xml:space="preserve">stečajnog postupka nad dužnikom </w:t>
      </w:r>
      <w:r w:rsidR="00450F5C" w:rsidRPr="00FF6705">
        <w:rPr>
          <w:lang w:val="pt-BR"/>
        </w:rPr>
        <w:t>Mr. Black j.d.o.o., Karlovac, Stjepana Radića 11, OIB 05063476824</w:t>
      </w:r>
      <w:r w:rsidRPr="00FF6705">
        <w:rPr>
          <w:lang w:val="pt-BR"/>
        </w:rPr>
        <w:t xml:space="preserve">, </w:t>
      </w:r>
      <w:r w:rsidR="00FF6705" w:rsidRPr="00FF6705">
        <w:rPr>
          <w:lang w:val="pt-BR"/>
        </w:rPr>
        <w:t>21</w:t>
      </w:r>
      <w:r w:rsidR="00395B4F" w:rsidRPr="00FF6705">
        <w:rPr>
          <w:lang w:val="pt-BR"/>
        </w:rPr>
        <w:t xml:space="preserve">. </w:t>
      </w:r>
      <w:r w:rsidR="0073733C" w:rsidRPr="00FF6705">
        <w:rPr>
          <w:lang w:val="pt-BR"/>
        </w:rPr>
        <w:t>kolovoza</w:t>
      </w:r>
      <w:r w:rsidR="0084486C" w:rsidRPr="00FF6705">
        <w:rPr>
          <w:lang w:val="pt-BR"/>
        </w:rPr>
        <w:t xml:space="preserve"> 2018</w:t>
      </w:r>
      <w:r w:rsidRPr="00FF6705">
        <w:t>.,</w:t>
      </w:r>
    </w:p>
    <w:p w:rsidRDefault="006E23F3" w:rsidP="00843BBB" w:rsidR="006E23F3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FF6705">
      <w:pPr>
        <w:ind w:firstLine="708"/>
        <w:jc w:val="both"/>
      </w:pPr>
      <w:r w:rsidRPr="00A93839">
        <w:t xml:space="preserve">I. Otvara se stečajni postupak nad dužnikom </w:t>
      </w:r>
      <w:r w:rsidR="00450F5C" w:rsidRPr="002F623F">
        <w:rPr>
          <w:lang w:val="pt-BR"/>
        </w:rPr>
        <w:t>Mr. Black j.d.o.o., Karlovac, Stjepana Radića 11, OIB 05063476824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FF6705">
        <w:t xml:space="preserve">Zagrebu </w:t>
      </w:r>
      <w:r w:rsidR="00FF6705" w:rsidRPr="00FF6705">
        <w:t>21</w:t>
      </w:r>
      <w:r w:rsidR="00395B4F" w:rsidRPr="00FF6705">
        <w:t xml:space="preserve">. </w:t>
      </w:r>
      <w:r w:rsidR="00FF6705" w:rsidRPr="00FF6705">
        <w:t>kolovoza</w:t>
      </w:r>
      <w:r w:rsidR="006E23F3" w:rsidRPr="00FF6705">
        <w:t xml:space="preserve"> 201</w:t>
      </w:r>
      <w:r w:rsidR="004E2CDE" w:rsidRPr="00FF6705">
        <w:t>8</w:t>
      </w:r>
      <w:r w:rsidRPr="00FF6705">
        <w:t xml:space="preserve">. u </w:t>
      </w:r>
      <w:r w:rsidR="004E2CDE" w:rsidRPr="00FF6705">
        <w:t>15</w:t>
      </w:r>
      <w:r w:rsidR="00C70ACC" w:rsidRPr="00FF6705">
        <w:t>.</w:t>
      </w:r>
      <w:r w:rsidR="00FF6705" w:rsidRPr="00FF6705">
        <w:t>3</w:t>
      </w:r>
      <w:r w:rsidR="00DC7C75" w:rsidRPr="00FF6705">
        <w:t>0</w:t>
      </w:r>
      <w:r w:rsidRPr="00FF6705">
        <w:t xml:space="preserve"> sati.</w:t>
      </w:r>
    </w:p>
    <w:p w:rsidRDefault="00A93839" w:rsidP="00395B4F" w:rsidR="00A93839" w:rsidRPr="00395B4F">
      <w:pPr>
        <w:ind w:firstLine="708"/>
        <w:jc w:val="both"/>
      </w:pPr>
      <w:r w:rsidRPr="00DC7C75">
        <w:t xml:space="preserve">II. Za stečajnog upravitelja imenuje se </w:t>
      </w:r>
      <w:r w:rsidR="00FF6705">
        <w:t>Dejana Ivanović, OIB: 82361868781, Svetog Mateja 124, Zagreb</w:t>
      </w:r>
      <w:r w:rsidR="009B6435" w:rsidRPr="00395B4F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450F5C" w:rsidRPr="002F623F">
        <w:rPr>
          <w:lang w:val="pt-BR"/>
        </w:rPr>
        <w:t>Mr. Black j.d.o.o., Karlovac, Stjepana Radića 11, OIB 05063476824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450F5C" w:rsidRPr="00C37D39">
        <w:t>Financijska agencija, Regionalni centar Zagreb</w:t>
      </w:r>
      <w:r w:rsidR="00450F5C">
        <w:t>, Podružnica Karlovac</w:t>
      </w:r>
      <w:r w:rsidR="00450F5C" w:rsidRPr="00C37D39">
        <w:t xml:space="preserve">, podnijela je ovom sudu prijedlog za otvaranje stečajnog postupka nad dužnikom </w:t>
      </w:r>
      <w:r w:rsidR="00450F5C" w:rsidRPr="002F623F">
        <w:rPr>
          <w:lang w:val="pt-BR"/>
        </w:rPr>
        <w:t>Mr. Black j.d.o.o., Karlovac, Stjepana Radića 11, OIB 05063476824</w:t>
      </w:r>
      <w:r w:rsidR="00450F5C"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450F5C" w:rsidP="00450F5C" w:rsidR="00450F5C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6B7075">
        <w:t xml:space="preserve">dan 28. travnja 2017. u Očevidniku redoslijeda osnova za plaćanje ima evidentirane neizvršene osnove za plaćanje u neprekinutom razdoblju od 120 dana, u ukupnom iznosu od 38.540,62 kn, kao i da dužnik ima 3 zaposlenih. </w:t>
      </w:r>
      <w:r w:rsidRPr="006B7075">
        <w:rPr>
          <w:lang w:val="en-GB"/>
        </w:rPr>
        <w:t>S obzirom na to da predlagatelj vodi Očevidnik redoslijeda osnova za plaćanje, sud je prihvatio</w:t>
      </w:r>
      <w:r w:rsidRPr="00CA1A6F">
        <w:rPr>
          <w:lang w:val="en-GB"/>
        </w:rPr>
        <w:t xml:space="preserve">  predlagateljeve tvrdnje o neprekinutom razdoblju evidentiranih neizvršenih osnova za plaćanje koji su zavedeni u Očevidniku  redoslijeda osnova za plaćanje.</w:t>
      </w:r>
    </w:p>
    <w:p w:rsidRDefault="00450F5C" w:rsidP="00450F5C" w:rsidR="0068530A" w:rsidRPr="009E7BA7">
      <w:pPr>
        <w:pStyle w:val="Tijeloteksta"/>
        <w:ind w:firstLine="708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450F5C" w:rsidP="00450F5C" w:rsidR="00450F5C">
      <w:pPr>
        <w:pStyle w:val="Tijeloteksta"/>
        <w:ind w:firstLine="708"/>
      </w:pPr>
      <w:r w:rsidRPr="00B9015B">
        <w:t xml:space="preserve">Slijedom navedenog, </w:t>
      </w:r>
      <w:r>
        <w:t>sud je 21. svibnja 2018. na temelju odredbe čl. 115</w:t>
      </w:r>
      <w:r w:rsidRPr="00B9015B">
        <w:t>. st. 1. SZ-a donio rješenje o pokretanju prethodnog postupka rad</w:t>
      </w:r>
      <w:r>
        <w:t>i utvrđivanja pretpostavki</w:t>
      </w:r>
      <w:r w:rsidRPr="00B9015B">
        <w:t xml:space="preserve"> za otvaranje stečajnog postupka nad dužnikom.</w:t>
      </w:r>
    </w:p>
    <w:p w:rsidRDefault="00450F5C" w:rsidP="00450F5C" w:rsidR="00450F5C">
      <w:pPr>
        <w:ind w:firstLine="708"/>
        <w:jc w:val="both"/>
      </w:pPr>
      <w:r w:rsidRPr="00184012">
        <w:t xml:space="preserve">Na ročištu radi očitovanja o prijedlogu za otvaranje stečajnog postupka održanom </w:t>
      </w:r>
      <w:r>
        <w:t>3. srpnja</w:t>
      </w:r>
      <w:r w:rsidRPr="00184012">
        <w:t xml:space="preserve"> 201</w:t>
      </w:r>
      <w:r>
        <w:t xml:space="preserve">8. zastupnik po zakonu dužnika naveo je </w:t>
      </w:r>
      <w:r w:rsidRPr="00DF7FAC">
        <w:t xml:space="preserve">da se ne protivi prijedlogu da se nad društvom </w:t>
      </w:r>
      <w:r w:rsidRPr="002F623F">
        <w:rPr>
          <w:lang w:val="pt-BR"/>
        </w:rPr>
        <w:t>Mr. Black j.d.o.o., Karlovac, Stjepana Radića 11, OIB 05063476824</w:t>
      </w:r>
      <w:r>
        <w:t>, otvori stečaj, izjavio je da dužnik nema imovine, kako pokretnina tako ni nekretnina kao niti novčanih tražbina, da nema zaposlenih (dužnik je imao troje zaposlenih te su svi odjavljeni u travnju 2018.) te da je dužnik prestao sa obavljanjem djelatnosti u travnju 2018.</w:t>
      </w:r>
    </w:p>
    <w:p w:rsidRDefault="00450F5C" w:rsidP="00450F5C" w:rsidR="00450F5C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450F5C" w:rsidP="00450F5C" w:rsidR="00450F5C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9. siječnja</w:t>
      </w:r>
      <w:r w:rsidRPr="00AC7999">
        <w:t xml:space="preserve"> 201</w:t>
      </w:r>
      <w:r>
        <w:t>8</w:t>
      </w:r>
      <w:r w:rsidRPr="00AC7999">
        <w:t xml:space="preserve">. (list </w:t>
      </w:r>
      <w:r>
        <w:t>4</w:t>
      </w:r>
      <w:r w:rsidRPr="00AC7999">
        <w:t xml:space="preserve"> spisa) utvrdio da dužnik nije vlasnik nekretnina.</w:t>
      </w:r>
    </w:p>
    <w:p w:rsidRDefault="00450F5C" w:rsidP="00450F5C" w:rsidR="00450F5C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>
        <w:t>17. svibnja 2018. (list 12</w:t>
      </w:r>
      <w:r w:rsidRPr="009C6C9B">
        <w:t xml:space="preserve"> spisa)</w:t>
      </w:r>
      <w:r w:rsidRPr="0018121A">
        <w:t xml:space="preserve"> </w:t>
      </w:r>
      <w:r>
        <w:t>iz kojeg proizlazi da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450F5C" w:rsidP="00450F5C" w:rsidR="00450F5C">
      <w:pPr>
        <w:ind w:firstLine="708"/>
        <w:jc w:val="both"/>
      </w:pPr>
      <w:r>
        <w:t>S</w:t>
      </w:r>
      <w:r w:rsidRPr="00562A50">
        <w:t>pisu prileži</w:t>
      </w:r>
      <w:r>
        <w:t xml:space="preserve"> podnesak Privredne banke Zagreb d.d. od 4. lipnja 2018. (list 17</w:t>
      </w:r>
      <w:r w:rsidRPr="00562A50">
        <w:t xml:space="preserve"> </w:t>
      </w:r>
      <w:r>
        <w:t xml:space="preserve">spisa) </w:t>
      </w:r>
      <w:r w:rsidRPr="00562A50">
        <w:t xml:space="preserve">za račun </w:t>
      </w:r>
      <w:r w:rsidRPr="00EB0A99">
        <w:t xml:space="preserve">dužnika HR5623400091110722456 </w:t>
      </w:r>
      <w:r w:rsidRPr="00562A50">
        <w:t xml:space="preserve">iz kojeg proizlazi da je </w:t>
      </w:r>
      <w:r>
        <w:t xml:space="preserve">račun </w:t>
      </w:r>
      <w:r w:rsidRPr="00562A50">
        <w:t>dužnik</w:t>
      </w:r>
      <w:r>
        <w:t>a</w:t>
      </w:r>
      <w:r w:rsidRPr="00562A50">
        <w:t xml:space="preserve"> u neprekidnoj bl</w:t>
      </w:r>
      <w:r>
        <w:t>okadi od 30. prosinca 2016.</w:t>
      </w:r>
    </w:p>
    <w:p w:rsidRDefault="00450F5C" w:rsidP="00450F5C" w:rsidR="00450F5C">
      <w:pPr>
        <w:pStyle w:val="Tijeloteksta"/>
        <w:ind w:firstLine="708"/>
      </w:pPr>
      <w:r w:rsidRPr="0002701E">
        <w:t xml:space="preserve">Uvidom u </w:t>
      </w:r>
      <w:r>
        <w:t>potvrdu Financijske agencije od 4. svibnja 2018. (list 8 spisa) prema kojem je dužnik na dan 3. svibnja 2018 u Očevidniku redoslijeda osnova za plaćanje imao neizvršene osnove za plaćanje u neprekinutom razdoblju od 489 dana u ukupnom iznosu od 73.955,89 kn.</w:t>
      </w:r>
    </w:p>
    <w:p w:rsidRDefault="00450F5C" w:rsidP="00450F5C" w:rsidR="006E23F3" w:rsidRPr="006E23F3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450F5C">
        <w:t>13. srpnja</w:t>
      </w:r>
      <w:r w:rsidR="0073733C">
        <w:t xml:space="preserve"> </w:t>
      </w:r>
      <w:r w:rsidR="0084486C">
        <w:t>2018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Pr="006E23F3">
        <w:t>2</w:t>
      </w:r>
      <w:r w:rsidR="0073733C">
        <w:t>0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73733C">
        <w:t>13</w:t>
      </w:r>
      <w:r w:rsidR="006E23F3" w:rsidRPr="006E23F3">
        <w:t xml:space="preserve">. </w:t>
      </w:r>
      <w:r w:rsidR="0073733C">
        <w:t>srpnja</w:t>
      </w:r>
      <w:r w:rsidR="006E23F3" w:rsidRPr="006E23F3">
        <w:t xml:space="preserve"> 201</w:t>
      </w:r>
      <w:r w:rsidR="0084486C">
        <w:t>8</w:t>
      </w:r>
      <w:r w:rsidRPr="006E23F3">
        <w:t>. Vjerovnici nisu predujmili iznos od 2</w:t>
      </w:r>
      <w:r w:rsidR="0073733C">
        <w:t>0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84486C" w:rsidP="00053309" w:rsidR="00053309">
      <w:pPr>
        <w:ind w:firstLine="708"/>
        <w:jc w:val="both"/>
        <w:rPr>
          <w:color w:val="FF0000"/>
        </w:rPr>
      </w:pPr>
      <w:r>
        <w:t>I</w:t>
      </w:r>
      <w:r w:rsidRPr="0089526A">
        <w:t>majući u vidu navode</w:t>
      </w:r>
      <w:r>
        <w:t xml:space="preserve"> </w:t>
      </w:r>
      <w:r w:rsidRPr="0089526A">
        <w:t>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</w:t>
      </w:r>
      <w:r w:rsidR="00053309" w:rsidRPr="003A7D16">
        <w:t xml:space="preserve"> i kako nije predujmljen iznos za pokriće troškova prethodnog i stečajnog postupka određen rješenjem suda, kao i da je kod dužnika ostvaren stečajni razlog </w:t>
      </w:r>
      <w:r w:rsidR="00053309" w:rsidRPr="003A7D16">
        <w:lastRenderedPageBreak/>
        <w:t xml:space="preserve">nesposobnost za plaćanje, valjalo je u skladu s citiranom odredbom čl. </w:t>
      </w:r>
      <w:r w:rsidR="00053309">
        <w:t>132. st. 2</w:t>
      </w:r>
      <w:r w:rsidR="00053309" w:rsidRPr="003A7D16">
        <w:t>. SZ-a otvoriti i zaključiti stečajni postupak nad dužnikom.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FF6705">
      <w:pPr>
        <w:jc w:val="center"/>
      </w:pPr>
      <w:r w:rsidRPr="00372077">
        <w:t xml:space="preserve">U </w:t>
      </w:r>
      <w:r w:rsidR="00C12410" w:rsidRPr="00FF6705">
        <w:t>Zagreb</w:t>
      </w:r>
      <w:r w:rsidR="00CA4E71" w:rsidRPr="00FF6705">
        <w:t xml:space="preserve">u </w:t>
      </w:r>
      <w:r w:rsidR="00FF6705" w:rsidRPr="00FF6705">
        <w:t>21</w:t>
      </w:r>
      <w:r w:rsidR="0084486C" w:rsidRPr="00FF6705">
        <w:t xml:space="preserve">. </w:t>
      </w:r>
      <w:r w:rsidR="00914B40" w:rsidRPr="00FF6705">
        <w:t>kolovoza</w:t>
      </w:r>
      <w:r w:rsidR="00B6336F" w:rsidRPr="00FF6705">
        <w:t xml:space="preserve"> </w:t>
      </w:r>
      <w:r w:rsidR="0084486C" w:rsidRPr="00FF6705">
        <w:t>2018</w:t>
      </w:r>
      <w:r w:rsidR="00C12410" w:rsidRPr="00FF670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8F719B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8F719B" w:rsidP="007B64C7" w:rsidR="008F719B">
      <w:pPr>
        <w:ind w:firstLine="708" w:left="3540"/>
        <w:jc w:val="right"/>
      </w:pPr>
    </w:p>
    <w:p w:rsidRDefault="008F719B" w:rsidP="007B64C7" w:rsidR="008F719B">
      <w:pPr>
        <w:ind w:firstLine="708" w:left="3540"/>
        <w:jc w:val="right"/>
      </w:pPr>
    </w:p>
    <w:p w:rsidRDefault="008F719B" w:rsidP="007B64C7" w:rsidR="008F719B">
      <w:pPr>
        <w:ind w:firstLine="708" w:left="3540"/>
        <w:jc w:val="right"/>
      </w:pPr>
      <w:r>
        <w:t>Za točnost otpravka-ovlašteni službenik:</w:t>
      </w:r>
    </w:p>
    <w:p w:rsidRDefault="008F719B" w:rsidP="007B64C7" w:rsidR="008F719B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8F719B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450F5C">
          <w:t>1392</w:t>
        </w:r>
        <w:r w:rsidR="0073733C">
          <w:t>/1</w:t>
        </w:r>
        <w:r w:rsidR="00450F5C">
          <w:t>7</w:t>
        </w:r>
        <w:r w:rsidR="0073733C">
          <w:t>-</w:t>
        </w:r>
        <w:r w:rsidR="00FF6705">
          <w:t>16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33C" w:rsidR="0073733C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90380"/>
    <w:rsid w:val="00295751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410190"/>
    <w:rsid w:val="00413C3F"/>
    <w:rsid w:val="00422789"/>
    <w:rsid w:val="00450F5C"/>
    <w:rsid w:val="00470722"/>
    <w:rsid w:val="00471353"/>
    <w:rsid w:val="004963DC"/>
    <w:rsid w:val="004971B3"/>
    <w:rsid w:val="004A1B2D"/>
    <w:rsid w:val="004C5B58"/>
    <w:rsid w:val="004D34E6"/>
    <w:rsid w:val="004E2CDE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8530A"/>
    <w:rsid w:val="00693D34"/>
    <w:rsid w:val="006A7E02"/>
    <w:rsid w:val="006E23F3"/>
    <w:rsid w:val="006F05DF"/>
    <w:rsid w:val="0070027B"/>
    <w:rsid w:val="0073733C"/>
    <w:rsid w:val="007859F3"/>
    <w:rsid w:val="007A570C"/>
    <w:rsid w:val="007C030D"/>
    <w:rsid w:val="007C202C"/>
    <w:rsid w:val="007E349A"/>
    <w:rsid w:val="00830ADC"/>
    <w:rsid w:val="00843BBB"/>
    <w:rsid w:val="0084486C"/>
    <w:rsid w:val="0086652B"/>
    <w:rsid w:val="008A1754"/>
    <w:rsid w:val="008E59F9"/>
    <w:rsid w:val="008F6699"/>
    <w:rsid w:val="008F719B"/>
    <w:rsid w:val="008F76E8"/>
    <w:rsid w:val="009050DC"/>
    <w:rsid w:val="00914B40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  <w:rsid w:val="00FF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7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1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1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1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1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7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1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1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1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1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1392</izvorni_sadrzaj>
    <derivirana_varijabla naziv="DomainObject.Predmet.Broj_1">1392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St-1392/2017</izvorni_sadrzaj>
    <derivirana_varijabla naziv="DomainObject.Predmet.OznakaBroj_1">St-1392/2017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Mr. Black j.d.o.o. zastupanog po punomoćniku Vjekoslav Mačinković</izvorni_sadrzaj>
    <derivirana_varijabla naziv="DomainObject.Predmet.ProtustrankaFormated_1">  Mr. Black j.d.o.o. zastupanog po punomoćniku Vjekoslav Mačinković</derivirana_varijabla>
  </DomainObject.Predmet.ProtustrankaFormated>
  <DomainObject.Predmet.ProtustrankaFormatedOIB>
    <izvorni_sadrzaj>  Mr. Black j.d.o.o., OIB 05063476824 zastupanog po punomoćniku Vjekoslav Mačinković</izvorni_sadrzaj>
    <derivirana_varijabla naziv="DomainObject.Predmet.ProtustrankaFormatedOIB_1">  Mr. Black j.d.o.o., OIB 05063476824 zastupanog po punomoćniku Vjekoslav Mačinković</derivirana_varijabla>
  </DomainObject.Predmet.ProtustrankaFormatedOIB>
  <DomainObject.Predmet.ProtustrankaFormatedWithAdress>
    <izvorni_sadrzaj> Mr. Black j.d.o.o., Stjepana Radića 11, 47000 Karlovac zastupanog po punomoćniku Vjekoslav Mačinković</izvorni_sadrzaj>
    <derivirana_varijabla naziv="DomainObject.Predmet.ProtustrankaFormatedWithAdress_1"> Mr. Black j.d.o.o., Stjepana Radića 11, 47000 Karlovac zastupanog po punomoćniku Vjekoslav Mačinković</derivirana_varijabla>
  </DomainObject.Predmet.ProtustrankaFormatedWithAdress>
  <DomainObject.Predmet.ProtustrankaFormatedWithAdressOIB>
    <izvorni_sadrzaj> Mr. Black j.d.o.o., OIB 05063476824, Stjepana Radića 11, 47000 Karlovac zastupanog po punomoćniku Vjekoslav Mačinković</izvorni_sadrzaj>
    <derivirana_varijabla naziv="DomainObject.Predmet.ProtustrankaFormatedWithAdressOIB_1"> Mr. Black j.d.o.o., OIB 05063476824, Stjepana Radića 11, 47000 Karlovac zastupanog po punomoćniku Vjekoslav Mačinković</derivirana_varijabla>
  </DomainObject.Predmet.ProtustrankaFormatedWithAdressOIB>
  <DomainObject.Predmet.ProtustrankaWithAdress>
    <izvorni_sadrzaj>Mr. Black j.d.o.o. Stjepana Radića 11, 47000 Karlovac</izvorni_sadrzaj>
    <derivirana_varijabla naziv="DomainObject.Predmet.ProtustrankaWithAdress_1">Mr. Black j.d.o.o. Stjepana Radića 11, 47000 Karlovac</derivirana_varijabla>
  </DomainObject.Predmet.ProtustrankaWithAdress>
  <DomainObject.Predmet.ProtustrankaWithAdressOIB>
    <izvorni_sadrzaj>Mr. Black j.d.o.o., OIB 05063476824, Stjepana Radića 11, 47000 Karlovac</izvorni_sadrzaj>
    <derivirana_varijabla naziv="DomainObject.Predmet.ProtustrankaWithAdressOIB_1">Mr. Black j.d.o.o., OIB 05063476824, Stjepana Radića 11, 47000 Karlovac</derivirana_varijabla>
  </DomainObject.Predmet.ProtustrankaWithAdressOIB>
  <DomainObject.Predmet.ProtustrankaNazivFormated>
    <izvorni_sadrzaj>Mr. Black j.d.o.o.</izvorni_sadrzaj>
    <derivirana_varijabla naziv="DomainObject.Predmet.ProtustrankaNazivFormated_1">Mr. Black j.d.o.o.</derivirana_varijabla>
  </DomainObject.Predmet.ProtustrankaNazivFormated>
  <DomainObject.Predmet.ProtustrankaNazivFormatedOIB>
    <izvorni_sadrzaj>Mr. Black j.d.o.o., OIB 05063476824</izvorni_sadrzaj>
    <derivirana_varijabla naziv="DomainObject.Predmet.ProtustrankaNazivFormatedOIB_1">Mr. Black j.d.o.o., OIB 05063476824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VJEROVNICI</izvorni_sadrzaj>
    <derivirana_varijabla naziv="DomainObject.Predmet.StrankaFormated_1">  FINA regionalni centar Zagreb, podružnica Karlovac; VJEROVNICI</derivirana_varijabla>
  </DomainObject.Predmet.StrankaFormated>
  <DomainObject.Predmet.StrankaFormatedOIB>
    <izvorni_sadrzaj>  FINA regionalni centar Zagreb, podružnica Karlovac, OIB 85821130368; VJEROVNICI</izvorni_sadrzaj>
    <derivirana_varijabla naziv="DomainObject.Predmet.StrankaFormatedOIB_1">  FINA regionalni centar Zagreb, podružnica Karlovac, OIB 85821130368; VJEROVNICI</derivirana_varijabla>
  </DomainObject.Predmet.StrankaFormatedOIB>
  <DomainObject.Predmet.StrankaFormatedWithAdress>
    <izvorni_sadrzaj> FINA regionalni centar Zagreb, podružnica Karlovac, Vitezovićeva 1, 47000 Karlovac; VJEROVNICI</izvorni_sadrzaj>
    <derivirana_varijabla naziv="DomainObject.Predmet.StrankaFormatedWithAdress_1"> FINA regionalni centar Zagreb, podružnica Karlovac, Vitezovićeva 1, 47000 Karlovac; VJEROVNICI</derivirana_varijabla>
  </DomainObject.Predmet.StrankaFormatedWithAdress>
  <DomainObject.Predmet.StrankaFormatedWithAdressOIB>
    <izvorni_sadrzaj> FINA regionalni centar Zagreb, podružnica Karlovac, OIB 85821130368, Vitezovićeva 1, 47000 Karlovac; VJEROVNICI</izvorni_sadrzaj>
    <derivirana_varijabla naziv="DomainObject.Predmet.StrankaFormatedWithAdressOIB_1"> FINA regionalni centar Zagreb, podružnica Karlovac, OIB 85821130368, Vitezovićeva 1, 47000 Karlovac; VJEROVNICI</derivirana_varijabla>
  </DomainObject.Predmet.StrankaFormatedWithAdressOIB>
  <DomainObject.Predmet.StrankaWithAdress>
    <izvorni_sadrzaj>FINA regionalni centar Zagreb, podružnica Karlovac Vitezovićeva 1,47000 Karlovac,VJEROVNICI </izvorni_sadrzaj>
    <derivirana_varijabla naziv="DomainObject.Predmet.StrankaWithAdress_1">FINA regionalni centar Zagreb, podružnica Karlovac Vitezovićeva 1,47000 Karlovac,VJEROVNICI </derivirana_varijabla>
  </DomainObject.Predmet.StrankaWithAdress>
  <DomainObject.Predmet.StrankaWithAdressOIB>
    <izvorni_sadrzaj>FINA regionalni centar Zagreb, podružnica Karlovac, OIB 85821130368, Vitezovićeva 1,47000 Karlovac,VJEROVNICI</izvorni_sadrzaj>
    <derivirana_varijabla naziv="DomainObject.Predmet.StrankaWithAdressOIB_1">FINA regionalni centar Zagreb, podružnica Karlovac, OIB 85821130368, Vitezovićeva 1,47000 Karlovac,VJEROVNICI</derivirana_varijabla>
  </DomainObject.Predmet.StrankaWithAdressOIB>
  <DomainObject.Predmet.StrankaNazivFormated>
    <izvorni_sadrzaj>FINA regionalni centar Zagreb, podružnica Karlovac,VJEROVNICI</izvorni_sadrzaj>
    <derivirana_varijabla naziv="DomainObject.Predmet.StrankaNazivFormated_1">FINA regionalni centar Zagreb, podružnica Karlovac,VJEROVNICI</derivirana_varijabla>
  </DomainObject.Predmet.StrankaNazivFormated>
  <DomainObject.Predmet.StrankaNazivFormatedOIB>
    <izvorni_sadrzaj>FINA regionalni centar Zagreb, podružnica Karlovac, OIB 85821130368,VJEROVNICI</izvorni_sadrzaj>
    <derivirana_varijabla naziv="DomainObject.Predmet.StrankaNazivFormatedOIB_1">FINA regionalni centar Zagreb, podružnica Karlovac,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Zagreb, podružnica Karlovac</item>
      <item>VJEROVNICI</item>
    </izvorni_sadrzaj>
    <derivirana_varijabla naziv="DomainObject.Predmet.StrankaListFormated_1">
      <item>FINA regionalni centar Zagreb, podružnica Karlovac</item>
      <item>VJEROVNICI</item>
    </derivirana_varijabla>
  </DomainObject.Predmet.StrankaListFormated>
  <DomainObject.Predmet.StrankaListFormatedOIB>
    <izvorni_sadrzaj>
      <item>FINA regionalni centar Zagreb, podružnica Karlovac, OIB 85821130368</item>
      <item>VJEROVNICI</item>
    </izvorni_sadrzaj>
    <derivirana_varijabla naziv="DomainObject.Predmet.StrankaListFormatedOIB_1">
      <item>FINA regionalni centar Zagreb, podružnica Karlovac, OIB 85821130368</item>
      <item>VJEROVNICI</item>
    </derivirana_varijabla>
  </DomainObject.Predmet.StrankaListFormatedOIB>
  <DomainObject.Predmet.StrankaListFormatedWithAdress>
    <izvorni_sadrzaj>
      <item>FINA regionalni centar Zagreb, podružnica Karlovac, Vitezovićeva 1, 47000 Karlovac</item>
      <item>VJEROVNICI</item>
    </izvorni_sadrzaj>
    <derivirana_varijabla naziv="DomainObject.Predmet.StrankaListFormatedWithAdress_1">
      <item>FINA regionalni centar Zagreb, podružnica Karlovac, Vitezovićeva 1, 47000 Karlovac</item>
      <item>VJEROVNICI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VJEROVNICI</item>
    </izvorni_sadrzaj>
    <derivirana_varijabla naziv="DomainObject.Predmet.StrankaListFormatedWithAdressOIB_1">
      <item>FINA regionalni centar Zagreb, podružnica Karlovac, OIB 85821130368, Vitezovićeva 1, 47000 Karlovac</item>
      <item>VJEROVNICI</item>
    </derivirana_varijabla>
  </DomainObject.Predmet.StrankaListFormatedWithAdressOIB>
  <DomainObject.Predmet.StrankaListNazivFormated>
    <izvorni_sadrzaj>
      <item>FINA regionalni centar Zagreb, podružnica Karlovac</item>
      <item>VJEROVNICI</item>
    </izvorni_sadrzaj>
    <derivirana_varijabla naziv="DomainObject.Predmet.StrankaListNazivFormated_1">
      <item>FINA regionalni centar Zagreb, podružnica Karlovac</item>
      <item>VJEROVNICI</item>
    </derivirana_varijabla>
  </DomainObject.Predmet.StrankaListNazivFormated>
  <DomainObject.Predmet.StrankaListNazivFormatedOIB>
    <izvorni_sadrzaj>
      <item>FINA regionalni centar Zagreb, podružnica Karlovac, OIB 85821130368</item>
      <item>VJEROVNICI</item>
    </izvorni_sadrzaj>
    <derivirana_varijabla naziv="DomainObject.Predmet.StrankaListNazivFormatedOIB_1">
      <item>FINA regionalni centar Zagreb, podružnica Karlovac, OIB 85821130368</item>
      <item>VJEROVNICI</item>
    </derivirana_varijabla>
  </DomainObject.Predmet.StrankaListNazivFormatedOIB>
  <DomainObject.Predmet.ProtuStrankaListFormated>
    <izvorni_sadrzaj>
      <item>Mr. Black j.d.o.o. zastupanog po punomoćniku Vjekoslav Mačinković</item>
    </izvorni_sadrzaj>
    <derivirana_varijabla naziv="DomainObject.Predmet.ProtuStrankaListFormated_1">
      <item>Mr. Black j.d.o.o. zastupanog po punomoćniku Vjekoslav Mačinković</item>
    </derivirana_varijabla>
  </DomainObject.Predmet.ProtuStrankaListFormated>
  <DomainObject.Predmet.ProtuStrankaListFormatedOIB>
    <izvorni_sadrzaj>
      <item>Mr. Black j.d.o.o., OIB 05063476824 zastupanog po punomoćniku Vjekoslav Mačinković</item>
    </izvorni_sadrzaj>
    <derivirana_varijabla naziv="DomainObject.Predmet.ProtuStrankaListFormatedOIB_1">
      <item>Mr. Black j.d.o.o., OIB 05063476824 zastupanog po punomoćniku Vjekoslav Mačinković</item>
    </derivirana_varijabla>
  </DomainObject.Predmet.ProtuStrankaListFormatedOIB>
  <DomainObject.Predmet.ProtuStrankaListFormatedWithAdress>
    <izvorni_sadrzaj>
      <item>Mr. Black j.d.o.o., Stjepana Radića 11, 47000 Karlovac zastupanog po punomoćniku Vjekoslav Mačinković</item>
    </izvorni_sadrzaj>
    <derivirana_varijabla naziv="DomainObject.Predmet.ProtuStrankaListFormatedWithAdress_1">
      <item>Mr. Black j.d.o.o., Stjepana Radića 11, 47000 Karlovac zastupanog po punomoćniku Vjekoslav Mačinković</item>
    </derivirana_varijabla>
  </DomainObject.Predmet.ProtuStrankaListFormatedWithAdress>
  <DomainObject.Predmet.ProtuStrankaListFormatedWithAdressOIB>
    <izvorni_sadrzaj>
      <item>Mr. Black j.d.o.o., OIB 05063476824, Stjepana Radića 11, 47000 Karlovac zastupanog po punomoćniku Vjekoslav Mačinković</item>
    </izvorni_sadrzaj>
    <derivirana_varijabla naziv="DomainObject.Predmet.ProtuStrankaListFormatedWithAdressOIB_1">
      <item>Mr. Black j.d.o.o., OIB 05063476824, Stjepana Radića 11, 47000 Karlovac zastupanog po punomoćniku Vjekoslav Mačinković</item>
    </derivirana_varijabla>
  </DomainObject.Predmet.ProtuStrankaListFormatedWithAdressOIB>
  <DomainObject.Predmet.ProtuStrankaListNazivFormated>
    <izvorni_sadrzaj>
      <item>Mr. Black j.d.o.o.</item>
    </izvorni_sadrzaj>
    <derivirana_varijabla naziv="DomainObject.Predmet.ProtuStrankaListNazivFormated_1">
      <item>Mr. Black j.d.o.o.</item>
    </derivirana_varijabla>
  </DomainObject.Predmet.ProtuStrankaListNazivFormated>
  <DomainObject.Predmet.ProtuStrankaListNazivFormatedOIB>
    <izvorni_sadrzaj>
      <item>Mr. Black j.d.o.o., OIB 05063476824</item>
    </izvorni_sadrzaj>
    <derivirana_varijabla naziv="DomainObject.Predmet.ProtuStrankaListNazivFormatedOIB_1">
      <item>Mr. Black j.d.o.o., OIB 05063476824</item>
    </derivirana_varijabla>
  </DomainObject.Predmet.ProtuStrankaListNazivFormatedOIB>
  <DomainObject.Predmet.OstaliListFormated>
    <izvorni_sadrzaj>
      <item>Vjekoslav Mačinković punomoćnik sudionika u postupku Mr. Black j.d.o.o.</item>
    </izvorni_sadrzaj>
    <derivirana_varijabla naziv="DomainObject.Predmet.OstaliListFormated_1">
      <item>Vjekoslav Mačinković punomoćnik sudionika u postupku Mr. Black j.d.o.o.</item>
    </derivirana_varijabla>
  </DomainObject.Predmet.OstaliListFormated>
  <DomainObject.Predmet.OstaliListFormatedOIB>
    <izvorni_sadrzaj>
      <item>Vjekoslav Mačinković, OIB 91591780099 punomoćnik sudionika u postupku Mr. Black j.d.o.o.</item>
    </izvorni_sadrzaj>
    <derivirana_varijabla naziv="DomainObject.Predmet.OstaliListFormatedOIB_1">
      <item>Vjekoslav Mačinković, OIB 91591780099 punomoćnik sudionika u postupku Mr. Black j.d.o.o.</item>
    </derivirana_varijabla>
  </DomainObject.Predmet.OstaliListFormatedOIB>
  <DomainObject.Predmet.OstaliListFormatedWithAdress>
    <izvorni_sadrzaj>
      <item>Vjekoslav Mačinković, Donji Furjan 20, 47240 Donji Furjan punomoćnik sudionika u postupku Mr. Black j.d.o.o.</item>
    </izvorni_sadrzaj>
    <derivirana_varijabla naziv="DomainObject.Predmet.OstaliListFormatedWithAdress_1">
      <item>Vjekoslav Mačinković, Donji Furjan 20, 47240 Donji Furjan punomoćnik sudionika u postupku Mr. Black j.d.o.o.</item>
    </derivirana_varijabla>
  </DomainObject.Predmet.OstaliListFormatedWithAdress>
  <DomainObject.Predmet.OstaliListFormatedWithAdressOIB>
    <izvorni_sadrzaj>
      <item>Vjekoslav Mačinković, OIB 91591780099, Donji Furjan 20, 47240 Donji Furjan punomoćnik sudionika u postupku Mr. Black j.d.o.o.</item>
    </izvorni_sadrzaj>
    <derivirana_varijabla naziv="DomainObject.Predmet.OstaliListFormatedWithAdressOIB_1">
      <item>Vjekoslav Mačinković, OIB 91591780099, Donji Furjan 20, 47240 Donji Furjan punomoćnik sudionika u postupku Mr. Black j.d.o.o.</item>
    </derivirana_varijabla>
  </DomainObject.Predmet.OstaliListFormatedWithAdressOIB>
  <DomainObject.Predmet.OstaliListNazivFormated>
    <izvorni_sadrzaj>
      <item>Vjekoslav Mačinković</item>
    </izvorni_sadrzaj>
    <derivirana_varijabla naziv="DomainObject.Predmet.OstaliListNazivFormated_1">
      <item>Vjekoslav Mačinković</item>
    </derivirana_varijabla>
  </DomainObject.Predmet.OstaliListNazivFormated>
  <DomainObject.Predmet.OstaliListNazivFormatedOIB>
    <izvorni_sadrzaj>
      <item>Vjekoslav Mačinković, OIB 91591780099</item>
    </izvorni_sadrzaj>
    <derivirana_varijabla naziv="DomainObject.Predmet.OstaliListNazivFormatedOIB_1">
      <item>Vjekoslav Mačinković, OIB 91591780099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Mr. Black j.d.o.o.</izvorni_sadrzaj>
    <derivirana_varijabla naziv="DomainObject.Predmet.ProtustrankaIDrugi_1">Mr. Black j.d.o.o.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Mr. Black j.d.o.o., OIB 05063476824, Stjepana Radića 11, 47000 Karlovac</izvorni_sadrzaj>
    <derivirana_varijabla naziv="DomainObject.Predmet.ProtustrankaIDrugiAdressOIB_1">Mr. Black j.d.o.o., OIB 05063476824, Stjepana Radića 11,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Mr. Black j.d.o.o.</item>
      <item>Vjekoslav Mačinković</item>
      <item>VJEROVNICI</item>
    </izvorni_sadrzaj>
    <derivirana_varijabla naziv="DomainObject.Predmet.SudioniciListNaziv_1">
      <item>FINA regionalni centar Zagreb, podružnica Karlovac</item>
      <item>Mr. Black j.d.o.o.</item>
      <item>Vjekoslav Mačinković</item>
      <item>VJEROVNICI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Mr. Black j.d.o.o., OIB 05063476824, Stjepana Radića 11,47000 Karlovac</item>
      <item>Vjekoslav Mačinković, OIB 91591780099, Donji Furjan 20,47240 Donji Furjan</item>
      <item>VJEROVNICI</item>
    </izvorni_sadrzaj>
    <derivirana_varijabla naziv="DomainObject.Predmet.SudioniciListAdressOIB_1">
      <item>FINA regionalni centar Zagreb, podružnica Karlovac, OIB 85821130368, Vitezovićeva 1,47000 Karlovac</item>
      <item>Mr. Black j.d.o.o., OIB 05063476824, Stjepana Radića 11,47000 Karlovac</item>
      <item>Vjekoslav Mačinković, OIB 91591780099, Donji Furjan 20,47240 Donji Furjan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05063476824</item>
      <item>, OIB 91591780099</item>
      <item>, OIB null</item>
    </izvorni_sadrzaj>
    <derivirana_varijabla naziv="DomainObject.Predmet.SudioniciListNazivOIB_1">
      <item>, OIB 85821130368</item>
      <item>, OIB 05063476824</item>
      <item>, OIB 91591780099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61AA8B-B07E-423E-AD69-286B230586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1084</properties:Words>
  <properties:Characters>6027</properties:Characters>
  <properties:Lines>117</properties:Lines>
  <properties:Paragraphs>37</properties:Paragraphs>
  <properties:TotalTime>425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2018-08-21T12:58:00Z</cp:lastPrinted>
  <dcterms:modified xmlns:xsi="http://www.w3.org/2001/XMLSchema-instance" xsi:type="dcterms:W3CDTF">2018-08-21T12:58:00Z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(4. rj. otvaranje i zaključenje  čl. 110 .p.čl. 132-.docx)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