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a7b1" w14:paraId="a6da7b1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="007449BC">
        <w:rPr>
          <w:color w:val="000000"/>
          <w:sz w:val="22"/>
          <w:szCs w:val="22"/>
        </w:rPr>
        <w:t xml:space="preserve">      </w:t>
      </w:r>
      <w:r w:rsidRPr="00BF6193">
        <w:rPr>
          <w:b/>
          <w:sz w:val="22"/>
          <w:szCs w:val="22"/>
        </w:rPr>
        <w:t>REPUBLIKA HRVATSKA</w:t>
      </w:r>
    </w:p>
    <w:p w:rsidRDefault="007449BC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7449BC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Dubrovnik,  </w:t>
      </w:r>
      <w:r w:rsidR="00BF6193" w:rsidRPr="00BF6193">
        <w:rPr>
          <w:b/>
          <w:sz w:val="22"/>
          <w:szCs w:val="22"/>
        </w:rPr>
        <w:t xml:space="preserve">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7336AE">
        <w:rPr>
          <w:b/>
          <w:sz w:val="22"/>
          <w:szCs w:val="22"/>
        </w:rPr>
        <w:t>2</w:t>
      </w:r>
      <w:r w:rsidR="00446961">
        <w:rPr>
          <w:b/>
          <w:sz w:val="22"/>
          <w:szCs w:val="22"/>
        </w:rPr>
        <w:t>83</w:t>
      </w:r>
      <w:r w:rsidR="007449BC">
        <w:rPr>
          <w:b/>
          <w:sz w:val="22"/>
          <w:szCs w:val="22"/>
        </w:rPr>
        <w:t>/2019</w:t>
      </w:r>
      <w:r w:rsidR="00BB1960">
        <w:rPr>
          <w:b/>
          <w:sz w:val="22"/>
          <w:szCs w:val="22"/>
        </w:rPr>
        <w:t>-</w:t>
      </w:r>
      <w:r w:rsidR="007120A9">
        <w:rPr>
          <w:b/>
          <w:sz w:val="22"/>
          <w:szCs w:val="22"/>
        </w:rPr>
        <w:t>17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BB1960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7449BC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446961" w:rsidRPr="00446961">
        <w:rPr>
          <w:sz w:val="22"/>
          <w:szCs w:val="22"/>
          <w:lang w:val="en-AU"/>
        </w:rPr>
        <w:t>CANOSSA STUDIO j.d.o.o. za fotografske i video usluge, Trsteno, Potok 2, MBS: 060345338, OIB: 30878052916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A874ED">
        <w:rPr>
          <w:sz w:val="22"/>
          <w:szCs w:val="22"/>
        </w:rPr>
        <w:t>1</w:t>
      </w:r>
      <w:r w:rsidR="007120A9">
        <w:rPr>
          <w:sz w:val="22"/>
          <w:szCs w:val="22"/>
        </w:rPr>
        <w:t>.</w:t>
      </w:r>
      <w:r w:rsidR="00EC2E08">
        <w:rPr>
          <w:sz w:val="22"/>
          <w:szCs w:val="22"/>
        </w:rPr>
        <w:t xml:space="preserve"> </w:t>
      </w:r>
      <w:r w:rsidR="007120A9">
        <w:rPr>
          <w:sz w:val="22"/>
          <w:szCs w:val="22"/>
        </w:rPr>
        <w:t>travnja</w:t>
      </w:r>
      <w:r w:rsidR="007120A9" w:rsidRPr="00BB1960">
        <w:rPr>
          <w:sz w:val="22"/>
          <w:szCs w:val="22"/>
        </w:rPr>
        <w:t xml:space="preserve"> </w:t>
      </w:r>
      <w:r w:rsidR="00437255" w:rsidRPr="00BB1960">
        <w:rPr>
          <w:sz w:val="22"/>
          <w:szCs w:val="22"/>
        </w:rPr>
        <w:t>201</w:t>
      </w:r>
      <w:r w:rsidR="00520262" w:rsidRPr="00BB1960">
        <w:rPr>
          <w:sz w:val="22"/>
          <w:szCs w:val="22"/>
        </w:rPr>
        <w:t>9</w:t>
      </w:r>
      <w:r w:rsidRPr="00BB1960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</w:t>
      </w:r>
      <w:r w:rsidR="00A874ED" w:rsidRPr="00A874ED">
        <w:rPr>
          <w:sz w:val="22"/>
          <w:szCs w:val="22"/>
        </w:rPr>
        <w:t xml:space="preserve">dužnikom </w:t>
      </w:r>
      <w:r w:rsidR="00446961" w:rsidRPr="00446961">
        <w:rPr>
          <w:sz w:val="22"/>
          <w:szCs w:val="22"/>
          <w:lang w:val="en-AU"/>
        </w:rPr>
        <w:t>CANOSSA STUDIO j.d.o.o. za fotografske i video usluge, Trsteno, Potok 2, MBS: 060345338, OIB: 30878052916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446961" w:rsidRPr="00446961">
        <w:rPr>
          <w:sz w:val="22"/>
          <w:szCs w:val="22"/>
          <w:lang w:val="en-AU"/>
        </w:rPr>
        <w:t>CANOSSA STUDIO j.d.o.o. za fotografske i video usluge, Trsteno, Potok 2, MBS: 060345338, OIB: 30878052916</w:t>
      </w:r>
      <w:r w:rsidR="00A26DF4" w:rsidRPr="00BB1960">
        <w:rPr>
          <w:sz w:val="22"/>
          <w:szCs w:val="22"/>
        </w:rPr>
        <w:t xml:space="preserve">, otvara se </w:t>
      </w:r>
      <w:r w:rsidR="007120A9">
        <w:rPr>
          <w:sz w:val="22"/>
          <w:szCs w:val="22"/>
        </w:rPr>
        <w:t>1. travnja</w:t>
      </w:r>
      <w:r w:rsidR="007120A9" w:rsidRPr="00BB1960">
        <w:rPr>
          <w:sz w:val="22"/>
          <w:szCs w:val="22"/>
        </w:rPr>
        <w:t xml:space="preserve">  </w:t>
      </w:r>
      <w:r w:rsidR="005B796D" w:rsidRPr="00BB1960">
        <w:rPr>
          <w:sz w:val="22"/>
          <w:szCs w:val="22"/>
        </w:rPr>
        <w:t>201</w:t>
      </w:r>
      <w:r w:rsidR="00520262" w:rsidRPr="00BB1960">
        <w:rPr>
          <w:sz w:val="22"/>
          <w:szCs w:val="22"/>
        </w:rPr>
        <w:t>9</w:t>
      </w:r>
      <w:r w:rsidR="005B796D" w:rsidRPr="00BB1960">
        <w:rPr>
          <w:sz w:val="22"/>
          <w:szCs w:val="22"/>
        </w:rPr>
        <w:t xml:space="preserve">. godine u </w:t>
      </w:r>
      <w:r w:rsidR="00BB1960" w:rsidRPr="00BB1960">
        <w:rPr>
          <w:sz w:val="22"/>
          <w:szCs w:val="22"/>
        </w:rPr>
        <w:t>1</w:t>
      </w:r>
      <w:r w:rsidR="007120A9">
        <w:rPr>
          <w:sz w:val="22"/>
          <w:szCs w:val="22"/>
        </w:rPr>
        <w:t>3</w:t>
      </w:r>
      <w:r w:rsidR="00BB1960" w:rsidRPr="00BB1960">
        <w:rPr>
          <w:sz w:val="22"/>
          <w:szCs w:val="22"/>
        </w:rPr>
        <w:t>,</w:t>
      </w:r>
      <w:r w:rsidR="007120A9">
        <w:rPr>
          <w:sz w:val="22"/>
          <w:szCs w:val="22"/>
        </w:rPr>
        <w:t>15</w:t>
      </w:r>
      <w:r w:rsidR="005B796D" w:rsidRPr="00BB1960">
        <w:rPr>
          <w:sz w:val="22"/>
          <w:szCs w:val="22"/>
        </w:rPr>
        <w:t xml:space="preserve"> sati </w:t>
      </w:r>
      <w:r w:rsidR="005B796D" w:rsidRPr="00AA5DAA">
        <w:rPr>
          <w:sz w:val="22"/>
          <w:szCs w:val="22"/>
        </w:rPr>
        <w:t>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424113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>Stečajnim upraviteljem imenuje se</w:t>
      </w:r>
      <w:r w:rsidR="00D1235C">
        <w:rPr>
          <w:sz w:val="22"/>
          <w:szCs w:val="22"/>
        </w:rPr>
        <w:t xml:space="preserve"> Marko Plavetić, Boškovi</w:t>
      </w:r>
      <w:r w:rsidR="002A5E11">
        <w:rPr>
          <w:sz w:val="22"/>
          <w:szCs w:val="22"/>
        </w:rPr>
        <w:t>ćeva 7, Za</w:t>
      </w:r>
      <w:r w:rsidR="001E3DD2">
        <w:rPr>
          <w:sz w:val="22"/>
          <w:szCs w:val="22"/>
        </w:rPr>
        <w:t>greb, OIB: 54955106</w:t>
      </w:r>
      <w:r w:rsidR="002A5E11">
        <w:rPr>
          <w:sz w:val="22"/>
          <w:szCs w:val="22"/>
        </w:rPr>
        <w:t>285.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>Zaključuje</w:t>
      </w:r>
      <w:r w:rsidR="007120A9">
        <w:rPr>
          <w:sz w:val="22"/>
          <w:szCs w:val="22"/>
        </w:rPr>
        <w:t xml:space="preserve"> se</w:t>
      </w:r>
      <w:r w:rsidR="00A31DF4" w:rsidRPr="00AA5DAA">
        <w:rPr>
          <w:sz w:val="22"/>
          <w:szCs w:val="22"/>
        </w:rPr>
        <w:t xml:space="preserve"> stečajni postupak nad dužnikom</w:t>
      </w:r>
      <w:r w:rsidR="007120A9">
        <w:rPr>
          <w:sz w:val="22"/>
          <w:szCs w:val="22"/>
        </w:rPr>
        <w:t xml:space="preserve"> </w:t>
      </w:r>
      <w:r w:rsidR="00446961" w:rsidRPr="00446961">
        <w:rPr>
          <w:sz w:val="22"/>
          <w:szCs w:val="22"/>
          <w:lang w:val="en-AU"/>
        </w:rPr>
        <w:t>CANOSSA STUDIO j.d.o.o. za fotografske i video usluge, Trsteno, Potok 2, MBS: 060345338, OIB: 30878052916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446961" w:rsidRPr="00446961">
        <w:rPr>
          <w:sz w:val="22"/>
          <w:szCs w:val="22"/>
          <w:lang w:val="en-AU"/>
        </w:rPr>
        <w:t>CANOSSA STUDIO j.d.o.o. za fotografske i video usluge, Trsteno, Potok 2, MBS: 060345338, OIB: 30878052916</w:t>
      </w:r>
      <w:r w:rsidR="007F0AA0">
        <w:rPr>
          <w:sz w:val="22"/>
          <w:szCs w:val="22"/>
        </w:rPr>
        <w:t xml:space="preserve">, 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2A5E11">
        <w:rPr>
          <w:sz w:val="22"/>
          <w:szCs w:val="22"/>
        </w:rPr>
        <w:t xml:space="preserve"> Marku Plavetiću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="00A874ED" w:rsidRPr="00A874ED">
        <w:rPr>
          <w:sz w:val="22"/>
          <w:szCs w:val="22"/>
        </w:rPr>
        <w:t>HR512390001130006915</w:t>
      </w:r>
      <w:r w:rsidRPr="00F515C8">
        <w:rPr>
          <w:sz w:val="22"/>
          <w:szCs w:val="22"/>
        </w:rPr>
        <w:t>, model 10-</w:t>
      </w:r>
      <w:r w:rsidR="00A874ED">
        <w:rPr>
          <w:sz w:val="22"/>
          <w:szCs w:val="22"/>
        </w:rPr>
        <w:t>2</w:t>
      </w:r>
      <w:r w:rsidR="00446961">
        <w:rPr>
          <w:sz w:val="22"/>
          <w:szCs w:val="22"/>
        </w:rPr>
        <w:t>83</w:t>
      </w:r>
      <w:r w:rsidR="00BC50AB">
        <w:rPr>
          <w:sz w:val="22"/>
          <w:szCs w:val="22"/>
        </w:rPr>
        <w:t>-201</w:t>
      </w:r>
      <w:r w:rsidR="007449BC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0F05C0" w:rsidP="003921E6" w:rsidR="000F05C0">
      <w:pPr>
        <w:jc w:val="center"/>
        <w:rPr>
          <w:b/>
          <w:sz w:val="16"/>
          <w:szCs w:val="16"/>
        </w:rPr>
      </w:pPr>
    </w:p>
    <w:p w:rsidRDefault="005B0D5D" w:rsidP="003921E6" w:rsidR="005B0D5D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6961" w:rsidP="00446961" w:rsidR="00446961" w:rsidRPr="00446961">
      <w:pPr>
        <w:ind w:firstLine="708"/>
        <w:jc w:val="both"/>
        <w:rPr>
          <w:sz w:val="22"/>
          <w:szCs w:val="22"/>
        </w:rPr>
      </w:pPr>
      <w:r w:rsidRPr="00446961">
        <w:rPr>
          <w:sz w:val="22"/>
          <w:szCs w:val="22"/>
        </w:rPr>
        <w:t>Financijska agencija RC Split, Podružnica Dubrovnik je podnijela ovom sudu preko pošte preporučeno 12. veljače 2018. godine prijedlog za otvaranje stečajnog postupka nad dužnikom. U prijedlogu se u bitnome navodi da na dan 05. veljače 2018. godine dužnik u Očevidniku redoslijeda osnova za plaćanje ima evidentirane neizvršene osnove za plaćanje u neprekinutom razdoblju od 321 dana u ukupnom iznosu od 58.919,72 kuna, da ima 1 zaposleni, da ima otvoren račun kod Splitske banke d.d., da ne raspolaže drugim podacima o imovini, te da nema zaplijenjenih sredstava na ime predujma za namirenje troškova stečajnog postupka.</w:t>
      </w:r>
    </w:p>
    <w:p w:rsidRDefault="00351AA3" w:rsidP="00351AA3" w:rsidR="00351AA3" w:rsidRPr="007978A9">
      <w:pPr>
        <w:jc w:val="both"/>
        <w:rPr>
          <w:sz w:val="16"/>
          <w:szCs w:val="16"/>
        </w:rPr>
      </w:pPr>
    </w:p>
    <w:p w:rsidRDefault="00446961" w:rsidP="00446961" w:rsidR="00446961" w:rsidRPr="00446961">
      <w:pPr>
        <w:ind w:firstLine="708"/>
        <w:jc w:val="both"/>
        <w:rPr>
          <w:sz w:val="22"/>
          <w:szCs w:val="22"/>
        </w:rPr>
      </w:pPr>
      <w:r w:rsidRPr="00446961">
        <w:rPr>
          <w:sz w:val="22"/>
          <w:szCs w:val="22"/>
        </w:rPr>
        <w:t>Rješenjem ovog suda posl.br. St. 134/2018-4 od 20. prosinca 2018. godine pokrenut je postupak radi utvrđenja uvjeta za otvaranje stečajnog postupka (prethodni postupak) nad dužnikom.</w:t>
      </w:r>
    </w:p>
    <w:p w:rsidRDefault="00351AA3" w:rsidP="00453B2D" w:rsidR="00351AA3" w:rsidRPr="00453B2D">
      <w:pPr>
        <w:ind w:firstLine="708"/>
        <w:jc w:val="both"/>
        <w:rPr>
          <w:sz w:val="16"/>
          <w:szCs w:val="16"/>
        </w:rPr>
      </w:pPr>
    </w:p>
    <w:p w:rsidRDefault="00446961" w:rsidP="00446961" w:rsidR="00446961" w:rsidRPr="00446961">
      <w:pPr>
        <w:ind w:firstLine="708"/>
        <w:jc w:val="both"/>
        <w:rPr>
          <w:sz w:val="22"/>
          <w:szCs w:val="22"/>
        </w:rPr>
      </w:pPr>
      <w:r w:rsidRPr="00446961">
        <w:rPr>
          <w:sz w:val="22"/>
          <w:szCs w:val="22"/>
        </w:rPr>
        <w:t>U prethodnom postupku o prijedlogu za otvaranje stečajnog postupka dužnik se izjasnio u bitnome navodeći da postoji stečajni razlog jer je račun dužnika blokiran i da je suglsan sa otvaranjem stečajnog postupka, a da od imovine nema ništa budući je jedina imovina dužnika dron za snimanje iz zraka pri naletu jakog vjetra srušen i uništen.</w:t>
      </w:r>
    </w:p>
    <w:p w:rsidRDefault="00446961" w:rsidP="00446961" w:rsidR="00446961" w:rsidRPr="00446961">
      <w:pPr>
        <w:ind w:firstLine="708"/>
        <w:jc w:val="both"/>
        <w:rPr>
          <w:sz w:val="16"/>
          <w:szCs w:val="16"/>
        </w:rPr>
      </w:pPr>
    </w:p>
    <w:p w:rsidRDefault="00446961" w:rsidP="00446961" w:rsidR="00446961" w:rsidRPr="00446961">
      <w:pPr>
        <w:ind w:firstLine="709"/>
        <w:jc w:val="both"/>
        <w:rPr>
          <w:sz w:val="22"/>
          <w:szCs w:val="22"/>
        </w:rPr>
      </w:pPr>
      <w:r w:rsidRPr="00446961">
        <w:rPr>
          <w:sz w:val="22"/>
          <w:szCs w:val="22"/>
        </w:rPr>
        <w:t xml:space="preserve">Prema dopisu Centra za vozila Hrvatska d.d. od  2. siječnja 2019.g. (list spisa 13) i dopisa Općinskog suda u Dubrovniku, zemljišnoknjižnog odjela od 27. prosinca 2018. godine (list spisa 14) proizlazi da dužnik nema imovine. </w:t>
      </w:r>
    </w:p>
    <w:p w:rsidRDefault="00446961" w:rsidP="00446961" w:rsidR="00446961" w:rsidRPr="00446961">
      <w:pPr>
        <w:ind w:firstLine="709"/>
        <w:jc w:val="both"/>
        <w:rPr>
          <w:sz w:val="16"/>
          <w:szCs w:val="16"/>
        </w:rPr>
      </w:pPr>
    </w:p>
    <w:p w:rsidRDefault="00446961" w:rsidP="00446961" w:rsidR="00446961" w:rsidRPr="00446961">
      <w:pPr>
        <w:ind w:firstLine="709"/>
        <w:jc w:val="both"/>
        <w:rPr>
          <w:sz w:val="22"/>
          <w:szCs w:val="22"/>
        </w:rPr>
      </w:pPr>
      <w:r w:rsidRPr="00446961">
        <w:rPr>
          <w:sz w:val="22"/>
          <w:szCs w:val="22"/>
        </w:rPr>
        <w:t>U odgovoru na traženje suda, sukladno čl. 117. Stečajnog zakona (NN 71/15, 104/17, dalje u tekstu SZ), Porezna uprava Ministarstva financija, Ispostava Duborvnik, navela je da ne vodi službenu evidenciju o vlasništvu imovine (list spisa 17), ali nije dostavila ni financijska izvješća koja joj se dostavljaju.</w:t>
      </w:r>
    </w:p>
    <w:p w:rsidRDefault="00446961" w:rsidP="00446961" w:rsidR="00446961" w:rsidRPr="00446961">
      <w:pPr>
        <w:ind w:firstLine="709"/>
        <w:jc w:val="both"/>
        <w:rPr>
          <w:sz w:val="16"/>
          <w:szCs w:val="16"/>
        </w:rPr>
      </w:pPr>
    </w:p>
    <w:p w:rsidRDefault="00446961" w:rsidP="00446961" w:rsidR="00446961" w:rsidRPr="00446961">
      <w:pPr>
        <w:ind w:firstLine="708"/>
        <w:jc w:val="both"/>
        <w:rPr>
          <w:sz w:val="22"/>
          <w:szCs w:val="22"/>
        </w:rPr>
      </w:pPr>
      <w:r w:rsidRPr="00446961">
        <w:rPr>
          <w:sz w:val="22"/>
          <w:szCs w:val="22"/>
        </w:rPr>
        <w:t>Prema potvrdi FINE od 13. veljače 2019. godine (list spisa 19-20) proizlazi da dužnik na dan izdavanja potvrde  u Očevidniku redoslijeda za plaćanje ima evidentirane neizvršene osnove za plaćanje u neprekinutom razdoblju od 693 dana.</w:t>
      </w:r>
    </w:p>
    <w:p w:rsidRDefault="00A86309" w:rsidP="00A86309" w:rsidR="00A86309" w:rsidRPr="00775AFB">
      <w:pPr>
        <w:jc w:val="both"/>
        <w:rPr>
          <w:sz w:val="16"/>
          <w:szCs w:val="16"/>
        </w:rPr>
      </w:pPr>
    </w:p>
    <w:p w:rsidRDefault="00A86309" w:rsidP="00A86309" w:rsidR="00A86309" w:rsidRPr="00A86309">
      <w:pPr>
        <w:ind w:firstLine="708"/>
        <w:jc w:val="both"/>
        <w:rPr>
          <w:sz w:val="22"/>
          <w:szCs w:val="22"/>
        </w:rPr>
      </w:pPr>
      <w:r w:rsidRPr="00A86309">
        <w:rPr>
          <w:sz w:val="22"/>
          <w:szCs w:val="22"/>
        </w:rPr>
        <w:t xml:space="preserve">Iz rezultata provedenog prethodnog postupka sud zaključuje da dužnik u ovom trenutku nema imovine koja bi ulazila u stečajnu masu i bila dovoljna za namirenje troškova stečajnog postupka, koji se odnose </w:t>
      </w:r>
      <w:r w:rsidR="00936979" w:rsidRPr="00936979">
        <w:rPr>
          <w:sz w:val="22"/>
          <w:szCs w:val="22"/>
        </w:rPr>
        <w:t>izradu pečata, otvaranje i zatvaranje računa, naknadu platnog prometa, troškove knjigovodstva, materijalne odnosno stvarne troškove stečajnih upravitelja, troškove izlučivanja i pohrane arhivske građe, te nagrade stečajnog upravitelja u bruto iznosu, koje troškove sud prema svom iskustvu u konkretnom slučaju procjenjuje na 10.000,00 kuna</w:t>
      </w:r>
      <w:r w:rsidRPr="00A86309">
        <w:rPr>
          <w:sz w:val="22"/>
          <w:szCs w:val="22"/>
        </w:rPr>
        <w:t xml:space="preserve">. </w:t>
      </w:r>
    </w:p>
    <w:p w:rsidRDefault="0005140C" w:rsidP="00A86309" w:rsidR="0005140C" w:rsidRPr="00475924">
      <w:pPr>
        <w:autoSpaceDE w:val="false"/>
        <w:autoSpaceDN w:val="false"/>
        <w:adjustRightInd w:val="false"/>
        <w:ind w:firstLine="708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65038A">
        <w:rPr>
          <w:sz w:val="22"/>
          <w:szCs w:val="22"/>
        </w:rPr>
        <w:t>2</w:t>
      </w:r>
      <w:r w:rsidR="00446961">
        <w:rPr>
          <w:sz w:val="22"/>
          <w:szCs w:val="22"/>
        </w:rPr>
        <w:t>83</w:t>
      </w:r>
      <w:r w:rsidR="00BC50AB">
        <w:rPr>
          <w:sz w:val="22"/>
          <w:szCs w:val="22"/>
        </w:rPr>
        <w:t>/201</w:t>
      </w:r>
      <w:r w:rsidR="0065038A">
        <w:rPr>
          <w:sz w:val="22"/>
          <w:szCs w:val="22"/>
        </w:rPr>
        <w:t>9</w:t>
      </w:r>
      <w:r w:rsidR="00A86309">
        <w:rPr>
          <w:sz w:val="22"/>
          <w:szCs w:val="22"/>
        </w:rPr>
        <w:t>-</w:t>
      </w:r>
      <w:r w:rsidR="00936979">
        <w:rPr>
          <w:sz w:val="22"/>
          <w:szCs w:val="22"/>
        </w:rPr>
        <w:t>1</w:t>
      </w:r>
      <w:r w:rsidR="00446961">
        <w:rPr>
          <w:sz w:val="22"/>
          <w:szCs w:val="22"/>
        </w:rPr>
        <w:t>5</w:t>
      </w:r>
      <w:r w:rsidR="00351AA3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65038A">
        <w:rPr>
          <w:sz w:val="22"/>
          <w:szCs w:val="22"/>
        </w:rPr>
        <w:t>14</w:t>
      </w:r>
      <w:r w:rsidR="00351AA3">
        <w:rPr>
          <w:sz w:val="22"/>
          <w:szCs w:val="22"/>
        </w:rPr>
        <w:t xml:space="preserve">. </w:t>
      </w:r>
      <w:r w:rsidR="0065038A">
        <w:rPr>
          <w:sz w:val="22"/>
          <w:szCs w:val="22"/>
        </w:rPr>
        <w:t>veljače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>201</w:t>
      </w:r>
      <w:r w:rsidR="0065038A">
        <w:rPr>
          <w:sz w:val="22"/>
          <w:szCs w:val="22"/>
        </w:rPr>
        <w:t>9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</w:t>
      </w:r>
      <w:r w:rsidRPr="00E1480C">
        <w:rPr>
          <w:sz w:val="22"/>
          <w:szCs w:val="22"/>
        </w:rPr>
        <w:lastRenderedPageBreak/>
        <w:t xml:space="preserve">uplate predujam za namirenje troškova prethodnoga i otvorenoga stečajnog postupka. Ovo rješenje je oglašeno na mrežnoj stranici e oglasna ploča dana </w:t>
      </w:r>
      <w:r w:rsidR="007120A9">
        <w:rPr>
          <w:sz w:val="22"/>
          <w:szCs w:val="22"/>
        </w:rPr>
        <w:t>14. veljače</w:t>
      </w:r>
      <w:r w:rsidRPr="001E2804">
        <w:rPr>
          <w:sz w:val="22"/>
          <w:szCs w:val="22"/>
        </w:rPr>
        <w:t xml:space="preserve"> 201</w:t>
      </w:r>
      <w:r w:rsidR="0065038A">
        <w:rPr>
          <w:sz w:val="22"/>
          <w:szCs w:val="22"/>
        </w:rPr>
        <w:t>9</w:t>
      </w:r>
      <w:r w:rsidRPr="001E2804">
        <w:rPr>
          <w:sz w:val="22"/>
          <w:szCs w:val="22"/>
        </w:rPr>
        <w:t>. godine</w:t>
      </w:r>
      <w:r w:rsidRPr="00E1480C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7120A9">
        <w:rPr>
          <w:b/>
          <w:sz w:val="22"/>
          <w:szCs w:val="22"/>
        </w:rPr>
        <w:t>1. travnja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520262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 xml:space="preserve">. </w:t>
      </w:r>
      <w:r w:rsidR="00BB1960">
        <w:rPr>
          <w:b/>
          <w:sz w:val="22"/>
          <w:szCs w:val="22"/>
        </w:rPr>
        <w:t>g</w:t>
      </w:r>
      <w:r w:rsidR="003921E6" w:rsidRPr="003921E6">
        <w:rPr>
          <w:b/>
          <w:sz w:val="22"/>
          <w:szCs w:val="22"/>
        </w:rPr>
        <w:t>odine</w:t>
      </w:r>
    </w:p>
    <w:p w:rsidRDefault="00BB1960" w:rsidP="00106872" w:rsidR="00BB1960" w:rsidRPr="003921E6">
      <w:pPr>
        <w:ind w:firstLine="708"/>
        <w:jc w:val="center"/>
        <w:rPr>
          <w:b/>
          <w:sz w:val="22"/>
          <w:szCs w:val="22"/>
        </w:rPr>
      </w:pP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6A6FE3" w:rsidP="003921E6" w:rsidR="003921E6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BB1960" w:rsidP="003921E6" w:rsidR="00BB1960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BB1960">
        <w:rPr>
          <w:sz w:val="22"/>
          <w:szCs w:val="22"/>
        </w:rPr>
        <w:t>(</w:t>
      </w:r>
      <w:r w:rsidR="005B0D5D">
        <w:rPr>
          <w:sz w:val="22"/>
          <w:szCs w:val="22"/>
        </w:rPr>
        <w:t xml:space="preserve"> 1.4.</w:t>
      </w:r>
      <w:r w:rsidR="006A0BE4">
        <w:rPr>
          <w:sz w:val="22"/>
          <w:szCs w:val="22"/>
        </w:rPr>
        <w:t>201</w:t>
      </w:r>
      <w:r w:rsidR="00520262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336AE">
        <w:rPr>
          <w:sz w:val="22"/>
          <w:szCs w:val="22"/>
        </w:rPr>
        <w:t>Porezna uprava</w:t>
      </w:r>
      <w:r w:rsidRPr="003921E6">
        <w:rPr>
          <w:sz w:val="22"/>
          <w:szCs w:val="22"/>
        </w:rPr>
        <w:t>,</w:t>
      </w:r>
      <w:r w:rsidR="007336AE">
        <w:rPr>
          <w:sz w:val="22"/>
          <w:szCs w:val="22"/>
        </w:rPr>
        <w:t xml:space="preserve">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7E496B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863D63">
        <w:rPr>
          <w:sz w:val="22"/>
          <w:szCs w:val="22"/>
        </w:rPr>
        <w:t>Dubrovniku</w:t>
      </w:r>
      <w:r w:rsidRPr="003921E6">
        <w:rPr>
          <w:sz w:val="22"/>
          <w:szCs w:val="22"/>
        </w:rPr>
        <w:t>, zemljišnoknjižni odjel</w:t>
      </w:r>
      <w:r w:rsidR="00863D63">
        <w:rPr>
          <w:sz w:val="22"/>
          <w:szCs w:val="22"/>
        </w:rPr>
        <w:t>,</w:t>
      </w:r>
      <w:r w:rsidR="000E558E">
        <w:rPr>
          <w:sz w:val="22"/>
          <w:szCs w:val="22"/>
        </w:rPr>
        <w:t xml:space="preserve"> </w:t>
      </w:r>
    </w:p>
    <w:p w:rsidRDefault="0029054D" w:rsidP="003921E6" w:rsidR="007336A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46961">
        <w:rPr>
          <w:sz w:val="22"/>
          <w:szCs w:val="22"/>
        </w:rPr>
        <w:t>OTP banka Hrvatska</w:t>
      </w:r>
      <w:r w:rsidR="007336AE" w:rsidRPr="007336AE">
        <w:rPr>
          <w:sz w:val="22"/>
          <w:szCs w:val="22"/>
        </w:rPr>
        <w:t xml:space="preserve"> d.d., </w:t>
      </w:r>
      <w:r w:rsidR="00446961">
        <w:rPr>
          <w:sz w:val="22"/>
          <w:szCs w:val="22"/>
        </w:rPr>
        <w:t xml:space="preserve">kao pravni slijednik </w:t>
      </w:r>
      <w:r w:rsidR="00446961" w:rsidRPr="00446961">
        <w:rPr>
          <w:sz w:val="22"/>
          <w:szCs w:val="22"/>
        </w:rPr>
        <w:t xml:space="preserve">Splitske banke d.d </w:t>
      </w:r>
      <w:r w:rsidR="00446961">
        <w:rPr>
          <w:sz w:val="22"/>
          <w:szCs w:val="22"/>
        </w:rPr>
        <w:t>,</w:t>
      </w:r>
      <w:r w:rsidR="007336AE">
        <w:rPr>
          <w:sz w:val="22"/>
          <w:szCs w:val="22"/>
        </w:rPr>
        <w:t>putem e oglasna ploča,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p w:rsidRDefault="001E2804" w:rsidP="007109A8" w:rsidR="001E2804">
      <w:pPr>
        <w:jc w:val="both"/>
        <w:rPr>
          <w:sz w:val="22"/>
          <w:szCs w:val="22"/>
        </w:rPr>
      </w:pPr>
    </w:p>
    <w:p w:rsidRDefault="001E2804" w:rsidP="007109A8" w:rsidR="001E2804" w:rsidRPr="00D04C32">
      <w:pPr>
        <w:jc w:val="both"/>
        <w:rPr>
          <w:sz w:val="22"/>
          <w:szCs w:val="22"/>
        </w:rPr>
      </w:pPr>
    </w:p>
    <w:sectPr w:rsidSect="00106D8F" w:rsidR="001E2804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D13D5C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863D63">
      <w:rPr>
        <w:b/>
        <w:sz w:val="22"/>
        <w:szCs w:val="22"/>
      </w:rPr>
      <w:t>2</w:t>
    </w:r>
    <w:r w:rsidR="00446961">
      <w:rPr>
        <w:b/>
        <w:sz w:val="22"/>
        <w:szCs w:val="22"/>
      </w:rPr>
      <w:t>83</w:t>
    </w:r>
    <w:r w:rsidR="007449BC">
      <w:rPr>
        <w:b/>
        <w:sz w:val="22"/>
        <w:szCs w:val="22"/>
      </w:rPr>
      <w:t>/2019</w:t>
    </w:r>
    <w:r w:rsidR="00BB1960">
      <w:rPr>
        <w:b/>
        <w:sz w:val="22"/>
        <w:szCs w:val="22"/>
      </w:rPr>
      <w:t>-</w:t>
    </w:r>
    <w:r w:rsidR="007120A9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D1D65"/>
    <w:rsid w:val="000E558E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E2804"/>
    <w:rsid w:val="001E3DD2"/>
    <w:rsid w:val="001F3712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86B36"/>
    <w:rsid w:val="0029054D"/>
    <w:rsid w:val="00290D53"/>
    <w:rsid w:val="00292E41"/>
    <w:rsid w:val="00293884"/>
    <w:rsid w:val="00294027"/>
    <w:rsid w:val="002942C5"/>
    <w:rsid w:val="00297D49"/>
    <w:rsid w:val="002A5E11"/>
    <w:rsid w:val="002B4471"/>
    <w:rsid w:val="002C324E"/>
    <w:rsid w:val="002C6584"/>
    <w:rsid w:val="002C74D3"/>
    <w:rsid w:val="002D1CB0"/>
    <w:rsid w:val="002D6C9A"/>
    <w:rsid w:val="002E0A2A"/>
    <w:rsid w:val="002F3568"/>
    <w:rsid w:val="00302519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ABF"/>
    <w:rsid w:val="00335E17"/>
    <w:rsid w:val="003371F4"/>
    <w:rsid w:val="003400FC"/>
    <w:rsid w:val="0034027F"/>
    <w:rsid w:val="0034374C"/>
    <w:rsid w:val="00351AA3"/>
    <w:rsid w:val="00370161"/>
    <w:rsid w:val="00372ACF"/>
    <w:rsid w:val="00375E7F"/>
    <w:rsid w:val="00375E91"/>
    <w:rsid w:val="0038785D"/>
    <w:rsid w:val="003921E6"/>
    <w:rsid w:val="003A6E1C"/>
    <w:rsid w:val="003B3A79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24113"/>
    <w:rsid w:val="00437255"/>
    <w:rsid w:val="00437DC8"/>
    <w:rsid w:val="00437E76"/>
    <w:rsid w:val="00445ABB"/>
    <w:rsid w:val="00446961"/>
    <w:rsid w:val="00453B2D"/>
    <w:rsid w:val="0045794C"/>
    <w:rsid w:val="00460DB4"/>
    <w:rsid w:val="0046616A"/>
    <w:rsid w:val="0046683C"/>
    <w:rsid w:val="004751D6"/>
    <w:rsid w:val="00475924"/>
    <w:rsid w:val="00476701"/>
    <w:rsid w:val="004A7632"/>
    <w:rsid w:val="004B5308"/>
    <w:rsid w:val="004B5EBA"/>
    <w:rsid w:val="004C7130"/>
    <w:rsid w:val="004C77EE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0262"/>
    <w:rsid w:val="005247DD"/>
    <w:rsid w:val="00530892"/>
    <w:rsid w:val="00535136"/>
    <w:rsid w:val="005369BD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0D5D"/>
    <w:rsid w:val="005B18B0"/>
    <w:rsid w:val="005B3100"/>
    <w:rsid w:val="005B796D"/>
    <w:rsid w:val="005C16BC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38A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6FE3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024FC"/>
    <w:rsid w:val="007109A8"/>
    <w:rsid w:val="007120A9"/>
    <w:rsid w:val="00713BC5"/>
    <w:rsid w:val="00717ED6"/>
    <w:rsid w:val="00722770"/>
    <w:rsid w:val="007260A6"/>
    <w:rsid w:val="007336AE"/>
    <w:rsid w:val="007372A4"/>
    <w:rsid w:val="007436BD"/>
    <w:rsid w:val="007449BC"/>
    <w:rsid w:val="00765C50"/>
    <w:rsid w:val="00766816"/>
    <w:rsid w:val="00770FFA"/>
    <w:rsid w:val="00773B0F"/>
    <w:rsid w:val="0077447B"/>
    <w:rsid w:val="00774D41"/>
    <w:rsid w:val="00775AFB"/>
    <w:rsid w:val="007978A9"/>
    <w:rsid w:val="007B5FA2"/>
    <w:rsid w:val="007B6140"/>
    <w:rsid w:val="007D1DEB"/>
    <w:rsid w:val="007D6B7C"/>
    <w:rsid w:val="007E1A83"/>
    <w:rsid w:val="007E1F34"/>
    <w:rsid w:val="007E3ED1"/>
    <w:rsid w:val="007E496B"/>
    <w:rsid w:val="007E7A6B"/>
    <w:rsid w:val="007F071D"/>
    <w:rsid w:val="007F0AA0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3D63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36979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44EC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17C9A"/>
    <w:rsid w:val="00A2285A"/>
    <w:rsid w:val="00A26DF4"/>
    <w:rsid w:val="00A31DF4"/>
    <w:rsid w:val="00A3279F"/>
    <w:rsid w:val="00A3356F"/>
    <w:rsid w:val="00A33810"/>
    <w:rsid w:val="00A36EA1"/>
    <w:rsid w:val="00A37D93"/>
    <w:rsid w:val="00A40F35"/>
    <w:rsid w:val="00A53807"/>
    <w:rsid w:val="00A6231D"/>
    <w:rsid w:val="00A66E4D"/>
    <w:rsid w:val="00A86309"/>
    <w:rsid w:val="00A866A0"/>
    <w:rsid w:val="00A874ED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199B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1960"/>
    <w:rsid w:val="00BB3452"/>
    <w:rsid w:val="00BB6C16"/>
    <w:rsid w:val="00BC2403"/>
    <w:rsid w:val="00BC50AB"/>
    <w:rsid w:val="00BD5601"/>
    <w:rsid w:val="00BE2F03"/>
    <w:rsid w:val="00BE6AE1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35C"/>
    <w:rsid w:val="00D12CC9"/>
    <w:rsid w:val="00D13D5C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2A3F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C678E"/>
    <w:rsid w:val="00DD2CD1"/>
    <w:rsid w:val="00DD45C6"/>
    <w:rsid w:val="00DD6D6D"/>
    <w:rsid w:val="00DD77F8"/>
    <w:rsid w:val="00DE5101"/>
    <w:rsid w:val="00DF3A5E"/>
    <w:rsid w:val="00E041D9"/>
    <w:rsid w:val="00E07B21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2E08"/>
    <w:rsid w:val="00EC637D"/>
    <w:rsid w:val="00EF480C"/>
    <w:rsid w:val="00EF6C3B"/>
    <w:rsid w:val="00F04726"/>
    <w:rsid w:val="00F1646D"/>
    <w:rsid w:val="00F16825"/>
    <w:rsid w:val="00F20AD5"/>
    <w:rsid w:val="00F346C5"/>
    <w:rsid w:val="00F637BE"/>
    <w:rsid w:val="00F72CA0"/>
    <w:rsid w:val="00F754E2"/>
    <w:rsid w:val="00F831FA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D5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D5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D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D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D5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D5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D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D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St-283/2019</izvorni_sadrzaj>
    <derivirana_varijabla naziv="DomainObject.Predmet.OznakaBroj_1">St-283/2019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CANOSSA STUDIO j.d.o.o. za fotografske i video usluge</izvorni_sadrzaj>
    <derivirana_varijabla naziv="DomainObject.Predmet.ProtustrankaFormated_1">  CANOSSA STUDIO j.d.o.o. za fotografske i video usluge</derivirana_varijabla>
  </DomainObject.Predmet.ProtustrankaFormated>
  <DomainObject.Predmet.ProtustrankaFormatedOIB>
    <izvorni_sadrzaj>  CANOSSA STUDIO j.d.o.o. za fotografske i video usluge, OIB 30878052916</izvorni_sadrzaj>
    <derivirana_varijabla naziv="DomainObject.Predmet.ProtustrankaFormatedOIB_1">  CANOSSA STUDIO j.d.o.o. za fotografske i video usluge, OIB 30878052916</derivirana_varijabla>
  </DomainObject.Predmet.ProtustrankaFormatedOIB>
  <DomainObject.Predmet.ProtustrankaFormatedWithAdress>
    <izvorni_sadrzaj> CANOSSA STUDIO j.d.o.o. za fotografske i video usluge, Potok 2, 20235 Trsteno</izvorni_sadrzaj>
    <derivirana_varijabla naziv="DomainObject.Predmet.ProtustrankaFormatedWithAdress_1"> CANOSSA STUDIO j.d.o.o. za fotografske i video usluge, Potok 2, 20235 Trsteno</derivirana_varijabla>
  </DomainObject.Predmet.ProtustrankaFormatedWithAdress>
  <DomainObject.Predmet.ProtustrankaFormatedWithAdressOIB>
    <izvorni_sadrzaj> CANOSSA STUDIO j.d.o.o. za fotografske i video usluge, OIB 30878052916, Potok 2, 20235 Trsteno</izvorni_sadrzaj>
    <derivirana_varijabla naziv="DomainObject.Predmet.ProtustrankaFormatedWithAdressOIB_1"> CANOSSA STUDIO j.d.o.o. za fotografske i video usluge, OIB 30878052916, Potok 2, 20235 Trsteno</derivirana_varijabla>
  </DomainObject.Predmet.ProtustrankaFormatedWithAdressOIB>
  <DomainObject.Predmet.ProtustrankaWithAdress>
    <izvorni_sadrzaj>CANOSSA STUDIO j.d.o.o. za fotografske i video usluge Potok 2, 20235 Trsteno</izvorni_sadrzaj>
    <derivirana_varijabla naziv="DomainObject.Predmet.ProtustrankaWithAdress_1">CANOSSA STUDIO j.d.o.o. za fotografske i video usluge Potok 2, 20235 Trsteno</derivirana_varijabla>
  </DomainObject.Predmet.ProtustrankaWithAdress>
  <DomainObject.Predmet.ProtustrankaWithAdressOIB>
    <izvorni_sadrzaj>CANOSSA STUDIO j.d.o.o. za fotografske i video usluge, OIB 30878052916, Potok 2, 20235 Trsteno</izvorni_sadrzaj>
    <derivirana_varijabla naziv="DomainObject.Predmet.ProtustrankaWithAdressOIB_1">CANOSSA STUDIO j.d.o.o. za fotografske i video usluge, OIB 30878052916, Potok 2, 20235 Trsteno</derivirana_varijabla>
  </DomainObject.Predmet.ProtustrankaWithAdressOIB>
  <DomainObject.Predmet.ProtustrankaNazivFormated>
    <izvorni_sadrzaj>CANOSSA STUDIO j.d.o.o. za fotografske i video usluge</izvorni_sadrzaj>
    <derivirana_varijabla naziv="DomainObject.Predmet.ProtustrankaNazivFormated_1">CANOSSA STUDIO j.d.o.o. za fotografske i video usluge</derivirana_varijabla>
  </DomainObject.Predmet.ProtustrankaNazivFormated>
  <DomainObject.Predmet.ProtustrankaNazivFormatedOIB>
    <izvorni_sadrzaj>CANOSSA STUDIO j.d.o.o. za fotografske i video usluge, OIB 30878052916</izvorni_sadrzaj>
    <derivirana_varijabla naziv="DomainObject.Predmet.ProtustrankaNazivFormatedOIB_1">CANOSSA STUDIO j.d.o.o. za fotografske i video usluge, OIB 30878052916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58919.72</izvorni_sadrzaj>
    <derivirana_varijabla naziv="DomainObject.Predmet.TrenutnaVrijednost_1">58919.72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CANOSSA STUDIO j.d.o.o. za fotografske i video usluge</item>
    </izvorni_sadrzaj>
    <derivirana_varijabla naziv="DomainObject.Predmet.ProtuStrankaListFormated_1">
      <item>CANOSSA STUDIO j.d.o.o. za fotografske i video usluge</item>
    </derivirana_varijabla>
  </DomainObject.Predmet.ProtuStrankaListFormated>
  <DomainObject.Predmet.ProtuStrankaListFormatedOIB>
    <izvorni_sadrzaj>
      <item>CANOSSA STUDIO j.d.o.o. za fotografske i video usluge, OIB 30878052916</item>
    </izvorni_sadrzaj>
    <derivirana_varijabla naziv="DomainObject.Predmet.ProtuStrankaListFormatedOIB_1">
      <item>CANOSSA STUDIO j.d.o.o. za fotografske i video usluge, OIB 30878052916</item>
    </derivirana_varijabla>
  </DomainObject.Predmet.ProtuStrankaListFormatedOIB>
  <DomainObject.Predmet.ProtuStrankaListFormatedWithAdress>
    <izvorni_sadrzaj>
      <item>CANOSSA STUDIO j.d.o.o. za fotografske i video usluge, Potok 2, 20235 Trsteno</item>
    </izvorni_sadrzaj>
    <derivirana_varijabla naziv="DomainObject.Predmet.ProtuStrankaListFormatedWithAdress_1">
      <item>CANOSSA STUDIO j.d.o.o. za fotografske i video usluge, Potok 2, 20235 Trsteno</item>
    </derivirana_varijabla>
  </DomainObject.Predmet.ProtuStrankaListFormatedWithAdress>
  <DomainObject.Predmet.ProtuStrankaListFormatedWithAdressOIB>
    <izvorni_sadrzaj>
      <item>CANOSSA STUDIO j.d.o.o. za fotografske i video usluge, OIB 30878052916, Potok 2, 20235 Trsteno</item>
    </izvorni_sadrzaj>
    <derivirana_varijabla naziv="DomainObject.Predmet.ProtuStrankaListFormatedWithAdressOIB_1">
      <item>CANOSSA STUDIO j.d.o.o. za fotografske i video usluge, OIB 30878052916, Potok 2, 20235 Trsteno</item>
    </derivirana_varijabla>
  </DomainObject.Predmet.ProtuStrankaListFormatedWithAdressOIB>
  <DomainObject.Predmet.ProtuStrankaListNazivFormated>
    <izvorni_sadrzaj>
      <item>CANOSSA STUDIO j.d.o.o. za fotografske i video usluge</item>
    </izvorni_sadrzaj>
    <derivirana_varijabla naziv="DomainObject.Predmet.ProtuStrankaListNazivFormated_1">
      <item>CANOSSA STUDIO j.d.o.o. za fotografske i video usluge</item>
    </derivirana_varijabla>
  </DomainObject.Predmet.ProtuStrankaListNazivFormated>
  <DomainObject.Predmet.ProtuStrankaListNazivFormatedOIB>
    <izvorni_sadrzaj>
      <item>CANOSSA STUDIO j.d.o.o. za fotografske i video usluge, OIB 30878052916</item>
    </izvorni_sadrzaj>
    <derivirana_varijabla naziv="DomainObject.Predmet.ProtuStrankaListNazivFormatedOIB_1">
      <item>CANOSSA STUDIO j.d.o.o. za fotografske i video usluge, OIB 30878052916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CANOSSA STUDIO j.d.o.o. za fotografske i video usluge</izvorni_sadrzaj>
    <derivirana_varijabla naziv="DomainObject.Predmet.ProtustrankaIDrugi_1">CANOSSA STUDIO j.d.o.o. za fotografske i video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CANOSSA STUDIO j.d.o.o. za fotografske i video usluge, OIB 30878052916, Potok 2, 20235 Trsteno</izvorni_sadrzaj>
    <derivirana_varijabla naziv="DomainObject.Predmet.ProtustrankaIDrugiAdressOIB_1">CANOSSA STUDIO j.d.o.o. za fotografske i video usluge, OIB 30878052916, Potok 2, 20235 Trsteno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CANOSSA STUDIO j.d.o.o. za fotografske i video usluge</item>
      <item>FINA, RC Split, Podružnica Dubrovnik</item>
    </izvorni_sadrzaj>
    <derivirana_varijabla naziv="DomainObject.Predmet.SudioniciListNaziv_1">
      <item>CANOSSA STUDIO j.d.o.o. za fotografske i video usluge</item>
      <item>FINA, RC Split, Podružnica Dubrovnik</item>
    </derivirana_varijabla>
  </DomainObject.Predmet.SudioniciListNaziv>
  <DomainObject.Predmet.SudioniciListAdressOIB>
    <izvorni_sadrzaj>
      <item>CANOSSA STUDIO j.d.o.o. za fotografske i video usluge, OIB 30878052916, Potok 2,20235 Trsteno</item>
      <item>FINA, RC Split, Podružnica Dubrovnik, OIB 85821130368, Vukovarska 2,20000 Dubrovnik</item>
    </izvorni_sadrzaj>
    <derivirana_varijabla naziv="DomainObject.Predmet.SudioniciListAdressOIB_1">
      <item>CANOSSA STUDIO j.d.o.o. za fotografske i video usluge, OIB 30878052916, Potok 2,20235 Trsteno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30878052916</item>
      <item>, OIB 85821130368</item>
    </izvorni_sadrzaj>
    <derivirana_varijabla naziv="DomainObject.Predmet.SudioniciListNazivOIB_1">
      <item>, OIB 30878052916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St-283/2019-12</izvorni_sadrzaj>
    <derivirana_varijabla naziv="DomainObject.PredzadnjaOdlukaIzPredmeta.Oznaka_1">St-283/2019-12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4F8EE-B911-4B28-93D1-08D344FFE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1233</properties:Words>
  <properties:Characters>6927</properties:Characters>
  <properties:Lines>160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2019-04-01T10:57:00Z</dcterms:created>
  <dc:creator>Srđan Gavranić</dc:creator>
  <cp:lastModifiedBy>Valerija Rizzi</cp:lastModifiedBy>
  <cp:lastPrinted>2019-04-01T11:09:00Z</cp:lastPrinted>
  <dcterms:modified xmlns:xsi="http://www.w3.org/2001/XMLSchema-instance" xsi:type="dcterms:W3CDTF">2019-04-01T11:13:00Z</dcterms:modified>
  <cp:revision>23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(RJEŠENJE- otvaranje i zaključenje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