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a3c74" w14:paraId="e5a3c74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36FD" w:rsidP="000A7585" w:rsidR="009F36F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OSIJEK, Zagrebačka 2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776BE5">
        <w:rPr>
          <w:rFonts w:eastAsia="Calibri"/>
          <w:lang w:eastAsia="en-US"/>
        </w:rPr>
        <w:t>1</w:t>
      </w:r>
      <w:r w:rsidR="001B7D80">
        <w:rPr>
          <w:rFonts w:eastAsia="Calibri"/>
          <w:lang w:eastAsia="en-US"/>
        </w:rPr>
        <w:t>2</w:t>
      </w:r>
      <w:r w:rsidR="002A1951">
        <w:rPr>
          <w:rFonts w:eastAsia="Calibri"/>
          <w:lang w:eastAsia="en-US"/>
        </w:rPr>
        <w:t>53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2A1951">
        <w:t xml:space="preserve">EURO POSREDNIŠTVO društvo sa ograničenom odgovornošću za uslužne djelatnosti Osijek, Županijska 20a, OIB: 63944182453, MBS: 030135786, dana 29. </w:t>
      </w:r>
      <w:r w:rsidR="00390147">
        <w:t>studenoga</w:t>
      </w:r>
      <w:r w:rsidR="006972F9">
        <w:t xml:space="preserve">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1B7D80">
        <w:t xml:space="preserve"> </w:t>
      </w:r>
      <w:r w:rsidR="002A1951">
        <w:t>EURO POSREDNIŠTVO društvo sa ograničenom odgovornošću za uslužne djelatnosti Osijek, Županijska 20a, OIB: 63944182453, MBS: 030135786.</w:t>
      </w:r>
      <w:r w:rsidR="001B7D80">
        <w:t xml:space="preserve"> </w:t>
      </w:r>
      <w:r w:rsidR="00BB523C">
        <w:t xml:space="preserve"> 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BB43E5">
        <w:t>2</w:t>
      </w:r>
      <w:r w:rsidR="002A1951">
        <w:t>. studenoga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EA5A74">
        <w:t>4</w:t>
      </w:r>
      <w:r w:rsidR="002A1951">
        <w:t>904</w:t>
      </w:r>
      <w:r w:rsidR="00407020">
        <w:t xml:space="preserve"> od </w:t>
      </w:r>
      <w:r w:rsidR="002A1951">
        <w:t>31</w:t>
      </w:r>
      <w:r w:rsidR="00937B24">
        <w:t>. listopada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2A1951">
        <w:t>EURO POSREDNIŠTVO društvo sa ograničenom odgovornošću za uslužne djelatnosti Osijek, Županijska 20a, OIB: 63944182453, MBS: 030135786.</w:t>
      </w:r>
      <w:r w:rsidR="00075207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2A1951">
        <w:t>12</w:t>
      </w:r>
      <w:r w:rsidR="00BB43E5">
        <w:t>. studenoga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874054" w:rsidR="000969C0">
      <w:pPr>
        <w:ind w:firstLine="708"/>
        <w:jc w:val="both"/>
      </w:pPr>
      <w:r>
        <w:t xml:space="preserve">Dana </w:t>
      </w:r>
      <w:r w:rsidR="002A1951">
        <w:t>21</w:t>
      </w:r>
      <w:r w:rsidR="001B7D80">
        <w:t>. studenoga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390147">
        <w:t>2</w:t>
      </w:r>
      <w:r w:rsidR="008E092E">
        <w:t>2</w:t>
      </w:r>
      <w:r w:rsidR="002A1951">
        <w:t>6</w:t>
      </w:r>
      <w:r w:rsidR="009364F3">
        <w:t>/2018 od</w:t>
      </w:r>
      <w:r w:rsidR="001B7D80">
        <w:t xml:space="preserve"> </w:t>
      </w:r>
      <w:r w:rsidR="002A1951">
        <w:t>20</w:t>
      </w:r>
      <w:r w:rsidR="001B7D80">
        <w:t>. studenoga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</w:t>
      </w:r>
      <w:r>
        <w:lastRenderedPageBreak/>
        <w:t xml:space="preserve">tražbinu u iznosu od </w:t>
      </w:r>
      <w:r w:rsidR="002A1951">
        <w:t>3.406,93</w:t>
      </w:r>
      <w:r w:rsidR="00407020">
        <w:t xml:space="preserve"> kn</w:t>
      </w:r>
      <w:r>
        <w:t xml:space="preserve">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BB43E5">
        <w:t>1</w:t>
      </w:r>
      <w:r w:rsidR="002A1951">
        <w:t>4</w:t>
      </w:r>
      <w:r w:rsidR="00BB43E5">
        <w:t>. studeni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>iz potvrde o blokadi na dan</w:t>
      </w:r>
      <w:r w:rsidR="00BB43E5">
        <w:t xml:space="preserve"> 1</w:t>
      </w:r>
      <w:r w:rsidR="002A1951">
        <w:t>4</w:t>
      </w:r>
      <w:r w:rsidR="00BB43E5">
        <w:t>. studenoga</w:t>
      </w:r>
      <w:r w:rsidR="00390147">
        <w:t xml:space="preserve"> </w:t>
      </w:r>
      <w:r w:rsidR="00111B6D">
        <w:t xml:space="preserve">2018. </w:t>
      </w:r>
      <w:r>
        <w:t>isti je u blokadi</w:t>
      </w:r>
      <w:r w:rsidR="00EF2193">
        <w:t xml:space="preserve"> 1</w:t>
      </w:r>
      <w:r w:rsidR="005A3454">
        <w:t>3</w:t>
      </w:r>
      <w:r w:rsidR="002A1951">
        <w:t>4</w:t>
      </w:r>
      <w:r>
        <w:t xml:space="preserve"> dan</w:t>
      </w:r>
      <w:r w:rsidR="001B7D80">
        <w:t>a</w:t>
      </w:r>
      <w:r w:rsidR="00EB63AE">
        <w:t xml:space="preserve"> u iznosu od </w:t>
      </w:r>
      <w:r w:rsidR="008E092E">
        <w:t>6.</w:t>
      </w:r>
      <w:r w:rsidR="002A1951">
        <w:t>768,13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BB43E5">
        <w:rPr>
          <w:rFonts w:eastAsia="Calibri"/>
          <w:lang w:eastAsia="en-US"/>
        </w:rPr>
        <w:t>2</w:t>
      </w:r>
      <w:r w:rsidR="002A1951">
        <w:rPr>
          <w:rFonts w:eastAsia="Calibri"/>
          <w:lang w:eastAsia="en-US"/>
        </w:rPr>
        <w:t>9</w:t>
      </w:r>
      <w:r w:rsidR="00390147">
        <w:rPr>
          <w:rFonts w:eastAsia="Calibri"/>
          <w:lang w:eastAsia="en-US"/>
        </w:rPr>
        <w:t>. studenoga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A6526D" w:rsidP="002C0C32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260BE">
        <w:tab/>
      </w:r>
      <w:r w:rsidR="003260BE">
        <w:tab/>
      </w:r>
      <w:r w:rsidR="003260BE"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0C32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2B660E">
      <w:t>1</w:t>
    </w:r>
    <w:r w:rsidR="004A72D2">
      <w:t>2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3F29"/>
    <w:rsid w:val="00075207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87517"/>
    <w:rsid w:val="00194B64"/>
    <w:rsid w:val="001B49A2"/>
    <w:rsid w:val="001B7D80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921C1"/>
    <w:rsid w:val="002A1951"/>
    <w:rsid w:val="002A2AF5"/>
    <w:rsid w:val="002A5F00"/>
    <w:rsid w:val="002B660E"/>
    <w:rsid w:val="002C0C32"/>
    <w:rsid w:val="002D2610"/>
    <w:rsid w:val="002D7681"/>
    <w:rsid w:val="002F4AAF"/>
    <w:rsid w:val="002F66FE"/>
    <w:rsid w:val="003241D0"/>
    <w:rsid w:val="003260BE"/>
    <w:rsid w:val="003276D7"/>
    <w:rsid w:val="00342079"/>
    <w:rsid w:val="003447D0"/>
    <w:rsid w:val="003612A7"/>
    <w:rsid w:val="00364183"/>
    <w:rsid w:val="00367658"/>
    <w:rsid w:val="00375C7E"/>
    <w:rsid w:val="003832CA"/>
    <w:rsid w:val="003879D1"/>
    <w:rsid w:val="00390147"/>
    <w:rsid w:val="003924AF"/>
    <w:rsid w:val="003924EA"/>
    <w:rsid w:val="003A56C0"/>
    <w:rsid w:val="003A610E"/>
    <w:rsid w:val="003C01DF"/>
    <w:rsid w:val="003D02B1"/>
    <w:rsid w:val="003E7C98"/>
    <w:rsid w:val="004020A5"/>
    <w:rsid w:val="00407020"/>
    <w:rsid w:val="0041638D"/>
    <w:rsid w:val="00421D71"/>
    <w:rsid w:val="00423F56"/>
    <w:rsid w:val="00436570"/>
    <w:rsid w:val="00440504"/>
    <w:rsid w:val="00455B1F"/>
    <w:rsid w:val="004638F5"/>
    <w:rsid w:val="0046632E"/>
    <w:rsid w:val="004710A3"/>
    <w:rsid w:val="00476EB4"/>
    <w:rsid w:val="00482F57"/>
    <w:rsid w:val="0048697A"/>
    <w:rsid w:val="0048747B"/>
    <w:rsid w:val="004A6F2C"/>
    <w:rsid w:val="004A72D2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484F"/>
    <w:rsid w:val="00550133"/>
    <w:rsid w:val="00556098"/>
    <w:rsid w:val="0057324F"/>
    <w:rsid w:val="005931E7"/>
    <w:rsid w:val="005A3454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76BE5"/>
    <w:rsid w:val="0078009A"/>
    <w:rsid w:val="00796AED"/>
    <w:rsid w:val="007A31D3"/>
    <w:rsid w:val="007A4540"/>
    <w:rsid w:val="007B66C7"/>
    <w:rsid w:val="007D28E8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4054"/>
    <w:rsid w:val="00875548"/>
    <w:rsid w:val="008A5A4B"/>
    <w:rsid w:val="008A66B9"/>
    <w:rsid w:val="008C7029"/>
    <w:rsid w:val="008E092E"/>
    <w:rsid w:val="00901EF5"/>
    <w:rsid w:val="00912CF5"/>
    <w:rsid w:val="009364F3"/>
    <w:rsid w:val="009371EB"/>
    <w:rsid w:val="00937840"/>
    <w:rsid w:val="00937B24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9F36F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43E5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1B3E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16FC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A5A74"/>
    <w:rsid w:val="00EB63AE"/>
    <w:rsid w:val="00EC0019"/>
    <w:rsid w:val="00ED4C16"/>
    <w:rsid w:val="00EE6B7F"/>
    <w:rsid w:val="00EF1EEB"/>
    <w:rsid w:val="00EF2193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C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C0C3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C0C3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C3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C3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0C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C0C3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C0C3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C3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C3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2018.</izvorni_sadrzaj>
    <derivirana_varijabla naziv="DomainObject.Predmet.DatumOsnivanja_1">2.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St-1253/2018</izvorni_sadrzaj>
    <derivirana_varijabla naziv="DomainObject.Predmet.OznakaBroj_1">St-1253/2018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POSREDNIŠTVO društvo sa ograničenom odgovornošću za uslužne djelatnosti</izvorni_sadrzaj>
    <derivirana_varijabla naziv="DomainObject.Predmet.ProtustrankaFormated_1">  EURO POSREDNIŠTVO društvo sa ograničenom odgovornošću za uslužne djelatnosti</derivirana_varijabla>
  </DomainObject.Predmet.ProtustrankaFormated>
  <DomainObject.Predmet.ProtustrankaFormatedOIB>
    <izvorni_sadrzaj>  EURO POSREDNIŠTVO društvo sa ograničenom odgovornošću za uslužne djelatnosti, OIB 63944182453</izvorni_sadrzaj>
    <derivirana_varijabla naziv="DomainObject.Predmet.ProtustrankaFormatedOIB_1">  EURO POSREDNIŠTVO društvo sa ograničenom odgovornošću za uslužne djelatnosti, OIB 63944182453</derivirana_varijabla>
  </DomainObject.Predmet.ProtustrankaFormatedOIB>
  <DomainObject.Predmet.ProtustrankaFormatedWithAdress>
    <izvorni_sadrzaj> EURO POSREDNIŠTVO društvo sa ograničenom odgovornošću za uslužne djelatnosti, Županijska 20a, 31000 Osijek</izvorni_sadrzaj>
    <derivirana_varijabla naziv="DomainObject.Predmet.ProtustrankaFormatedWithAdress_1"> EURO POSREDNIŠTVO društvo sa ograničenom odgovornošću za uslužne djelatnosti, Županijska 20a, 31000 Osijek</derivirana_varijabla>
  </DomainObject.Predmet.ProtustrankaFormatedWithAdress>
  <DomainObject.Predmet.ProtustrankaFormatedWithAdressOIB>
    <izvorni_sadrzaj> EURO POSREDNIŠTVO društvo sa ograničenom odgovornošću za uslužne djelatnosti, OIB 63944182453, Županijska 20a, 31000 Osijek</izvorni_sadrzaj>
    <derivirana_varijabla naziv="DomainObject.Predmet.ProtustrankaFormatedWithAdressOIB_1"> EURO POSREDNIŠTVO društvo sa ograničenom odgovornošću za uslužne djelatnosti, OIB 63944182453, Županijska 20a, 31000 Osijek</derivirana_varijabla>
  </DomainObject.Predmet.ProtustrankaFormatedWithAdressOIB>
  <DomainObject.Predmet.ProtustrankaWithAdress>
    <izvorni_sadrzaj>EURO POSREDNIŠTVO društvo sa ograničenom odgovornošću za uslužne djelatnosti Županijska 20a, 31000 Osijek</izvorni_sadrzaj>
    <derivirana_varijabla naziv="DomainObject.Predmet.ProtustrankaWithAdress_1">EURO POSREDNIŠTVO društvo sa ograničenom odgovornošću za uslužne djelatnosti Županijska 20a, 31000 Osijek</derivirana_varijabla>
  </DomainObject.Predmet.ProtustrankaWithAdress>
  <DomainObject.Predmet.ProtustrankaWithAdressOIB>
    <izvorni_sadrzaj>EURO POSREDNIŠTVO društvo sa ograničenom odgovornošću za uslužne djelatnosti, OIB 63944182453, Županijska 20a, 31000 Osijek</izvorni_sadrzaj>
    <derivirana_varijabla naziv="DomainObject.Predmet.ProtustrankaWithAdressOIB_1">EURO POSREDNIŠTVO društvo sa ograničenom odgovornošću za uslužne djelatnosti, OIB 63944182453, Županijska 20a, 31000 Osijek</derivirana_varijabla>
  </DomainObject.Predmet.ProtustrankaWithAdressOIB>
  <DomainObject.Predmet.ProtustrankaNazivFormated>
    <izvorni_sadrzaj>EURO POSREDNIŠTVO društvo sa ograničenom odgovornošću za uslužne djelatnosti</izvorni_sadrzaj>
    <derivirana_varijabla naziv="DomainObject.Predmet.ProtustrankaNazivFormated_1">EURO POSREDNIŠTVO društvo sa ograničenom odgovornošću za uslužne djelatnosti</derivirana_varijabla>
  </DomainObject.Predmet.ProtustrankaNazivFormated>
  <DomainObject.Predmet.ProtustrankaNazivFormatedOIB>
    <izvorni_sadrzaj>EURO POSREDNIŠTVO društvo sa ograničenom odgovornošću za uslužne djelatnosti, OIB 63944182453</izvorni_sadrzaj>
    <derivirana_varijabla naziv="DomainObject.Predmet.ProtustrankaNazivFormatedOIB_1">EURO POSREDNIŠTVO društvo sa ograničenom odgovornošću za uslužne djelatnosti, OIB 63944182453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 POSREDNIŠTVO društvo sa ograničenom odgovornošću za uslužne djelatnosti</item>
    </izvorni_sadrzaj>
    <derivirana_varijabla naziv="DomainObject.Predmet.ProtuStrankaListFormated_1">
      <item>EURO POSREDNIŠTVO društvo sa ograničenom odgovornošću za uslužne djelatnosti</item>
    </derivirana_varijabla>
  </DomainObject.Predmet.ProtuStrankaListFormated>
  <DomainObject.Predmet.ProtuStrankaListFormatedOIB>
    <izvorni_sadrzaj>
      <item>EURO POSREDNIŠTVO društvo sa ograničenom odgovornošću za uslužne djelatnosti, OIB 63944182453</item>
    </izvorni_sadrzaj>
    <derivirana_varijabla naziv="DomainObject.Predmet.ProtuStrankaListFormatedOIB_1">
      <item>EURO POSREDNIŠTVO društvo sa ograničenom odgovornošću za uslužne djelatnosti, OIB 63944182453</item>
    </derivirana_varijabla>
  </DomainObject.Predmet.ProtuStrankaListFormatedOIB>
  <DomainObject.Predmet.ProtuStrankaListFormatedWithAdress>
    <izvorni_sadrzaj>
      <item>EURO POSREDNIŠTVO društvo sa ograničenom odgovornošću za uslužne djelatnosti, Županijska 20a, 31000 Osijek</item>
    </izvorni_sadrzaj>
    <derivirana_varijabla naziv="DomainObject.Predmet.ProtuStrankaListFormatedWithAdress_1">
      <item>EURO POSREDNIŠTVO društvo sa ograničenom odgovornošću za uslužne djelatnosti, Županijska 20a, 31000 Osijek</item>
    </derivirana_varijabla>
  </DomainObject.Predmet.ProtuStrankaListFormatedWithAdress>
  <DomainObject.Predmet.ProtuStrankaListFormatedWithAdressOIB>
    <izvorni_sadrzaj>
      <item>EURO POSREDNIŠTVO društvo sa ograničenom odgovornošću za uslužne djelatnosti, OIB 63944182453, Županijska 20a, 31000 Osijek</item>
    </izvorni_sadrzaj>
    <derivirana_varijabla naziv="DomainObject.Predmet.ProtuStrankaListFormatedWithAdressOIB_1">
      <item>EURO POSREDNIŠTVO društvo sa ograničenom odgovornošću za uslužne djelatnosti, OIB 63944182453, Županijska 20a, 31000 Osijek</item>
    </derivirana_varijabla>
  </DomainObject.Predmet.ProtuStrankaListFormatedWithAdressOIB>
  <DomainObject.Predmet.ProtuStrankaListNazivFormated>
    <izvorni_sadrzaj>
      <item>EURO POSREDNIŠTVO društvo sa ograničenom odgovornošću za uslužne djelatnosti</item>
    </izvorni_sadrzaj>
    <derivirana_varijabla naziv="DomainObject.Predmet.ProtuStrankaListNazivFormated_1">
      <item>EURO POSREDNIŠTVO društvo sa ograničenom odgovornošću za uslužne djelatnosti</item>
    </derivirana_varijabla>
  </DomainObject.Predmet.ProtuStrankaListNazivFormated>
  <DomainObject.Predmet.ProtuStrankaListNazivFormatedOIB>
    <izvorni_sadrzaj>
      <item>EURO POSREDNIŠTVO društvo sa ograničenom odgovornošću za uslužne djelatnosti, OIB 63944182453</item>
    </izvorni_sadrzaj>
    <derivirana_varijabla naziv="DomainObject.Predmet.ProtuStrankaListNazivFormatedOIB_1">
      <item>EURO POSREDNIŠTVO društvo sa ograničenom odgovornošću za uslužne djelatnosti, OIB 63944182453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 POSREDNIŠTVO društvo sa ograničenom odgovornošću za uslužne djelatnosti</izvorni_sadrzaj>
    <derivirana_varijabla naziv="DomainObject.Predmet.ProtustrankaIDrugi_1">EURO POSREDNIŠTVO društvo sa ograničenom odgovornošću za uslužne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 POSREDNIŠTVO društvo sa ograničenom odgovornošću za uslužne djelatnosti, OIB 63944182453, Županijska 20a, 31000 Osijek</izvorni_sadrzaj>
    <derivirana_varijabla naziv="DomainObject.Predmet.ProtustrankaIDrugiAdressOIB_1">EURO POSREDNIŠTVO društvo sa ograničenom odgovornošću za uslužne djelatnosti, OIB 63944182453, Županijska 20a,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 POSREDNIŠTVO društvo sa ograničenom odgovornošću za uslužne djelatnosti</item>
    </izvorni_sadrzaj>
    <derivirana_varijabla naziv="DomainObject.Predmet.SudioniciListNaziv_1">
      <item>FINA RC OSIJEK</item>
      <item>EURO POSREDNIŠTVO društvo sa ograničenom odgovornošću za uslužne djelatnosti</item>
    </derivirana_varijabla>
  </DomainObject.Predmet.SudioniciListNaziv>
  <DomainObject.Predmet.SudioniciListAdressOIB>
    <izvorni_sadrzaj>
      <item>FINA RC OSIJEK, OIB 85821130368</item>
      <item>EURO POSREDNIŠTVO društvo sa ograničenom odgovornošću za uslužne djelatnosti, OIB 63944182453, Županijska 20a,31000 Osijek</item>
    </izvorni_sadrzaj>
    <derivirana_varijabla naziv="DomainObject.Predmet.SudioniciListAdressOIB_1">
      <item>FINA RC OSIJEK, OIB 85821130368</item>
      <item>EURO POSREDNIŠTVO društvo sa ograničenom odgovornošću za uslužne djelatnosti, OIB 63944182453, Županijska 20a,31000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63944182453</item>
    </izvorni_sadrzaj>
    <derivirana_varijabla naziv="DomainObject.Predmet.SudioniciListNazivOIB_1">
      <item>, OIB 85821130368</item>
      <item>, OIB 63944182453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806A59-6C28-4C7E-8874-8586C67F2E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3319</properties:Characters>
  <properties:Lines>84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2018-11-29T07:09:00Z</dcterms:created>
  <dc:creator>Korisnik</dc:creator>
  <cp:lastModifiedBy>Ljiljana Floršić</cp:lastModifiedBy>
  <cp:lastPrinted>2018-11-29T07:10:00Z</cp:lastPrinted>
  <dcterms:modified xmlns:xsi="http://www.w3.org/2001/XMLSchema-instance" xsi:type="dcterms:W3CDTF">2018-11-29T07:11:00Z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(St-1253-18 -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