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b2777" w14:paraId="c0b2777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</w:t>
            </w:r>
            <w:proofErr w:type="spellStart"/>
            <w:r w:rsidRPr="002A7ADF">
              <w:rPr>
                <w:rFonts w:hAnsi="Times New Roman" w:ascii="Times New Roman"/>
                <w:szCs w:val="24"/>
              </w:rPr>
              <w:t>Amruševa</w:t>
            </w:r>
            <w:proofErr w:type="spellEnd"/>
            <w:r w:rsidRPr="002A7ADF">
              <w:rPr>
                <w:rFonts w:hAnsi="Times New Roman" w:ascii="Times New Roman"/>
                <w:szCs w:val="24"/>
              </w:rPr>
              <w:t xml:space="preserve">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proofErr w:type="spellStart"/>
      <w:r w:rsidR="002E2240">
        <w:rPr>
          <w:rFonts w:hAnsi="Times New Roman" w:ascii="Times New Roman"/>
          <w:szCs w:val="24"/>
        </w:rPr>
        <w:t>5829</w:t>
      </w:r>
      <w:proofErr w:type="spellEnd"/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BE5B01" w:rsidRPr="00840E3D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2E2240" w:rsidRPr="00B925BF">
        <w:rPr>
          <w:rFonts w:hAnsi="Times New Roman" w:ascii="Times New Roman"/>
          <w:szCs w:val="24"/>
        </w:rPr>
        <w:t>HRVATSKO DRUŠTVO UMJETNOSTI</w:t>
      </w:r>
      <w:r w:rsidR="002E2240">
        <w:rPr>
          <w:rFonts w:hAnsi="Times New Roman" w:ascii="Times New Roman"/>
          <w:szCs w:val="24"/>
        </w:rPr>
        <w:t xml:space="preserve">, Zagreb, Lošinjska ulica 6, OIB: </w:t>
      </w:r>
      <w:proofErr w:type="spellStart"/>
      <w:r w:rsidR="002E2240" w:rsidRPr="00B925BF">
        <w:rPr>
          <w:rFonts w:hAnsi="Times New Roman" w:ascii="Times New Roman"/>
          <w:szCs w:val="24"/>
        </w:rPr>
        <w:t>14681384010</w:t>
      </w:r>
      <w:proofErr w:type="spellEnd"/>
      <w:r w:rsidR="002E2240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396D7A">
        <w:rPr>
          <w:rFonts w:hAnsi="Times New Roman" w:ascii="Times New Roman"/>
          <w:szCs w:val="24"/>
        </w:rPr>
        <w:t>2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</w:t>
      </w:r>
      <w:proofErr w:type="spellStart"/>
      <w:r w:rsidR="000719F9">
        <w:rPr>
          <w:rFonts w:hAnsi="Times New Roman" w:ascii="Times New Roman"/>
          <w:szCs w:val="24"/>
        </w:rPr>
        <w:t>2016</w:t>
      </w:r>
      <w:proofErr w:type="spellEnd"/>
      <w:r w:rsidR="000719F9">
        <w:rPr>
          <w:rFonts w:hAnsi="Times New Roman" w:ascii="Times New Roman"/>
          <w:szCs w:val="24"/>
        </w:rPr>
        <w:t>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71051E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EE79FF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2E2240" w:rsidRPr="00B925BF">
        <w:rPr>
          <w:rFonts w:hAnsi="Times New Roman" w:ascii="Times New Roman"/>
          <w:szCs w:val="24"/>
        </w:rPr>
        <w:t>HRVATSKO DRUŠTVO UMJETNOSTI</w:t>
      </w:r>
      <w:r w:rsidR="002E2240">
        <w:rPr>
          <w:rFonts w:hAnsi="Times New Roman" w:ascii="Times New Roman"/>
          <w:szCs w:val="24"/>
        </w:rPr>
        <w:t xml:space="preserve">, Zagreb, Lošinjska ulica 6, OIB: </w:t>
      </w:r>
      <w:proofErr w:type="spellStart"/>
      <w:r w:rsidR="002E2240" w:rsidRPr="00B925BF">
        <w:rPr>
          <w:rFonts w:hAnsi="Times New Roman" w:ascii="Times New Roman"/>
          <w:szCs w:val="24"/>
        </w:rPr>
        <w:t>14681384010</w:t>
      </w:r>
      <w:proofErr w:type="spellEnd"/>
      <w:r w:rsidR="002C1FF0">
        <w:rPr>
          <w:rFonts w:hAnsi="Times New Roman" w:ascii="Times New Roman"/>
          <w:szCs w:val="24"/>
        </w:rPr>
        <w:t>.</w:t>
      </w:r>
    </w:p>
    <w:p w:rsidRDefault="002D3600" w:rsidP="00EE79FF" w:rsidR="002D3600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</w:t>
      </w:r>
      <w:proofErr w:type="spellStart"/>
      <w:r w:rsidRPr="0042162E">
        <w:rPr>
          <w:rFonts w:hAnsi="Times New Roman" w:ascii="Times New Roman"/>
          <w:szCs w:val="24"/>
        </w:rPr>
        <w:t>429</w:t>
      </w:r>
      <w:proofErr w:type="spellEnd"/>
      <w:r w:rsidRPr="0042162E">
        <w:rPr>
          <w:rFonts w:hAnsi="Times New Roman" w:ascii="Times New Roman"/>
          <w:szCs w:val="24"/>
        </w:rPr>
        <w:t xml:space="preserve">. </w:t>
      </w:r>
      <w:r w:rsidRPr="0042162E">
        <w:rPr>
          <w:rFonts w:hAnsi="Times New Roman" w:ascii="Times New Roman"/>
        </w:rPr>
        <w:t xml:space="preserve">Stečajnog zakona (NN </w:t>
      </w:r>
      <w:proofErr w:type="spellStart"/>
      <w:r w:rsidRPr="0042162E">
        <w:rPr>
          <w:rFonts w:hAnsi="Times New Roman" w:ascii="Times New Roman"/>
        </w:rPr>
        <w:t>71</w:t>
      </w:r>
      <w:proofErr w:type="spellEnd"/>
      <w:r w:rsidRPr="0042162E">
        <w:rPr>
          <w:rFonts w:hAnsi="Times New Roman" w:ascii="Times New Roman"/>
        </w:rPr>
        <w:t>/15, dalje SZ)</w:t>
      </w:r>
      <w:r>
        <w:rPr>
          <w:rFonts w:hAnsi="Times New Roman" w:ascii="Times New Roman"/>
        </w:rPr>
        <w:t xml:space="preserve">, navodeći da su kod dužnika ispunjeni uvjeti iz čl. </w:t>
      </w:r>
      <w:proofErr w:type="spellStart"/>
      <w:r>
        <w:rPr>
          <w:rFonts w:hAnsi="Times New Roman" w:ascii="Times New Roman"/>
        </w:rPr>
        <w:t>428</w:t>
      </w:r>
      <w:proofErr w:type="spellEnd"/>
      <w:r>
        <w:rPr>
          <w:rFonts w:hAnsi="Times New Roman" w:ascii="Times New Roman"/>
        </w:rPr>
        <w:t>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proofErr w:type="spellStart"/>
      <w:r w:rsidR="00305C99">
        <w:rPr>
          <w:rFonts w:hAnsi="Times New Roman" w:ascii="Times New Roman"/>
        </w:rPr>
        <w:t>120</w:t>
      </w:r>
      <w:proofErr w:type="spellEnd"/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4757F1">
        <w:rPr>
          <w:rFonts w:hAnsi="Times New Roman" w:ascii="Times New Roman"/>
        </w:rPr>
        <w:t xml:space="preserve"> </w:t>
      </w:r>
      <w:proofErr w:type="spellStart"/>
      <w:r w:rsidR="0018157C">
        <w:rPr>
          <w:rFonts w:hAnsi="Times New Roman" w:ascii="Times New Roman"/>
        </w:rPr>
        <w:t>32.976</w:t>
      </w:r>
      <w:proofErr w:type="spellEnd"/>
      <w:r w:rsidR="0018157C">
        <w:rPr>
          <w:rFonts w:hAnsi="Times New Roman" w:ascii="Times New Roman"/>
        </w:rPr>
        <w:t>,</w:t>
      </w:r>
      <w:proofErr w:type="spellStart"/>
      <w:r w:rsidR="0018157C">
        <w:rPr>
          <w:rFonts w:hAnsi="Times New Roman" w:ascii="Times New Roman"/>
        </w:rPr>
        <w:t>32</w:t>
      </w:r>
      <w:proofErr w:type="spellEnd"/>
      <w:r w:rsidR="004757F1">
        <w:rPr>
          <w:rFonts w:hAnsi="Times New Roman" w:ascii="Times New Roman"/>
        </w:rPr>
        <w:t xml:space="preserve"> k</w:t>
      </w:r>
      <w:r w:rsidR="00895B77">
        <w:rPr>
          <w:rFonts w:hAnsi="Times New Roman" w:ascii="Times New Roman"/>
        </w:rPr>
        <w:t xml:space="preserve">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</w:t>
      </w:r>
      <w:proofErr w:type="spellStart"/>
      <w:r w:rsidR="00895B77">
        <w:rPr>
          <w:rFonts w:hAnsi="Times New Roman" w:ascii="Times New Roman"/>
        </w:rPr>
        <w:t>2015.</w:t>
      </w:r>
      <w:proofErr w:type="spellEnd"/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gore navedenog proizlazi da je udovoljeno uvjetima iz čl. </w:t>
      </w:r>
      <w:proofErr w:type="spellStart"/>
      <w:r>
        <w:rPr>
          <w:rFonts w:hAnsi="Times New Roman" w:ascii="Times New Roman"/>
        </w:rPr>
        <w:t>428</w:t>
      </w:r>
      <w:proofErr w:type="spellEnd"/>
      <w:r>
        <w:rPr>
          <w:rFonts w:hAnsi="Times New Roman" w:ascii="Times New Roman"/>
        </w:rPr>
        <w:t xml:space="preserve">. i </w:t>
      </w:r>
      <w:proofErr w:type="spellStart"/>
      <w:r>
        <w:rPr>
          <w:rFonts w:hAnsi="Times New Roman" w:ascii="Times New Roman"/>
        </w:rPr>
        <w:t>429</w:t>
      </w:r>
      <w:proofErr w:type="spellEnd"/>
      <w:r>
        <w:rPr>
          <w:rFonts w:hAnsi="Times New Roman" w:ascii="Times New Roman"/>
        </w:rPr>
        <w:t>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428</w:t>
      </w:r>
      <w:proofErr w:type="spellEnd"/>
      <w:r>
        <w:rPr>
          <w:rFonts w:hAnsi="Times New Roman" w:ascii="Times New Roman"/>
        </w:rPr>
        <w:t>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396D7A">
        <w:rPr>
          <w:rFonts w:hAnsi="Times New Roman" w:ascii="Times New Roman"/>
          <w:szCs w:val="24"/>
        </w:rPr>
        <w:t>2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</w:t>
      </w:r>
      <w:proofErr w:type="spellStart"/>
      <w:r w:rsidR="000719F9">
        <w:rPr>
          <w:rFonts w:hAnsi="Times New Roman" w:ascii="Times New Roman"/>
          <w:szCs w:val="24"/>
        </w:rPr>
        <w:t>2016</w:t>
      </w:r>
      <w:proofErr w:type="spellEnd"/>
      <w:r w:rsidR="000719F9">
        <w:rPr>
          <w:rFonts w:hAnsi="Times New Roman" w:ascii="Times New Roman"/>
          <w:szCs w:val="24"/>
        </w:rPr>
        <w:t>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F85E67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575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7176"/>
    <w:rsid w:val="000567C1"/>
    <w:rsid w:val="00056C6B"/>
    <w:rsid w:val="00067F4B"/>
    <w:rsid w:val="000719F9"/>
    <w:rsid w:val="000845C3"/>
    <w:rsid w:val="000A575E"/>
    <w:rsid w:val="000D2AA6"/>
    <w:rsid w:val="000E29AD"/>
    <w:rsid w:val="000F20EF"/>
    <w:rsid w:val="00110E51"/>
    <w:rsid w:val="001367DE"/>
    <w:rsid w:val="001435CC"/>
    <w:rsid w:val="0015453A"/>
    <w:rsid w:val="001722BE"/>
    <w:rsid w:val="00177AF5"/>
    <w:rsid w:val="0018157C"/>
    <w:rsid w:val="0018550F"/>
    <w:rsid w:val="001954D8"/>
    <w:rsid w:val="001A27B7"/>
    <w:rsid w:val="001A5750"/>
    <w:rsid w:val="001C0EEB"/>
    <w:rsid w:val="001C6328"/>
    <w:rsid w:val="001D3692"/>
    <w:rsid w:val="001F6390"/>
    <w:rsid w:val="002121B1"/>
    <w:rsid w:val="00235D86"/>
    <w:rsid w:val="00253A2E"/>
    <w:rsid w:val="00262C48"/>
    <w:rsid w:val="0027631B"/>
    <w:rsid w:val="00285D01"/>
    <w:rsid w:val="00290720"/>
    <w:rsid w:val="002A12F8"/>
    <w:rsid w:val="002A1FCA"/>
    <w:rsid w:val="002A7ADF"/>
    <w:rsid w:val="002B510A"/>
    <w:rsid w:val="002C1FF0"/>
    <w:rsid w:val="002D3600"/>
    <w:rsid w:val="002E2240"/>
    <w:rsid w:val="002F3BE5"/>
    <w:rsid w:val="00305C99"/>
    <w:rsid w:val="0031252B"/>
    <w:rsid w:val="00312FD0"/>
    <w:rsid w:val="00314FF2"/>
    <w:rsid w:val="00333322"/>
    <w:rsid w:val="0038153F"/>
    <w:rsid w:val="00396D7A"/>
    <w:rsid w:val="00396E80"/>
    <w:rsid w:val="003B48E3"/>
    <w:rsid w:val="003B6619"/>
    <w:rsid w:val="003C11D9"/>
    <w:rsid w:val="003E1797"/>
    <w:rsid w:val="003E2172"/>
    <w:rsid w:val="003E7D20"/>
    <w:rsid w:val="003F2C82"/>
    <w:rsid w:val="003F72FA"/>
    <w:rsid w:val="00400252"/>
    <w:rsid w:val="00401536"/>
    <w:rsid w:val="0042500A"/>
    <w:rsid w:val="00433004"/>
    <w:rsid w:val="00473D49"/>
    <w:rsid w:val="004749B4"/>
    <w:rsid w:val="004757F1"/>
    <w:rsid w:val="004A06A9"/>
    <w:rsid w:val="004A1B0E"/>
    <w:rsid w:val="004D3224"/>
    <w:rsid w:val="004E4053"/>
    <w:rsid w:val="004F02E2"/>
    <w:rsid w:val="004F0BB9"/>
    <w:rsid w:val="005043CF"/>
    <w:rsid w:val="00505C04"/>
    <w:rsid w:val="00514585"/>
    <w:rsid w:val="00527D1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C4C7A"/>
    <w:rsid w:val="005D19CC"/>
    <w:rsid w:val="005D4EEC"/>
    <w:rsid w:val="005D5B4E"/>
    <w:rsid w:val="005F4440"/>
    <w:rsid w:val="005F5768"/>
    <w:rsid w:val="00615B11"/>
    <w:rsid w:val="00624906"/>
    <w:rsid w:val="00624974"/>
    <w:rsid w:val="006300BC"/>
    <w:rsid w:val="0066000C"/>
    <w:rsid w:val="0066240A"/>
    <w:rsid w:val="00664206"/>
    <w:rsid w:val="0067382F"/>
    <w:rsid w:val="00683F13"/>
    <w:rsid w:val="00686B28"/>
    <w:rsid w:val="006E553A"/>
    <w:rsid w:val="006F08F3"/>
    <w:rsid w:val="00700FF0"/>
    <w:rsid w:val="0071051E"/>
    <w:rsid w:val="00712F20"/>
    <w:rsid w:val="007269DC"/>
    <w:rsid w:val="007306CD"/>
    <w:rsid w:val="00744C1E"/>
    <w:rsid w:val="00745C2D"/>
    <w:rsid w:val="0075229D"/>
    <w:rsid w:val="0075240F"/>
    <w:rsid w:val="0075530C"/>
    <w:rsid w:val="00774920"/>
    <w:rsid w:val="0079426C"/>
    <w:rsid w:val="00795DC6"/>
    <w:rsid w:val="007C1A19"/>
    <w:rsid w:val="007C1CE1"/>
    <w:rsid w:val="007C2523"/>
    <w:rsid w:val="007D3894"/>
    <w:rsid w:val="007E4F8F"/>
    <w:rsid w:val="007F014D"/>
    <w:rsid w:val="007F1B5B"/>
    <w:rsid w:val="007F41AF"/>
    <w:rsid w:val="00811E79"/>
    <w:rsid w:val="00820E13"/>
    <w:rsid w:val="008357C5"/>
    <w:rsid w:val="00844609"/>
    <w:rsid w:val="00847E89"/>
    <w:rsid w:val="0086140E"/>
    <w:rsid w:val="00863EAF"/>
    <w:rsid w:val="0087224D"/>
    <w:rsid w:val="00895B77"/>
    <w:rsid w:val="008A1F20"/>
    <w:rsid w:val="008D3442"/>
    <w:rsid w:val="008D630A"/>
    <w:rsid w:val="008E1B3D"/>
    <w:rsid w:val="008E28A7"/>
    <w:rsid w:val="008E70FD"/>
    <w:rsid w:val="008F4061"/>
    <w:rsid w:val="00904F4A"/>
    <w:rsid w:val="00913839"/>
    <w:rsid w:val="00922486"/>
    <w:rsid w:val="009249E7"/>
    <w:rsid w:val="00932300"/>
    <w:rsid w:val="00956F78"/>
    <w:rsid w:val="009610B6"/>
    <w:rsid w:val="009804E3"/>
    <w:rsid w:val="00982F4F"/>
    <w:rsid w:val="009943C9"/>
    <w:rsid w:val="009A55D3"/>
    <w:rsid w:val="009A63F9"/>
    <w:rsid w:val="009B1A7D"/>
    <w:rsid w:val="009B5A31"/>
    <w:rsid w:val="009B6382"/>
    <w:rsid w:val="009B6D1E"/>
    <w:rsid w:val="009C21E3"/>
    <w:rsid w:val="009C2BFC"/>
    <w:rsid w:val="009C707D"/>
    <w:rsid w:val="009D173C"/>
    <w:rsid w:val="00A20A55"/>
    <w:rsid w:val="00A3586C"/>
    <w:rsid w:val="00A44577"/>
    <w:rsid w:val="00A460CA"/>
    <w:rsid w:val="00A611F4"/>
    <w:rsid w:val="00A8079B"/>
    <w:rsid w:val="00A9025F"/>
    <w:rsid w:val="00AB17BE"/>
    <w:rsid w:val="00AC1E3D"/>
    <w:rsid w:val="00AE50E7"/>
    <w:rsid w:val="00AF0D87"/>
    <w:rsid w:val="00AF296F"/>
    <w:rsid w:val="00B217B1"/>
    <w:rsid w:val="00B85224"/>
    <w:rsid w:val="00B96794"/>
    <w:rsid w:val="00BA2017"/>
    <w:rsid w:val="00BC18C1"/>
    <w:rsid w:val="00BD1DD4"/>
    <w:rsid w:val="00BE0919"/>
    <w:rsid w:val="00BE095E"/>
    <w:rsid w:val="00BE5B01"/>
    <w:rsid w:val="00BF35B4"/>
    <w:rsid w:val="00BF77F5"/>
    <w:rsid w:val="00BF7FC3"/>
    <w:rsid w:val="00C00F04"/>
    <w:rsid w:val="00C139F3"/>
    <w:rsid w:val="00C4654C"/>
    <w:rsid w:val="00C60AE3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335D4"/>
    <w:rsid w:val="00D47887"/>
    <w:rsid w:val="00D63714"/>
    <w:rsid w:val="00D75016"/>
    <w:rsid w:val="00DD3B85"/>
    <w:rsid w:val="00DE0999"/>
    <w:rsid w:val="00DE148A"/>
    <w:rsid w:val="00DE2B3C"/>
    <w:rsid w:val="00DE3D7D"/>
    <w:rsid w:val="00DE5E0C"/>
    <w:rsid w:val="00E0221A"/>
    <w:rsid w:val="00E12010"/>
    <w:rsid w:val="00E35844"/>
    <w:rsid w:val="00E36CFF"/>
    <w:rsid w:val="00E62912"/>
    <w:rsid w:val="00E733D1"/>
    <w:rsid w:val="00E74392"/>
    <w:rsid w:val="00E905D1"/>
    <w:rsid w:val="00ED4F5E"/>
    <w:rsid w:val="00EE23D2"/>
    <w:rsid w:val="00EE79FF"/>
    <w:rsid w:val="00F364AC"/>
    <w:rsid w:val="00F556C4"/>
    <w:rsid w:val="00F6230E"/>
    <w:rsid w:val="00F82AA6"/>
    <w:rsid w:val="00F85E67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5E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5E6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5E6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5E6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5E6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5E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5E6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5E6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5E6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5E6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5829</izvorni_sadrzaj>
    <derivirana_varijabla naziv="DomainObject.Predmet.Broj_1">5829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St-5829/2015</izvorni_sadrzaj>
    <derivirana_varijabla naziv="DomainObject.Predmet.OznakaBroj_1">St-5829/2015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HRVATSKO DRUŠTVO UMJETNOSTI</izvorni_sadrzaj>
    <derivirana_varijabla naziv="DomainObject.Predmet.ProtustrankaFormated_1">  HRVATSKO DRUŠTVO UMJETNOSTI</derivirana_varijabla>
  </DomainObject.Predmet.ProtustrankaFormated>
  <DomainObject.Predmet.ProtustrankaFormatedOIB>
    <izvorni_sadrzaj>  HRVATSKO DRUŠTVO UMJETNOSTI, OIB 14681384010</izvorni_sadrzaj>
    <derivirana_varijabla naziv="DomainObject.Predmet.ProtustrankaFormatedOIB_1">  HRVATSKO DRUŠTVO UMJETNOSTI, OIB 14681384010</derivirana_varijabla>
  </DomainObject.Predmet.ProtustrankaFormatedOIB>
  <DomainObject.Predmet.ProtustrankaFormatedWithAdress>
    <izvorni_sadrzaj> HRVATSKO DRUŠTVO UMJETNOSTI, LOŠINJSKA ULICA 6, 10000 Zagreb</izvorni_sadrzaj>
    <derivirana_varijabla naziv="DomainObject.Predmet.ProtustrankaFormatedWithAdress_1"> HRVATSKO DRUŠTVO UMJETNOSTI, LOŠINJSKA ULICA 6, 10000 Zagreb</derivirana_varijabla>
  </DomainObject.Predmet.ProtustrankaFormatedWithAdress>
  <DomainObject.Predmet.ProtustrankaFormatedWithAdressOIB>
    <izvorni_sadrzaj> HRVATSKO DRUŠTVO UMJETNOSTI, OIB 14681384010, LOŠINJSKA ULICA 6, 10000 Zagreb</izvorni_sadrzaj>
    <derivirana_varijabla naziv="DomainObject.Predmet.ProtustrankaFormatedWithAdressOIB_1"> HRVATSKO DRUŠTVO UMJETNOSTI, OIB 14681384010, LOŠINJSKA ULICA 6, 10000 Zagreb</derivirana_varijabla>
  </DomainObject.Predmet.ProtustrankaFormatedWithAdressOIB>
  <DomainObject.Predmet.ProtustrankaWithAdress>
    <izvorni_sadrzaj>HRVATSKO DRUŠTVO UMJETNOSTI LOŠINJSKA ULICA 6, 10000 Zagreb</izvorni_sadrzaj>
    <derivirana_varijabla naziv="DomainObject.Predmet.ProtustrankaWithAdress_1">HRVATSKO DRUŠTVO UMJETNOSTI LOŠINJSKA ULICA 6, 10000 Zagreb</derivirana_varijabla>
  </DomainObject.Predmet.ProtustrankaWithAdress>
  <DomainObject.Predmet.ProtustrankaWithAdressOIB>
    <izvorni_sadrzaj>HRVATSKO DRUŠTVO UMJETNOSTI, OIB 14681384010, LOŠINJSKA ULICA 6, 10000 Zagreb</izvorni_sadrzaj>
    <derivirana_varijabla naziv="DomainObject.Predmet.ProtustrankaWithAdressOIB_1">HRVATSKO DRUŠTVO UMJETNOSTI, OIB 14681384010, LOŠINJSKA ULICA 6, 10000 Zagreb</derivirana_varijabla>
  </DomainObject.Predmet.ProtustrankaWithAdressOIB>
  <DomainObject.Predmet.ProtustrankaNazivFormated>
    <izvorni_sadrzaj>HRVATSKO DRUŠTVO UMJETNOSTI</izvorni_sadrzaj>
    <derivirana_varijabla naziv="DomainObject.Predmet.ProtustrankaNazivFormated_1">HRVATSKO DRUŠTVO UMJETNOSTI</derivirana_varijabla>
  </DomainObject.Predmet.ProtustrankaNazivFormated>
  <DomainObject.Predmet.ProtustrankaNazivFormatedOIB>
    <izvorni_sadrzaj>HRVATSKO DRUŠTVO UMJETNOSTI, OIB 14681384010</izvorni_sadrzaj>
    <derivirana_varijabla naziv="DomainObject.Predmet.ProtustrankaNazivFormatedOIB_1">HRVATSKO DRUŠTVO UMJETNOSTI, OIB 14681384010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HRVATSKO DRUŠTVO UMJETNOSTI</item>
    </izvorni_sadrzaj>
    <derivirana_varijabla naziv="DomainObject.Predmet.ProtuStrankaListFormated_1">
      <item>HRVATSKO DRUŠTVO UMJETNOSTI</item>
    </derivirana_varijabla>
  </DomainObject.Predmet.ProtuStrankaListFormated>
  <DomainObject.Predmet.ProtuStrankaListFormatedOIB>
    <izvorni_sadrzaj>
      <item>HRVATSKO DRUŠTVO UMJETNOSTI, OIB 14681384010</item>
    </izvorni_sadrzaj>
    <derivirana_varijabla naziv="DomainObject.Predmet.ProtuStrankaListFormatedOIB_1">
      <item>HRVATSKO DRUŠTVO UMJETNOSTI, OIB 14681384010</item>
    </derivirana_varijabla>
  </DomainObject.Predmet.ProtuStrankaListFormatedOIB>
  <DomainObject.Predmet.ProtuStrankaListFormatedWithAdress>
    <izvorni_sadrzaj>
      <item>HRVATSKO DRUŠTVO UMJETNOSTI, LOŠINJSKA ULICA 6, 10000 Zagreb</item>
    </izvorni_sadrzaj>
    <derivirana_varijabla naziv="DomainObject.Predmet.ProtuStrankaListFormatedWithAdress_1">
      <item>HRVATSKO DRUŠTVO UMJETNOSTI, LOŠINJSKA ULICA 6, 10000 Zagreb</item>
    </derivirana_varijabla>
  </DomainObject.Predmet.ProtuStrankaListFormatedWithAdress>
  <DomainObject.Predmet.ProtuStrankaListFormatedWithAdressOIB>
    <izvorni_sadrzaj>
      <item>HRVATSKO DRUŠTVO UMJETNOSTI, OIB 14681384010, LOŠINJSKA ULICA 6, 10000 Zagreb</item>
    </izvorni_sadrzaj>
    <derivirana_varijabla naziv="DomainObject.Predmet.ProtuStrankaListFormatedWithAdressOIB_1">
      <item>HRVATSKO DRUŠTVO UMJETNOSTI, OIB 14681384010, LOŠINJSKA ULICA 6, 10000 Zagreb</item>
    </derivirana_varijabla>
  </DomainObject.Predmet.ProtuStrankaListFormatedWithAdressOIB>
  <DomainObject.Predmet.ProtuStrankaListNazivFormated>
    <izvorni_sadrzaj>
      <item>HRVATSKO DRUŠTVO UMJETNOSTI</item>
    </izvorni_sadrzaj>
    <derivirana_varijabla naziv="DomainObject.Predmet.ProtuStrankaListNazivFormated_1">
      <item>HRVATSKO DRUŠTVO UMJETNOSTI</item>
    </derivirana_varijabla>
  </DomainObject.Predmet.ProtuStrankaListNazivFormated>
  <DomainObject.Predmet.ProtuStrankaListNazivFormatedOIB>
    <izvorni_sadrzaj>
      <item>HRVATSKO DRUŠTVO UMJETNOSTI, OIB 14681384010</item>
    </izvorni_sadrzaj>
    <derivirana_varijabla naziv="DomainObject.Predmet.ProtuStrankaListNazivFormatedOIB_1">
      <item>HRVATSKO DRUŠTVO UMJETNOSTI, OIB 14681384010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HRVATSKO DRUŠTVO UMJETNOSTI</izvorni_sadrzaj>
    <derivirana_varijabla naziv="DomainObject.Predmet.ProtustrankaIDrugi_1">HRVATSKO DRUŠTVO UMJETNOSTI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HRVATSKO DRUŠTVO UMJETNOSTI, OIB 14681384010, LOŠINJSKA ULICA 6, 10000 Zagreb</izvorni_sadrzaj>
    <derivirana_varijabla naziv="DomainObject.Predmet.ProtustrankaIDrugiAdressOIB_1">HRVATSKO DRUŠTVO UMJETNOSTI, OIB 14681384010, LOŠINJSKA ULICA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HRVATSKO DRUŠTVO UMJETNOSTI</item>
    </izvorni_sadrzaj>
    <derivirana_varijabla naziv="DomainObject.Predmet.SudioniciListNaziv_1">
      <item>FINA Regionalni centar Zagreb</item>
      <item>HRVATSKO DRUŠTVO UMJETNOSTI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HRVATSKO DRUŠTVO UMJETNOSTI, OIB 14681384010, LOŠINJSKA ULICA 6,10000 Zagreb</item>
    </izvorni_sadrzaj>
    <derivirana_varijabla naziv="DomainObject.Predmet.SudioniciListAdressOIB_1">
      <item>FINA Regionalni centar Zagreb, OIB 85821130368, Trg svibanjskih žrtava 1995. 1,10000 Zagreb</item>
      <item>HRVATSKO DRUŠTVO UMJETNOSTI, OIB 14681384010, LOŠINJSKA ULICA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14681384010</item>
    </izvorni_sadrzaj>
    <derivirana_varijabla naziv="DomainObject.Predmet.SudioniciListNazivOIB_1">
      <item>, OIB 85821130368</item>
      <item>, OIB 14681384010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318</properties:Words>
  <properties:Characters>1642</properties:Characters>
  <properties:Lines>44</properties:Lines>
  <properties:Paragraphs>23</properties:Paragraphs>
  <properties:TotalTime>239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2016-03-02T12:36:00Z</cp:lastPrinted>
  <dcterms:modified xmlns:xsi="http://www.w3.org/2001/XMLSchema-instance" xsi:type="dcterms:W3CDTF">2016-03-02T12:41:00Z</dcterms:modified>
  <cp:revision>145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