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554c" w14:paraId="e33554c" w:rsidRDefault="00B03642" w:rsidP="00B03642" w:rsidR="00B03642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="001621E6" w:rsidRPr="00763CC2">
        <w:t xml:space="preserve">              </w:t>
      </w:r>
      <w:r w:rsidR="0061543F" w:rsidRPr="00763CC2">
        <w:t>1</w:t>
      </w:r>
      <w:r w:rsidRPr="00763CC2">
        <w:t xml:space="preserve"> St-</w:t>
      </w:r>
      <w:r w:rsidR="00763CC2" w:rsidRPr="00763CC2">
        <w:t>11</w:t>
      </w:r>
      <w:r w:rsidRPr="00763CC2">
        <w:t>/</w:t>
      </w:r>
      <w:r w:rsidR="003F516E" w:rsidRPr="00763CC2">
        <w:t>1</w:t>
      </w:r>
      <w:r w:rsidR="00763CC2" w:rsidRPr="00763CC2">
        <w:t>4</w:t>
      </w:r>
      <w:r w:rsidR="001621E6" w:rsidRPr="00763CC2">
        <w:t>-</w:t>
      </w:r>
      <w:r w:rsidR="00551CE5">
        <w:t>10</w:t>
      </w:r>
      <w:r w:rsidR="000841B9">
        <w:t>7</w:t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672C0A" w:rsidP="003F516E" w:rsidR="00672C0A" w:rsidRPr="00763CC2"/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</w:t>
      </w:r>
      <w:r w:rsidR="00E74273" w:rsidRPr="00763CC2">
        <w:t xml:space="preserve">(OIB:39670464653) </w:t>
      </w:r>
      <w:r w:rsidRPr="00763CC2">
        <w:t xml:space="preserve">po sucu ovog suda Ardeni Bajlo u stečajnom postupku nad stečajnim dužnikom </w:t>
      </w:r>
      <w:r w:rsidR="00763CC2">
        <w:t xml:space="preserve">LERGA </w:t>
      </w:r>
      <w:r w:rsidRPr="00763CC2">
        <w:t>d.o.o.</w:t>
      </w:r>
      <w:r w:rsidR="00E74273" w:rsidRPr="00763CC2">
        <w:t xml:space="preserve"> Zadar </w:t>
      </w:r>
      <w:r w:rsidRPr="00763CC2">
        <w:t>u stečaju,</w:t>
      </w:r>
      <w:r w:rsidR="00C11824" w:rsidRPr="00C11824">
        <w:t xml:space="preserve"> </w:t>
      </w:r>
      <w:r w:rsidR="00C11824">
        <w:t>OIB: 44013906355,</w:t>
      </w:r>
      <w:r w:rsidR="00C11824" w:rsidRPr="00C3238F">
        <w:t xml:space="preserve"> </w:t>
      </w:r>
      <w:r w:rsidRPr="00763CC2">
        <w:t xml:space="preserve">zastupanom po stečajnom upravitelju </w:t>
      </w:r>
      <w:r w:rsidR="00763CC2">
        <w:t>Frani Zvonimiru Negru</w:t>
      </w:r>
      <w:r w:rsidRPr="00763CC2">
        <w:t xml:space="preserve">, temeljem odluke skupštine vjerovnika od dana </w:t>
      </w:r>
      <w:r w:rsidR="001621E6" w:rsidRPr="00763CC2">
        <w:t>0</w:t>
      </w:r>
      <w:r w:rsidR="00763CC2">
        <w:t>2</w:t>
      </w:r>
      <w:r w:rsidRPr="00763CC2">
        <w:t xml:space="preserve">. </w:t>
      </w:r>
      <w:r w:rsidR="00763CC2">
        <w:t>rujna</w:t>
      </w:r>
      <w:r w:rsidRPr="00763CC2">
        <w:t xml:space="preserve"> 201</w:t>
      </w:r>
      <w:r w:rsidR="00FA336D" w:rsidRPr="00763CC2">
        <w:t>4</w:t>
      </w:r>
      <w:r w:rsidR="003272A7" w:rsidRPr="00763CC2">
        <w:t>. godine,</w:t>
      </w:r>
      <w:r w:rsidRPr="00763CC2">
        <w:t xml:space="preserve"> rješenja stečajnog suca od dana </w:t>
      </w:r>
      <w:r w:rsidR="00EA7B5B">
        <w:t>03. veljače 2015</w:t>
      </w:r>
      <w:r w:rsidR="003272A7" w:rsidRPr="00763CC2">
        <w:t xml:space="preserve">. godine i zaključka ovog suda od dana </w:t>
      </w:r>
      <w:r w:rsidR="0061349E">
        <w:t>21. rujna</w:t>
      </w:r>
      <w:r w:rsidR="00EA7B5B">
        <w:t xml:space="preserve"> 2015</w:t>
      </w:r>
      <w:r w:rsidR="003272A7" w:rsidRPr="00763CC2">
        <w:t xml:space="preserve">. godine, </w:t>
      </w:r>
      <w:r w:rsidR="00FE26AD" w:rsidRPr="00763CC2">
        <w:t xml:space="preserve">dana </w:t>
      </w:r>
      <w:r w:rsidR="0061349E">
        <w:t>21. rujna</w:t>
      </w:r>
      <w:r w:rsidR="00FA62EA">
        <w:t xml:space="preserve"> </w:t>
      </w:r>
      <w:r w:rsidR="00EA7B5B">
        <w:t>2015</w:t>
      </w:r>
      <w:r w:rsidR="00FE26AD" w:rsidRPr="00763CC2">
        <w:t xml:space="preserve">. godine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757D31" w:rsidP="00672C0A" w:rsidR="00FA336D" w:rsidRPr="00763CC2">
      <w:pPr>
        <w:jc w:val="center"/>
      </w:pPr>
      <w:r>
        <w:t>SEDMU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763CC2">
        <w:t>LERGA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EA7B5B" w:rsidP="00EA7B5B" w:rsidR="00B03642" w:rsidRPr="00763CC2">
      <w:pPr>
        <w:ind w:firstLine="708" w:left="708"/>
      </w:pPr>
      <w:r>
        <w:t xml:space="preserve">     </w:t>
      </w:r>
      <w:r>
        <w:tab/>
      </w:r>
    </w:p>
    <w:p w:rsidRDefault="00B03642" w:rsidP="00B03642" w:rsidR="00B03642" w:rsidRPr="00763CC2">
      <w:pPr>
        <w:jc w:val="center"/>
      </w:pP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FA336D" w:rsidR="003F516E" w:rsidRPr="00763CC2">
      <w:pPr>
        <w:tabs>
          <w:tab w:pos="315" w:val="left"/>
          <w:tab w:pos="4536" w:val="center"/>
        </w:tabs>
        <w:jc w:val="both"/>
      </w:pPr>
      <w:r w:rsidRPr="00763CC2">
        <w:tab/>
        <w:t xml:space="preserve">I.  </w:t>
      </w:r>
      <w:r w:rsidR="00E74273" w:rsidRPr="00763CC2">
        <w:t>Nekretnine</w:t>
      </w:r>
      <w:r w:rsidRPr="00763CC2">
        <w:t xml:space="preserve"> </w:t>
      </w:r>
      <w:r w:rsidR="001621E6" w:rsidRPr="00763CC2">
        <w:t xml:space="preserve">upisane u zk. ul.br. </w:t>
      </w:r>
      <w:r w:rsidR="00763CC2">
        <w:t>5949</w:t>
      </w:r>
      <w:r w:rsidR="001621E6" w:rsidRPr="00763CC2">
        <w:t xml:space="preserve"> za k.o. </w:t>
      </w:r>
      <w:r w:rsidR="00763CC2">
        <w:t xml:space="preserve">Crno </w:t>
      </w:r>
      <w:r w:rsidR="001621E6" w:rsidRPr="00763CC2">
        <w:t xml:space="preserve">kat.  </w:t>
      </w:r>
      <w:r w:rsidR="00E74273" w:rsidRPr="00763CC2">
        <w:t xml:space="preserve">oznake </w:t>
      </w:r>
      <w:r w:rsidR="001621E6" w:rsidRPr="00763CC2">
        <w:t xml:space="preserve"> čest. zem.</w:t>
      </w:r>
      <w:r w:rsidR="00763CC2" w:rsidRPr="00763CC2">
        <w:t xml:space="preserve"> </w:t>
      </w:r>
      <w:r w:rsidR="00763CC2">
        <w:t>3042/4</w:t>
      </w:r>
      <w:r w:rsidR="00763CC2" w:rsidRPr="00763CC2">
        <w:t xml:space="preserve"> </w:t>
      </w:r>
      <w:r w:rsidR="00FA336D" w:rsidRPr="00763CC2">
        <w:t xml:space="preserve"> </w:t>
      </w:r>
      <w:r w:rsidRPr="00763CC2">
        <w:t>u</w:t>
      </w:r>
      <w:r w:rsidR="00FA336D" w:rsidRPr="00763CC2">
        <w:t>kupne</w:t>
      </w:r>
      <w:r w:rsidRPr="00763CC2">
        <w:t xml:space="preserve"> površin</w:t>
      </w:r>
      <w:r w:rsidR="00FA336D" w:rsidRPr="00763CC2">
        <w:t>e</w:t>
      </w:r>
      <w:r w:rsidRPr="00763CC2">
        <w:t xml:space="preserve"> od </w:t>
      </w:r>
      <w:r w:rsidR="00763CC2">
        <w:t>508</w:t>
      </w:r>
      <w:r w:rsidR="00E74273" w:rsidRPr="00763CC2">
        <w:t xml:space="preserve"> </w:t>
      </w:r>
      <w:r w:rsidRPr="00763CC2">
        <w:t>m2</w:t>
      </w:r>
      <w:r w:rsidR="00E74273" w:rsidRPr="00763CC2">
        <w:t xml:space="preserve"> u naravi </w:t>
      </w:r>
      <w:r w:rsidR="00763CC2">
        <w:t>pašnjak</w:t>
      </w:r>
      <w:r w:rsidR="00E74273" w:rsidRPr="00763CC2">
        <w:t xml:space="preserve">. </w:t>
      </w:r>
    </w:p>
    <w:p w:rsidRDefault="008C441D" w:rsidP="00B03642" w:rsidR="008C441D" w:rsidRPr="00763CC2">
      <w:pPr>
        <w:jc w:val="both"/>
      </w:pPr>
    </w:p>
    <w:p w:rsidRDefault="00B03642" w:rsidP="00B03642" w:rsidR="00B03642" w:rsidRPr="00763CC2">
      <w:pPr>
        <w:jc w:val="both"/>
      </w:pPr>
      <w:r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Pr="00763CC2">
        <w:t>opterećen</w:t>
      </w:r>
      <w:r w:rsidR="0008593E" w:rsidRPr="00763CC2">
        <w:t>a</w:t>
      </w:r>
      <w:r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763CC2">
        <w:t>OTP BANKE HRVATSKA d.d. Zadar i PIAGGIO HRVATSKA d.o.o. Split</w:t>
      </w:r>
      <w:r w:rsidR="00FA336D" w:rsidRPr="00763CC2">
        <w:t>.</w:t>
      </w:r>
    </w:p>
    <w:p w:rsidRDefault="003312A5" w:rsidP="00B03642" w:rsidR="003312A5" w:rsidRPr="00763CC2"/>
    <w:p w:rsidRDefault="003F516E" w:rsidP="003F516E" w:rsidR="003F516E" w:rsidRPr="00763CC2">
      <w:pPr>
        <w:jc w:val="both"/>
      </w:pPr>
      <w:r w:rsidRPr="00763CC2">
        <w:t xml:space="preserve">    </w:t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F52FE8">
        <w:t>26</w:t>
      </w:r>
      <w:r w:rsidR="00285EDD" w:rsidRPr="00763CC2">
        <w:t xml:space="preserve">/I, dana </w:t>
      </w:r>
      <w:r w:rsidR="00C11824">
        <w:t>19. listopada</w:t>
      </w:r>
      <w:r w:rsidR="00A15909" w:rsidRPr="00763CC2">
        <w:t xml:space="preserve"> </w:t>
      </w:r>
      <w:r w:rsidR="003F0615" w:rsidRPr="00763CC2">
        <w:t>201</w:t>
      </w:r>
      <w:r w:rsidR="00F52FE8">
        <w:t>5</w:t>
      </w:r>
      <w:r w:rsidR="003F0615" w:rsidRPr="00763CC2">
        <w:t>.</w:t>
      </w:r>
      <w:r w:rsidRPr="00763CC2">
        <w:t xml:space="preserve"> godine s početkom u </w:t>
      </w:r>
      <w:r w:rsidR="00C11824">
        <w:t>08,30</w:t>
      </w:r>
      <w:r w:rsidRPr="00763CC2">
        <w:t xml:space="preserve"> sati</w:t>
      </w:r>
      <w:r w:rsidR="0008593E" w:rsidRPr="00763CC2">
        <w:t>.</w:t>
      </w:r>
    </w:p>
    <w:p w:rsidRDefault="00A6164F" w:rsidP="00B03642" w:rsidR="00A6164F" w:rsidRPr="00763CC2"/>
    <w:p w:rsidRDefault="003F516E" w:rsidP="00757D31" w:rsidR="00757D31" w:rsidRPr="00C11824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>je u</w:t>
      </w:r>
      <w:r w:rsidR="00D162C1">
        <w:t xml:space="preserve"> iznosu</w:t>
      </w:r>
      <w:r w:rsidRPr="00763CC2">
        <w:t xml:space="preserve"> od </w:t>
      </w:r>
      <w:r w:rsidR="00757D31">
        <w:t xml:space="preserve">269.972,03 kuna </w:t>
      </w:r>
      <w:r w:rsidR="00757D31" w:rsidRPr="00C11824">
        <w:t xml:space="preserve">uz naznaku da u navedeni iznos nije uključen PDV te da sve obveze u pogledu poreza u cijelosti padaju na teret kupca. </w:t>
      </w:r>
    </w:p>
    <w:p w:rsidRDefault="00BA0812" w:rsidP="00B03642" w:rsidR="00BA0812" w:rsidRPr="00763CC2"/>
    <w:p w:rsidRDefault="003F516E" w:rsidP="00B03642" w:rsidR="003F516E" w:rsidRPr="00763CC2"/>
    <w:p w:rsidRDefault="003F516E" w:rsidP="00B03642" w:rsidR="00B03642" w:rsidRPr="00763CC2">
      <w:r w:rsidRPr="00763CC2">
        <w:t xml:space="preserve">    </w:t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 xml:space="preserve">ečajnog upravitelja : </w:t>
      </w:r>
      <w:r w:rsidR="00763CC2">
        <w:rPr>
          <w:szCs w:val="24"/>
        </w:rPr>
        <w:t>Frane Zvonimir Negro, Miroslava Krleže 3c, Zadar</w:t>
      </w:r>
      <w:r w:rsidR="00BA0812" w:rsidRPr="00763CC2">
        <w:rPr>
          <w:szCs w:val="24"/>
        </w:rPr>
        <w:t xml:space="preserve">, 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763CC2">
        <w:rPr>
          <w:szCs w:val="24"/>
        </w:rPr>
        <w:t>11/14</w:t>
      </w:r>
      <w:r w:rsidR="003F0615" w:rsidRPr="00763CC2">
        <w:rPr>
          <w:szCs w:val="24"/>
        </w:rPr>
        <w:t xml:space="preserve">“ do dana </w:t>
      </w:r>
      <w:r w:rsidR="00C11824">
        <w:rPr>
          <w:szCs w:val="24"/>
        </w:rPr>
        <w:t>1</w:t>
      </w:r>
      <w:r w:rsidR="007C2044">
        <w:rPr>
          <w:szCs w:val="24"/>
        </w:rPr>
        <w:t>6</w:t>
      </w:r>
      <w:r w:rsidR="00C11824">
        <w:rPr>
          <w:szCs w:val="24"/>
        </w:rPr>
        <w:t>. listopada</w:t>
      </w:r>
      <w:r w:rsidR="00517BD7">
        <w:rPr>
          <w:b/>
          <w:szCs w:val="24"/>
        </w:rPr>
        <w:t xml:space="preserve"> </w:t>
      </w:r>
      <w:r w:rsidR="003F0615" w:rsidRPr="00763CC2">
        <w:rPr>
          <w:szCs w:val="24"/>
        </w:rPr>
        <w:t>201</w:t>
      </w:r>
      <w:r w:rsidR="00F52FE8">
        <w:rPr>
          <w:szCs w:val="24"/>
        </w:rPr>
        <w:t>5</w:t>
      </w:r>
      <w:r w:rsidR="003F0615" w:rsidRPr="00763CC2">
        <w:rPr>
          <w:szCs w:val="24"/>
        </w:rPr>
        <w:t xml:space="preserve">. godine u 12,00 sati.  </w:t>
      </w:r>
    </w:p>
    <w:p w:rsidRDefault="00B03642" w:rsidP="00B03642" w:rsidR="00B03642" w:rsidRPr="00763CC2"/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FA336D" w:rsidRPr="00763CC2">
        <w:rPr>
          <w:szCs w:val="24"/>
        </w:rPr>
        <w:t xml:space="preserve"> </w:t>
      </w:r>
      <w:r w:rsidR="00A844AC" w:rsidRPr="00763CC2">
        <w:rPr>
          <w:szCs w:val="24"/>
        </w:rPr>
        <w:t>IBAN HR</w:t>
      </w:r>
      <w:r w:rsidR="007D02E5">
        <w:rPr>
          <w:szCs w:val="24"/>
        </w:rPr>
        <w:t>9623900011100850658</w:t>
      </w:r>
      <w:r w:rsidR="00963F63" w:rsidRPr="00763CC2">
        <w:rPr>
          <w:szCs w:val="24"/>
        </w:rPr>
        <w:t xml:space="preserve"> vodi se kod </w:t>
      </w:r>
      <w:r w:rsidR="00487B69" w:rsidRPr="00763CC2">
        <w:rPr>
          <w:szCs w:val="24"/>
        </w:rPr>
        <w:t xml:space="preserve"> </w:t>
      </w:r>
      <w:r w:rsidR="007D02E5">
        <w:rPr>
          <w:szCs w:val="24"/>
        </w:rPr>
        <w:t>Hrvatska poštanska banka Zagreb</w:t>
      </w:r>
      <w:r w:rsidR="00963F63" w:rsidRPr="00763CC2">
        <w:rPr>
          <w:szCs w:val="24"/>
        </w:rPr>
        <w:t>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763CC2">
        <w:rPr>
          <w:szCs w:val="24"/>
        </w:rPr>
        <w:t>09</w:t>
      </w:r>
      <w:r w:rsidR="007D02E5">
        <w:rPr>
          <w:szCs w:val="24"/>
        </w:rPr>
        <w:t>8/1856902</w:t>
      </w:r>
      <w:r w:rsidRPr="00763CC2">
        <w:rPr>
          <w:szCs w:val="24"/>
        </w:rPr>
        <w:t>,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/>
    <w:p w:rsidRDefault="00963F63" w:rsidP="00B03642" w:rsidR="00963F63" w:rsidRPr="00763CC2"/>
    <w:p w:rsidRDefault="00AF4481" w:rsidP="00AF4481" w:rsidR="00AF4481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AF4481" w:rsidP="00AF4481" w:rsidR="00AF4481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AF4481" w:rsidP="00AF4481" w:rsidR="00AF4481"/>
    <w:p w:rsidRDefault="0049226F" w:rsidP="0049226F" w:rsidR="0049226F" w:rsidRPr="00763CC2">
      <w:pPr>
        <w:jc w:val="right"/>
      </w:pPr>
    </w:p>
    <w:p w:rsidRDefault="0049226F" w:rsidP="0049226F" w:rsidR="0049226F" w:rsidRPr="00763CC2">
      <w:pPr>
        <w:jc w:val="right"/>
      </w:pPr>
    </w:p>
    <w:p w:rsidRDefault="00DE1454" w:rsidP="00517BD7" w:rsidR="00DE1454" w:rsidRPr="00763CC2"/>
    <w:p w:rsidRDefault="00517BD7" w:rsidP="00517BD7" w:rsidR="005760EE">
      <w:pPr>
        <w:jc w:val="both"/>
      </w:pPr>
      <w:r>
        <w:t>DNA:</w:t>
      </w:r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stečajnom upravitelju</w:t>
      </w:r>
    </w:p>
    <w:p w:rsidRDefault="00D94BFD" w:rsidP="00517BD7" w:rsidR="00517BD7">
      <w:pPr>
        <w:pStyle w:val="Odlomakpopisa"/>
        <w:numPr>
          <w:ilvl w:val="0"/>
          <w:numId w:val="8"/>
        </w:numPr>
        <w:jc w:val="both"/>
      </w:pPr>
      <w:hyperlink r:id="rId11" w:history="true">
        <w:r w:rsidR="00517BD7" w:rsidRPr="007043D3">
          <w:rPr>
            <w:rStyle w:val="Hiperveza"/>
          </w:rPr>
          <w:t>www.stecaj.hr</w:t>
        </w:r>
      </w:hyperlink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p w:rsidRDefault="00517BD7" w:rsidP="00517BD7" w:rsidR="00517BD7" w:rsidRPr="00763CC2">
      <w:pPr>
        <w:pStyle w:val="Odlomakpopisa"/>
        <w:numPr>
          <w:ilvl w:val="0"/>
          <w:numId w:val="8"/>
        </w:numPr>
        <w:jc w:val="both"/>
      </w:pPr>
      <w:r>
        <w:t>u spis</w:t>
      </w: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77" w:rsidR="00D31E77">
      <w:r>
        <w:separator/>
      </w:r>
    </w:p>
  </w:endnote>
  <w:endnote w:id="0" w:type="continuationSeparator">
    <w:p w:rsidRDefault="00D31E77" w:rsidR="00D3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77" w:rsidR="00D31E77">
      <w:r>
        <w:separator/>
      </w:r>
    </w:p>
  </w:footnote>
  <w:footnote w:id="0" w:type="continuationSeparator">
    <w:p w:rsidRDefault="00D31E77" w:rsidR="00D3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B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7BD7" w:rsidP="00517BD7" w:rsidR="00263040">
    <w:pPr>
      <w:pStyle w:val="Zaglavlje"/>
      <w:jc w:val="right"/>
    </w:pPr>
    <w:r w:rsidRPr="00763CC2">
      <w:t>1 St-11/14-</w:t>
    </w:r>
    <w:r w:rsidR="00551CE5">
      <w:t>10</w:t>
    </w:r>
    <w:r w:rsidR="000841B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2D7BA9"/>
    <w:multiLevelType w:val="hybridMultilevel"/>
    <w:tmpl w:val="52ECB24E"/>
    <w:lvl w:tplc="E9528B9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41B9"/>
    <w:rsid w:val="0008593E"/>
    <w:rsid w:val="00096939"/>
    <w:rsid w:val="000A6A94"/>
    <w:rsid w:val="000C064F"/>
    <w:rsid w:val="000C1265"/>
    <w:rsid w:val="000E0B86"/>
    <w:rsid w:val="000F092C"/>
    <w:rsid w:val="000F13AE"/>
    <w:rsid w:val="000F2880"/>
    <w:rsid w:val="00125621"/>
    <w:rsid w:val="001621E6"/>
    <w:rsid w:val="001643FF"/>
    <w:rsid w:val="00164D9B"/>
    <w:rsid w:val="001873BE"/>
    <w:rsid w:val="001A0C91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A51B8"/>
    <w:rsid w:val="002B4288"/>
    <w:rsid w:val="002E0785"/>
    <w:rsid w:val="002E2EFC"/>
    <w:rsid w:val="002E362C"/>
    <w:rsid w:val="00326648"/>
    <w:rsid w:val="003272A7"/>
    <w:rsid w:val="003312A5"/>
    <w:rsid w:val="00362083"/>
    <w:rsid w:val="00372A78"/>
    <w:rsid w:val="003A0AC3"/>
    <w:rsid w:val="003C72DF"/>
    <w:rsid w:val="003E4F31"/>
    <w:rsid w:val="003F0615"/>
    <w:rsid w:val="003F516E"/>
    <w:rsid w:val="00420DBB"/>
    <w:rsid w:val="004323C8"/>
    <w:rsid w:val="00480A79"/>
    <w:rsid w:val="00487B69"/>
    <w:rsid w:val="00490D6F"/>
    <w:rsid w:val="0049226F"/>
    <w:rsid w:val="004A60C9"/>
    <w:rsid w:val="004C0531"/>
    <w:rsid w:val="004E2179"/>
    <w:rsid w:val="004F7473"/>
    <w:rsid w:val="00517BD7"/>
    <w:rsid w:val="0052755B"/>
    <w:rsid w:val="00551CE5"/>
    <w:rsid w:val="005760EE"/>
    <w:rsid w:val="005A1ACD"/>
    <w:rsid w:val="005A1FD3"/>
    <w:rsid w:val="005D28CD"/>
    <w:rsid w:val="005F3EA4"/>
    <w:rsid w:val="006014FC"/>
    <w:rsid w:val="0061349E"/>
    <w:rsid w:val="0061543F"/>
    <w:rsid w:val="006344A9"/>
    <w:rsid w:val="006647BA"/>
    <w:rsid w:val="00672C0A"/>
    <w:rsid w:val="00683241"/>
    <w:rsid w:val="006B3154"/>
    <w:rsid w:val="00704CA5"/>
    <w:rsid w:val="00752EA5"/>
    <w:rsid w:val="00757D31"/>
    <w:rsid w:val="00763CC2"/>
    <w:rsid w:val="007935D3"/>
    <w:rsid w:val="007C2044"/>
    <w:rsid w:val="007D02E5"/>
    <w:rsid w:val="007D6A77"/>
    <w:rsid w:val="00860474"/>
    <w:rsid w:val="00894BEC"/>
    <w:rsid w:val="008B7B50"/>
    <w:rsid w:val="008C39C3"/>
    <w:rsid w:val="008C441D"/>
    <w:rsid w:val="008C6F36"/>
    <w:rsid w:val="009048BA"/>
    <w:rsid w:val="0094577B"/>
    <w:rsid w:val="00963F63"/>
    <w:rsid w:val="009760D2"/>
    <w:rsid w:val="00981A5A"/>
    <w:rsid w:val="00997CF4"/>
    <w:rsid w:val="009A5823"/>
    <w:rsid w:val="009C4C07"/>
    <w:rsid w:val="00A118D0"/>
    <w:rsid w:val="00A12E8C"/>
    <w:rsid w:val="00A15909"/>
    <w:rsid w:val="00A44F87"/>
    <w:rsid w:val="00A543CB"/>
    <w:rsid w:val="00A6164F"/>
    <w:rsid w:val="00A74DE2"/>
    <w:rsid w:val="00A844AC"/>
    <w:rsid w:val="00A91905"/>
    <w:rsid w:val="00A94666"/>
    <w:rsid w:val="00AF05B3"/>
    <w:rsid w:val="00AF4481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11824"/>
    <w:rsid w:val="00C30842"/>
    <w:rsid w:val="00C31E19"/>
    <w:rsid w:val="00C35503"/>
    <w:rsid w:val="00C762DD"/>
    <w:rsid w:val="00CA3C0F"/>
    <w:rsid w:val="00CA7DC3"/>
    <w:rsid w:val="00CB2CE2"/>
    <w:rsid w:val="00CC5937"/>
    <w:rsid w:val="00CF21F4"/>
    <w:rsid w:val="00D0087B"/>
    <w:rsid w:val="00D12687"/>
    <w:rsid w:val="00D162C1"/>
    <w:rsid w:val="00D263C0"/>
    <w:rsid w:val="00D31E77"/>
    <w:rsid w:val="00D415B9"/>
    <w:rsid w:val="00D94BFD"/>
    <w:rsid w:val="00DE1454"/>
    <w:rsid w:val="00DE1E6F"/>
    <w:rsid w:val="00E4185F"/>
    <w:rsid w:val="00E41EA8"/>
    <w:rsid w:val="00E74273"/>
    <w:rsid w:val="00E751D6"/>
    <w:rsid w:val="00EA7B5B"/>
    <w:rsid w:val="00EB27D1"/>
    <w:rsid w:val="00ED32D2"/>
    <w:rsid w:val="00F01AED"/>
    <w:rsid w:val="00F52FE8"/>
    <w:rsid w:val="00F640C5"/>
    <w:rsid w:val="00F73EBA"/>
    <w:rsid w:val="00F94E63"/>
    <w:rsid w:val="00FA336D"/>
    <w:rsid w:val="00FA42FA"/>
    <w:rsid w:val="00FA62EA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94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F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F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F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F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94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F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F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F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F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93979-7514-41A9-99D5-7838A1594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544</properties:Words>
  <properties:Characters>2893</properties:Characters>
  <properties:Lines>98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3536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2015-09-18T06:04:00Z</dcterms:created>
  <dc:creator>Ardena Bajlo</dc:creator>
  <cp:lastModifiedBy>wsadmin</cp:lastModifiedBy>
  <cp:lastPrinted>2015-09-21T10:50:00Z</cp:lastPrinted>
  <dcterms:modified xmlns:xsi="http://www.w3.org/2001/XMLSchema-instance" xsi:type="dcterms:W3CDTF">2015-09-21T10:58:00Z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