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c623" w14:paraId="e7bc623" w:rsidRDefault="004C6385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</w:t>
      </w:r>
      <w:r w:rsidR="00EC397B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  I  STANJU  STEČAJNE  MASE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5F3010" w:rsid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5F3010" w:rsid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5F3010">
      <w:pPr>
        <w:rPr>
          <w:rFonts w:cs="Times New Roman" w:hAnsi="Times New Roman" w:ascii="Times New Roman"/>
          <w:b/>
          <w:sz w:val="24"/>
          <w:szCs w:val="24"/>
        </w:rPr>
      </w:pPr>
      <w:r w:rsidRPr="004C6385">
        <w:rPr>
          <w:rFonts w:cs="Times New Roman" w:hAnsi="Times New Roman" w:ascii="Times New Roman"/>
          <w:sz w:val="24"/>
          <w:szCs w:val="24"/>
        </w:rPr>
        <w:t xml:space="preserve"> </w:t>
      </w:r>
      <w:r w:rsidRPr="005F3010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4C6385" w:rsidR="004C6385" w:rsidRPr="005F3010">
      <w:pPr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 xml:space="preserve"> St </w:t>
      </w:r>
      <w:r w:rsidR="0009372B" w:rsidRPr="005F3010">
        <w:rPr>
          <w:rFonts w:cs="Times New Roman" w:hAnsi="Times New Roman" w:ascii="Times New Roman"/>
          <w:b/>
          <w:sz w:val="24"/>
          <w:szCs w:val="24"/>
        </w:rPr>
        <w:t>– 863</w:t>
      </w:r>
      <w:r w:rsidRPr="005F3010">
        <w:rPr>
          <w:rFonts w:cs="Times New Roman" w:hAnsi="Times New Roman" w:ascii="Times New Roman"/>
          <w:b/>
          <w:sz w:val="24"/>
          <w:szCs w:val="24"/>
        </w:rPr>
        <w:t>/13</w:t>
      </w:r>
    </w:p>
    <w:p w:rsidRDefault="00260407" w:rsidR="00260407" w:rsidRP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5F3010" w:rsidR="005F3010" w:rsidRP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5F3010">
      <w:pPr>
        <w:rPr>
          <w:rFonts w:cs="Times New Roman" w:hAnsi="Times New Roman" w:ascii="Times New Roman"/>
          <w:b/>
          <w:sz w:val="24"/>
          <w:szCs w:val="24"/>
        </w:rPr>
      </w:pPr>
    </w:p>
    <w:p w:rsidRDefault="0009372B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>MOBILI trgovina i usluge d.o.o.</w:t>
      </w:r>
      <w:r w:rsidR="005F3010" w:rsidRPr="005F3010">
        <w:rPr>
          <w:rFonts w:cs="Times New Roman" w:hAnsi="Times New Roman" w:ascii="Times New Roman"/>
          <w:b/>
          <w:sz w:val="24"/>
          <w:szCs w:val="24"/>
        </w:rPr>
        <w:t xml:space="preserve"> u stečaju</w:t>
      </w:r>
    </w:p>
    <w:p w:rsidRDefault="005F3010" w:rsidP="00260407" w:rsidR="005F3010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9372B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>Sesvete, Popovec, Komesova bb</w:t>
      </w:r>
    </w:p>
    <w:p w:rsidRDefault="005F3010" w:rsidP="00260407" w:rsidR="005F3010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9372B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F3010">
        <w:rPr>
          <w:rFonts w:cs="Times New Roman" w:hAnsi="Times New Roman" w:ascii="Times New Roman"/>
          <w:b/>
          <w:sz w:val="24"/>
          <w:szCs w:val="24"/>
        </w:rPr>
        <w:t>OIB: 85476348765</w:t>
      </w:r>
    </w:p>
    <w:p w:rsidRDefault="00260407" w:rsidP="00260407" w:rsidR="00260407" w:rsidRPr="005F3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3010" w:rsidP="00260407" w:rsidR="005F3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1C37" w:rsidP="005F3010" w:rsidR="00260407" w:rsidRPr="005F3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18.09</w:t>
      </w:r>
      <w:r w:rsidR="00801D13">
        <w:rPr>
          <w:rFonts w:cs="Times New Roman" w:hAnsi="Times New Roman" w:ascii="Times New Roman"/>
          <w:b/>
          <w:sz w:val="24"/>
          <w:szCs w:val="24"/>
        </w:rPr>
        <w:t>.2017</w:t>
      </w:r>
      <w:r w:rsidR="005F3010" w:rsidRPr="005F3010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260407" w:rsidP="00260407" w:rsid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861CF4">
        <w:rPr>
          <w:rFonts w:cs="Times New Roman" w:hAnsi="Times New Roman" w:ascii="Times New Roman"/>
          <w:sz w:val="24"/>
          <w:szCs w:val="24"/>
        </w:rPr>
        <w:t>18.05</w:t>
      </w:r>
      <w:r w:rsidR="00C255E4">
        <w:rPr>
          <w:rFonts w:cs="Times New Roman" w:hAnsi="Times New Roman" w:ascii="Times New Roman"/>
          <w:sz w:val="24"/>
          <w:szCs w:val="24"/>
        </w:rPr>
        <w:t>.2017</w:t>
      </w:r>
      <w:r w:rsidR="00EF7FAF">
        <w:rPr>
          <w:rFonts w:cs="Times New Roman" w:hAnsi="Times New Roman" w:ascii="Times New Roman"/>
          <w:sz w:val="24"/>
          <w:szCs w:val="24"/>
        </w:rPr>
        <w:t xml:space="preserve">.  DO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61CF4">
        <w:rPr>
          <w:rFonts w:cs="Times New Roman" w:hAnsi="Times New Roman" w:ascii="Times New Roman"/>
          <w:sz w:val="24"/>
          <w:szCs w:val="24"/>
        </w:rPr>
        <w:t>18.09</w:t>
      </w:r>
      <w:r w:rsidR="00833960">
        <w:rPr>
          <w:rFonts w:cs="Times New Roman" w:hAnsi="Times New Roman" w:ascii="Times New Roman"/>
          <w:sz w:val="24"/>
          <w:szCs w:val="24"/>
        </w:rPr>
        <w:t>.2017</w:t>
      </w:r>
      <w:r w:rsidR="004556E9">
        <w:rPr>
          <w:rFonts w:cs="Times New Roman" w:hAnsi="Times New Roman" w:ascii="Times New Roman"/>
          <w:sz w:val="24"/>
          <w:szCs w:val="24"/>
        </w:rPr>
        <w:t>.</w:t>
      </w:r>
    </w:p>
    <w:p w:rsidRDefault="004556E9" w:rsidP="00260407" w:rsidR="004556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00FA" w:rsidP="00260407" w:rsidR="007E00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Imovina </w:t>
      </w:r>
      <w:r w:rsidR="00760DE9">
        <w:rPr>
          <w:rFonts w:cs="Times New Roman" w:hAnsi="Times New Roman" w:ascii="Times New Roman"/>
          <w:sz w:val="24"/>
          <w:szCs w:val="24"/>
        </w:rPr>
        <w:t xml:space="preserve"> stečajnog dužnika</w:t>
      </w:r>
      <w:r>
        <w:rPr>
          <w:rFonts w:cs="Times New Roman" w:hAnsi="Times New Roman" w:ascii="Times New Roman"/>
          <w:sz w:val="24"/>
          <w:szCs w:val="24"/>
        </w:rPr>
        <w:t xml:space="preserve"> u trenutku otvaranja stečaja sastojala se od financijske imovine</w:t>
      </w:r>
    </w:p>
    <w:p w:rsidRDefault="007E00FA" w:rsidP="00260407" w:rsidR="007E00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 dani zajmovi,kamate na dane zajmove i potraživanje od kupca M Poldrugač d.o.o.</w:t>
      </w:r>
      <w:r w:rsidR="00C21881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>, i od zaliha trgovačke robe.</w:t>
      </w:r>
    </w:p>
    <w:p w:rsidRDefault="007E00FA" w:rsidP="00260407" w:rsidR="007E00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Zajmovi su dani  ranijim direktorima ( Matarić Martin i Gunjača Martina) i radnici Matarić Nataši. Zah</w:t>
      </w:r>
      <w:r w:rsidR="006A56E8">
        <w:rPr>
          <w:rFonts w:cs="Times New Roman" w:hAnsi="Times New Roman" w:ascii="Times New Roman"/>
          <w:sz w:val="24"/>
          <w:szCs w:val="24"/>
        </w:rPr>
        <w:t>ti</w:t>
      </w:r>
      <w:r>
        <w:rPr>
          <w:rFonts w:cs="Times New Roman" w:hAnsi="Times New Roman" w:ascii="Times New Roman"/>
          <w:sz w:val="24"/>
          <w:szCs w:val="24"/>
        </w:rPr>
        <w:t>jevala sam povrat  tih zajmova od navedenih zajmoprimaca ali bez rezultata.</w:t>
      </w:r>
    </w:p>
    <w:p w:rsidRDefault="007E00FA" w:rsidP="00260407" w:rsidR="00510F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vođenje sudskih postupaka nema sredstava,</w:t>
      </w:r>
      <w:r w:rsidR="006A56E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 i u slučaju da se pokrenu i uspješno okončaju, vjerojatnost</w:t>
      </w:r>
      <w:r w:rsidR="00510F92">
        <w:rPr>
          <w:rFonts w:cs="Times New Roman" w:hAnsi="Times New Roman" w:ascii="Times New Roman"/>
          <w:sz w:val="24"/>
          <w:szCs w:val="24"/>
        </w:rPr>
        <w:t xml:space="preserve"> naplate je neznatna jer</w:t>
      </w:r>
      <w:r w:rsidR="00C75B67">
        <w:rPr>
          <w:rFonts w:cs="Times New Roman" w:hAnsi="Times New Roman" w:ascii="Times New Roman"/>
          <w:sz w:val="24"/>
          <w:szCs w:val="24"/>
        </w:rPr>
        <w:t xml:space="preserve"> je</w:t>
      </w:r>
      <w:r w:rsidR="00510F92">
        <w:rPr>
          <w:rFonts w:cs="Times New Roman" w:hAnsi="Times New Roman" w:ascii="Times New Roman"/>
          <w:sz w:val="24"/>
          <w:szCs w:val="24"/>
        </w:rPr>
        <w:t xml:space="preserve">  imovina navedenih d</w:t>
      </w:r>
      <w:r w:rsidR="00C75B67">
        <w:rPr>
          <w:rFonts w:cs="Times New Roman" w:hAnsi="Times New Roman" w:ascii="Times New Roman"/>
          <w:sz w:val="24"/>
          <w:szCs w:val="24"/>
        </w:rPr>
        <w:t xml:space="preserve">užnika </w:t>
      </w:r>
      <w:r w:rsidR="00510F92">
        <w:rPr>
          <w:rFonts w:cs="Times New Roman" w:hAnsi="Times New Roman" w:ascii="Times New Roman"/>
          <w:sz w:val="24"/>
          <w:szCs w:val="24"/>
        </w:rPr>
        <w:t xml:space="preserve"> opterećena založnim pravom.</w:t>
      </w:r>
    </w:p>
    <w:p w:rsidRDefault="00510F92" w:rsidP="00260407" w:rsidR="00510F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Zalihu trgovačke robe ( tekstilni predmeti ) pokušavala sam unovčiti oglašavanjem na web stranicama Hrvatske gospodarske komore i stranicama sudačke mreže Visokog trgovačkog suda RH, pozivom na prikupljanje ponuda, a u skladu sa odlukom skupštine vjerovnika.Do sada – bez uspjeha.</w:t>
      </w:r>
    </w:p>
    <w:p w:rsidRDefault="00510F92" w:rsidP="00260407" w:rsidR="00C218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zadnjoj skupštini  koja je održana 16. </w:t>
      </w:r>
      <w:r w:rsidR="00C21881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rosinca 2015.g. odlučeno je da nastavim na isti način oglašavati prodaju s tim da pri sedmom objavljivanju</w:t>
      </w:r>
      <w:r w:rsidR="00C2188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cijenu ove robe snizim </w:t>
      </w:r>
      <w:r w:rsidR="00C21881">
        <w:rPr>
          <w:rFonts w:cs="Times New Roman" w:hAnsi="Times New Roman" w:ascii="Times New Roman"/>
          <w:sz w:val="24"/>
          <w:szCs w:val="24"/>
        </w:rPr>
        <w:t xml:space="preserve">za 50% od knjigovodstvene vrijednosti, pri osmom objavljivanju da snizim za 55%, a pri devetoj objavi da ta cijena bude niža za  60% od knjigovodstvene vrijednosti. </w:t>
      </w:r>
    </w:p>
    <w:p w:rsidRDefault="00760DE9" w:rsidP="00260407" w:rsidR="003C6A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85079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zajmova koje je MOBILI d.o.o</w:t>
      </w:r>
      <w:r w:rsidR="0025644C">
        <w:rPr>
          <w:rFonts w:cs="Times New Roman" w:hAnsi="Times New Roman" w:ascii="Times New Roman"/>
          <w:sz w:val="24"/>
          <w:szCs w:val="24"/>
        </w:rPr>
        <w:t>. davao direktorima i radnici  i mogućnosti njihove realizacije – opisala sam u prvom dijelu ovog izvješća.</w:t>
      </w:r>
    </w:p>
    <w:p w:rsidRDefault="0025644C" w:rsidP="00260407" w:rsidR="00F93C1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zajma koji je dat MOBILI PROMET –u  d.o.o., navodim da je i nad MOBILI PROMET</w:t>
      </w:r>
      <w:r w:rsidR="006A56E8">
        <w:rPr>
          <w:rFonts w:cs="Times New Roman" w:hAnsi="Times New Roman" w:ascii="Times New Roman"/>
          <w:sz w:val="24"/>
          <w:szCs w:val="24"/>
        </w:rPr>
        <w:t>-om</w:t>
      </w:r>
      <w:r>
        <w:rPr>
          <w:rFonts w:cs="Times New Roman" w:hAnsi="Times New Roman" w:ascii="Times New Roman"/>
          <w:sz w:val="24"/>
          <w:szCs w:val="24"/>
        </w:rPr>
        <w:t xml:space="preserve"> d.o.o. otvoren stečaj. Ovo potraživanje s osnova zajma, prijavila sam u stečajni postupak.</w:t>
      </w:r>
      <w:r w:rsidR="00F93C1F">
        <w:rPr>
          <w:rFonts w:cs="Times New Roman" w:hAnsi="Times New Roman" w:ascii="Times New Roman"/>
          <w:sz w:val="24"/>
          <w:szCs w:val="24"/>
        </w:rPr>
        <w:t xml:space="preserve"> Potraživanje je u cijelosti priznato</w:t>
      </w:r>
      <w:r w:rsidR="00833960">
        <w:rPr>
          <w:rFonts w:cs="Times New Roman" w:hAnsi="Times New Roman" w:ascii="Times New Roman"/>
          <w:sz w:val="24"/>
          <w:szCs w:val="24"/>
        </w:rPr>
        <w:t>.</w:t>
      </w:r>
    </w:p>
    <w:p w:rsidRDefault="00816CA1" w:rsidP="00260407" w:rsidR="00816C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Tekstilna roba nije prodana ni povodom zadnjeg, devetog oglašavanja.</w:t>
      </w:r>
    </w:p>
    <w:p w:rsidRDefault="0025644C" w:rsidP="00260407" w:rsidR="0025644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3C1F" w:rsidP="00260407" w:rsidR="0046560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do sada u cijelom postupku nije bilo ponuda za kupnju, a da su modeli </w:t>
      </w:r>
      <w:r w:rsidR="00DE3204">
        <w:rPr>
          <w:rFonts w:cs="Times New Roman" w:hAnsi="Times New Roman" w:ascii="Times New Roman"/>
          <w:sz w:val="24"/>
          <w:szCs w:val="24"/>
        </w:rPr>
        <w:t xml:space="preserve">mnogo manji od uobičajenih to sam zatražila </w:t>
      </w:r>
      <w:r>
        <w:rPr>
          <w:rFonts w:cs="Times New Roman" w:hAnsi="Times New Roman" w:ascii="Times New Roman"/>
          <w:sz w:val="24"/>
          <w:szCs w:val="24"/>
        </w:rPr>
        <w:t xml:space="preserve"> mišljenje</w:t>
      </w:r>
      <w:r w:rsidR="008610F6">
        <w:rPr>
          <w:rFonts w:cs="Times New Roman" w:hAnsi="Times New Roman" w:ascii="Times New Roman"/>
          <w:sz w:val="24"/>
          <w:szCs w:val="24"/>
        </w:rPr>
        <w:t xml:space="preserve"> </w:t>
      </w:r>
      <w:r w:rsidR="00AF3443">
        <w:rPr>
          <w:rFonts w:cs="Times New Roman" w:hAnsi="Times New Roman" w:ascii="Times New Roman"/>
          <w:sz w:val="24"/>
          <w:szCs w:val="24"/>
        </w:rPr>
        <w:t xml:space="preserve">  Porezne uprave da li postoji mogućnost  davanja ( darovanja ) ove odjeće C</w:t>
      </w:r>
      <w:r w:rsidR="00C30DC1">
        <w:rPr>
          <w:rFonts w:cs="Times New Roman" w:hAnsi="Times New Roman" w:ascii="Times New Roman"/>
          <w:sz w:val="24"/>
          <w:szCs w:val="24"/>
        </w:rPr>
        <w:t>rvenom križu ili sl. organizacij</w:t>
      </w:r>
      <w:r w:rsidR="00AF3443">
        <w:rPr>
          <w:rFonts w:cs="Times New Roman" w:hAnsi="Times New Roman" w:ascii="Times New Roman"/>
          <w:sz w:val="24"/>
          <w:szCs w:val="24"/>
        </w:rPr>
        <w:t>i</w:t>
      </w:r>
      <w:r w:rsidR="00C30DC1">
        <w:rPr>
          <w:rFonts w:cs="Times New Roman" w:hAnsi="Times New Roman" w:ascii="Times New Roman"/>
          <w:sz w:val="24"/>
          <w:szCs w:val="24"/>
        </w:rPr>
        <w:t>,</w:t>
      </w:r>
      <w:r w:rsidR="00AF3443">
        <w:rPr>
          <w:rFonts w:cs="Times New Roman" w:hAnsi="Times New Roman" w:ascii="Times New Roman"/>
          <w:sz w:val="24"/>
          <w:szCs w:val="24"/>
        </w:rPr>
        <w:t xml:space="preserve"> a da</w:t>
      </w:r>
      <w:r w:rsidR="00352093">
        <w:rPr>
          <w:rFonts w:cs="Times New Roman" w:hAnsi="Times New Roman" w:ascii="Times New Roman"/>
          <w:sz w:val="24"/>
          <w:szCs w:val="24"/>
        </w:rPr>
        <w:t xml:space="preserve"> se pri tom ne mora</w:t>
      </w:r>
      <w:r w:rsidR="00AF3443">
        <w:rPr>
          <w:rFonts w:cs="Times New Roman" w:hAnsi="Times New Roman" w:ascii="Times New Roman"/>
          <w:sz w:val="24"/>
          <w:szCs w:val="24"/>
        </w:rPr>
        <w:t xml:space="preserve"> platiti PDV. </w:t>
      </w:r>
    </w:p>
    <w:p w:rsidRDefault="00DE3204" w:rsidP="00260407" w:rsidR="00DE320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Primila sam dopis Porezne uprave-Odjela za utvrđivanje poreza i doprinosa, iz kojeg proizlazi da ne postoji mogućnost da tekstilnu robu koju ima stečajni dužnik</w:t>
      </w:r>
      <w:r w:rsidR="00FC7A79">
        <w:rPr>
          <w:rFonts w:cs="Times New Roman" w:hAnsi="Times New Roman" w:ascii="Times New Roman"/>
          <w:sz w:val="24"/>
          <w:szCs w:val="24"/>
        </w:rPr>
        <w:t xml:space="preserve"> darujem,a da pri tom ne platim PDV.</w:t>
      </w:r>
    </w:p>
    <w:p w:rsidRDefault="0044577A" w:rsidP="00260407" w:rsidR="00FC7A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sam predložila</w:t>
      </w:r>
      <w:r w:rsidR="00FC7A79">
        <w:rPr>
          <w:rFonts w:cs="Times New Roman" w:hAnsi="Times New Roman" w:ascii="Times New Roman"/>
          <w:sz w:val="24"/>
          <w:szCs w:val="24"/>
        </w:rPr>
        <w:t xml:space="preserve"> da stečajni sudac sazove skupštinu vjerovnika radi donošenja odluke da se navedena roba otpiše kako se ne bi stvarali </w:t>
      </w:r>
      <w:r w:rsidR="00833960">
        <w:rPr>
          <w:rFonts w:cs="Times New Roman" w:hAnsi="Times New Roman" w:ascii="Times New Roman"/>
          <w:sz w:val="24"/>
          <w:szCs w:val="24"/>
        </w:rPr>
        <w:t>daljnji troškovi u ovom postupku</w:t>
      </w:r>
      <w:r w:rsidR="00FC7A79">
        <w:rPr>
          <w:rFonts w:cs="Times New Roman" w:hAnsi="Times New Roman" w:ascii="Times New Roman"/>
          <w:sz w:val="24"/>
          <w:szCs w:val="24"/>
        </w:rPr>
        <w:t>.</w:t>
      </w:r>
    </w:p>
    <w:p w:rsidRDefault="00833960" w:rsidP="00260407" w:rsidR="00116A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Skupština je sazvana za 8. </w:t>
      </w:r>
      <w:r w:rsidR="00116A7A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rosinca 2016.g.</w:t>
      </w:r>
      <w:r w:rsidR="00116A7A">
        <w:rPr>
          <w:rFonts w:cs="Times New Roman" w:hAnsi="Times New Roman" w:ascii="Times New Roman"/>
          <w:sz w:val="24"/>
          <w:szCs w:val="24"/>
        </w:rPr>
        <w:t>,ali nitko od uredno pozvanih</w:t>
      </w:r>
      <w:r w:rsidR="00A522E2">
        <w:rPr>
          <w:rFonts w:cs="Times New Roman" w:hAnsi="Times New Roman" w:ascii="Times New Roman"/>
          <w:sz w:val="24"/>
          <w:szCs w:val="24"/>
        </w:rPr>
        <w:t xml:space="preserve"> vjerovnika nije pristupio. Ponovo sam  predložila</w:t>
      </w:r>
      <w:r w:rsidR="00116A7A">
        <w:rPr>
          <w:rFonts w:cs="Times New Roman" w:hAnsi="Times New Roman" w:ascii="Times New Roman"/>
          <w:sz w:val="24"/>
          <w:szCs w:val="24"/>
        </w:rPr>
        <w:t xml:space="preserve"> sucu</w:t>
      </w:r>
      <w:r w:rsidR="00A522E2">
        <w:rPr>
          <w:rFonts w:cs="Times New Roman" w:hAnsi="Times New Roman" w:ascii="Times New Roman"/>
          <w:sz w:val="24"/>
          <w:szCs w:val="24"/>
        </w:rPr>
        <w:t xml:space="preserve"> da sazove skupštinu vjerovnika.</w:t>
      </w:r>
      <w:r w:rsidR="00116A7A">
        <w:rPr>
          <w:rFonts w:cs="Times New Roman" w:hAnsi="Times New Roman" w:ascii="Times New Roman"/>
          <w:sz w:val="24"/>
          <w:szCs w:val="24"/>
        </w:rPr>
        <w:t xml:space="preserve"> </w:t>
      </w:r>
      <w:r w:rsidR="00A522E2">
        <w:rPr>
          <w:rFonts w:cs="Times New Roman" w:hAnsi="Times New Roman" w:ascii="Times New Roman"/>
          <w:sz w:val="24"/>
          <w:szCs w:val="24"/>
        </w:rPr>
        <w:t xml:space="preserve">Na skupštini </w:t>
      </w:r>
      <w:r w:rsidR="00116A7A">
        <w:rPr>
          <w:rFonts w:cs="Times New Roman" w:hAnsi="Times New Roman" w:ascii="Times New Roman"/>
          <w:sz w:val="24"/>
          <w:szCs w:val="24"/>
        </w:rPr>
        <w:t xml:space="preserve"> moj</w:t>
      </w:r>
      <w:r w:rsidR="00A522E2">
        <w:rPr>
          <w:rFonts w:cs="Times New Roman" w:hAnsi="Times New Roman" w:ascii="Times New Roman"/>
          <w:sz w:val="24"/>
          <w:szCs w:val="24"/>
        </w:rPr>
        <w:t xml:space="preserve"> prijedlog  je </w:t>
      </w:r>
      <w:r w:rsidR="00116A7A">
        <w:rPr>
          <w:rFonts w:cs="Times New Roman" w:hAnsi="Times New Roman" w:ascii="Times New Roman"/>
          <w:sz w:val="24"/>
          <w:szCs w:val="24"/>
        </w:rPr>
        <w:t xml:space="preserve"> da vjerovnici daju sugl</w:t>
      </w:r>
      <w:r w:rsidR="00A522E2">
        <w:rPr>
          <w:rFonts w:cs="Times New Roman" w:hAnsi="Times New Roman" w:ascii="Times New Roman"/>
          <w:sz w:val="24"/>
          <w:szCs w:val="24"/>
        </w:rPr>
        <w:t>asnost da navedenu robu otpišem</w:t>
      </w:r>
      <w:r w:rsidR="00172467">
        <w:rPr>
          <w:rFonts w:cs="Times New Roman" w:hAnsi="Times New Roman" w:ascii="Times New Roman"/>
          <w:sz w:val="24"/>
          <w:szCs w:val="24"/>
        </w:rPr>
        <w:t>o</w:t>
      </w:r>
      <w:r w:rsidR="00A522E2">
        <w:rPr>
          <w:rFonts w:cs="Times New Roman" w:hAnsi="Times New Roman" w:ascii="Times New Roman"/>
          <w:sz w:val="24"/>
          <w:szCs w:val="24"/>
        </w:rPr>
        <w:t>, a nadalje i</w:t>
      </w:r>
      <w:r w:rsidR="00404671">
        <w:rPr>
          <w:rFonts w:cs="Times New Roman" w:hAnsi="Times New Roman" w:ascii="Times New Roman"/>
          <w:sz w:val="24"/>
          <w:szCs w:val="24"/>
        </w:rPr>
        <w:t xml:space="preserve"> </w:t>
      </w:r>
      <w:r w:rsidR="00116A7A">
        <w:rPr>
          <w:rFonts w:cs="Times New Roman" w:hAnsi="Times New Roman" w:ascii="Times New Roman"/>
          <w:sz w:val="24"/>
          <w:szCs w:val="24"/>
        </w:rPr>
        <w:t xml:space="preserve"> da se ovaj stečajni postupak zaključi temeljem čl. 203 SZ ( NN</w:t>
      </w:r>
      <w:r w:rsidR="00404671">
        <w:rPr>
          <w:rFonts w:cs="Times New Roman" w:hAnsi="Times New Roman" w:ascii="Times New Roman"/>
          <w:sz w:val="24"/>
          <w:szCs w:val="24"/>
        </w:rPr>
        <w:t xml:space="preserve"> 25/12, 133/12 ).</w:t>
      </w:r>
    </w:p>
    <w:p w:rsidRDefault="006A56E8" w:rsidP="00260407" w:rsidR="006A56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577A" w:rsidP="00260407" w:rsidR="004457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F3443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  <w:r w:rsidR="002030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Stečajna</w:t>
      </w:r>
      <w:r w:rsidR="00203098">
        <w:rPr>
          <w:rFonts w:cs="Times New Roman" w:hAnsi="Times New Roman" w:ascii="Times New Roman"/>
          <w:sz w:val="24"/>
          <w:szCs w:val="24"/>
        </w:rPr>
        <w:t xml:space="preserve">  upravitelj</w:t>
      </w:r>
      <w:r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AF3443">
        <w:rPr>
          <w:rFonts w:cs="Times New Roman" w:hAnsi="Times New Roman" w:ascii="Times New Roman"/>
          <w:sz w:val="24"/>
          <w:szCs w:val="24"/>
        </w:rPr>
        <w:t xml:space="preserve">                        odvjetnica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260407" w:rsidP="00260407" w:rsidR="00260407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  <w:r w:rsidRPr="004C6385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385"/>
    <w:rsid w:val="0006391B"/>
    <w:rsid w:val="00066081"/>
    <w:rsid w:val="0009372B"/>
    <w:rsid w:val="000C7B0C"/>
    <w:rsid w:val="000F24BF"/>
    <w:rsid w:val="00116A7A"/>
    <w:rsid w:val="00172467"/>
    <w:rsid w:val="00185079"/>
    <w:rsid w:val="001D3EC6"/>
    <w:rsid w:val="00203098"/>
    <w:rsid w:val="00212048"/>
    <w:rsid w:val="00213704"/>
    <w:rsid w:val="00230BE8"/>
    <w:rsid w:val="0025644C"/>
    <w:rsid w:val="00260407"/>
    <w:rsid w:val="00301C37"/>
    <w:rsid w:val="003323C5"/>
    <w:rsid w:val="00352093"/>
    <w:rsid w:val="003C6A16"/>
    <w:rsid w:val="003F285A"/>
    <w:rsid w:val="00404671"/>
    <w:rsid w:val="004145B7"/>
    <w:rsid w:val="0044577A"/>
    <w:rsid w:val="004556E9"/>
    <w:rsid w:val="00465600"/>
    <w:rsid w:val="004C6385"/>
    <w:rsid w:val="00510F92"/>
    <w:rsid w:val="00570455"/>
    <w:rsid w:val="005C4308"/>
    <w:rsid w:val="005F3010"/>
    <w:rsid w:val="00605E89"/>
    <w:rsid w:val="006A56E8"/>
    <w:rsid w:val="00760DE9"/>
    <w:rsid w:val="00780AEA"/>
    <w:rsid w:val="007E00FA"/>
    <w:rsid w:val="00801D13"/>
    <w:rsid w:val="00816CA1"/>
    <w:rsid w:val="00817FC5"/>
    <w:rsid w:val="00833960"/>
    <w:rsid w:val="008610F6"/>
    <w:rsid w:val="00861CF4"/>
    <w:rsid w:val="00884CDF"/>
    <w:rsid w:val="008E29B4"/>
    <w:rsid w:val="008E3D12"/>
    <w:rsid w:val="008F4FE0"/>
    <w:rsid w:val="009047E1"/>
    <w:rsid w:val="009949CA"/>
    <w:rsid w:val="009A24D5"/>
    <w:rsid w:val="009B55CA"/>
    <w:rsid w:val="00A34985"/>
    <w:rsid w:val="00A36191"/>
    <w:rsid w:val="00A522E2"/>
    <w:rsid w:val="00AF3443"/>
    <w:rsid w:val="00B07E07"/>
    <w:rsid w:val="00B147C3"/>
    <w:rsid w:val="00B20373"/>
    <w:rsid w:val="00B33A38"/>
    <w:rsid w:val="00B602D9"/>
    <w:rsid w:val="00BA0221"/>
    <w:rsid w:val="00C21881"/>
    <w:rsid w:val="00C255E4"/>
    <w:rsid w:val="00C30DC1"/>
    <w:rsid w:val="00C75B67"/>
    <w:rsid w:val="00C945A1"/>
    <w:rsid w:val="00CE1EE7"/>
    <w:rsid w:val="00DD48A0"/>
    <w:rsid w:val="00DE3204"/>
    <w:rsid w:val="00E740E0"/>
    <w:rsid w:val="00E74191"/>
    <w:rsid w:val="00EC397B"/>
    <w:rsid w:val="00EF7FAF"/>
    <w:rsid w:val="00F31E4F"/>
    <w:rsid w:val="00F4298D"/>
    <w:rsid w:val="00F45C0B"/>
    <w:rsid w:val="00F93C1F"/>
    <w:rsid w:val="00FC7A79"/>
    <w:rsid w:val="00FD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07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E0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E0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E0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E0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07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E0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E0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E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E0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St-863/2013-88</izvorni_sadrzaj>
    <derivirana_varijabla naziv="DomainObject.Oznaka_1">St-863/2013-88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St-863/2013</izvorni_sadrzaj>
    <derivirana_varijabla naziv="DomainObject.Predmet.OznakaBroj_1">St-863/2013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MOBILI trgovina i usluge d.o.o. zastupanog po punomoćniku MARTIN MATARIĆ; MODRUŠAN &amp; FILIPČIĆ; MARTINA GUNJAČA</izvorni_sadrzaj>
    <derivirana_varijabla naziv="DomainObject.Predmet.ProtustrankaFormated_1">  MOBILI trgovina i usluge d.o.o. zastupanog po punomoćniku MARTIN MATARIĆ; MODRUŠAN &amp; FILIPČIĆ; MARTINA GUNJAČA</derivirana_varijabla>
  </DomainObject.Predmet.ProtustrankaFormated>
  <DomainObject.Predmet.ProtustrankaFormatedOIB>
    <izvorni_sadrzaj>  MOBILI trgovina i usluge d.o.o., OIB 85476348765 zastupanog po punomoćniku MARTIN MATARIĆ; MODRUŠAN &amp; FILIPČIĆ; MARTINA GUNJAČA</izvorni_sadrzaj>
    <derivirana_varijabla naziv="DomainObject.Predmet.ProtustrankaFormatedOIB_1">  MOBILI trgovina i usluge d.o.o., OIB 85476348765 zastupanog po punomoćniku MARTIN MATARIĆ; MODRUŠAN &amp; FILIPČIĆ; MARTINA GUNJAČA</derivirana_varijabla>
  </DomainObject.Predmet.ProtustrankaFormatedOIB>
  <DomainObject.Predmet.ProtustrankaFormatedWithAdress>
    <izvorni_sadrzaj> MOBILI trgovina i usluge d.o.o., Komesova bb, 10360 Sesvete zastupanog po punomoćniku MARTIN MATARIĆ; MODRUŠAN &amp; FILIPČIĆ; MARTINA GUNJAČA</izvorni_sadrzaj>
    <derivirana_varijabla naziv="DomainObject.Predmet.ProtustrankaFormatedWithAdress_1"> MOBILI trgovina i usluge d.o.o., Komesova bb, 10360 Sesvete zastupanog po punomoćniku MARTIN MATARIĆ; MODRUŠAN &amp; FILIPČIĆ; MARTINA GUNJAČA</derivirana_varijabla>
  </DomainObject.Predmet.ProtustrankaFormatedWithAdress>
  <DomainObject.Predmet.ProtustrankaFormatedWithAdressOIB>
    <izvorni_sadrzaj> MOBILI trgovina i usluge d.o.o., OIB 85476348765, Komesova bb, 10360 Sesvete zastupanog po punomoćniku MARTIN MATARIĆ; MODRUŠAN &amp; FILIPČIĆ; MARTINA GUNJAČA</izvorni_sadrzaj>
    <derivirana_varijabla naziv="DomainObject.Predmet.ProtustrankaFormatedWithAdressOIB_1"> MOBILI trgovina i usluge d.o.o., OIB 85476348765, Komesova bb, 10360 Sesvete zastupanog po punomoćniku MARTIN MATARIĆ; MODRUŠAN &amp; FILIPČIĆ; MARTINA GUNJAČA</derivirana_varijabla>
  </DomainObject.Predmet.ProtustrankaFormatedWithAdressOIB>
  <DomainObject.Predmet.ProtustrankaWithAdress>
    <izvorni_sadrzaj>MOBILI trgovina i usluge d.o.o. Komesova bb, 10360 Sesvete</izvorni_sadrzaj>
    <derivirana_varijabla naziv="DomainObject.Predmet.ProtustrankaWithAdress_1">MOBILI trgovina i usluge d.o.o. Komesova bb, 10360 Sesvete</derivirana_varijabla>
  </DomainObject.Predmet.ProtustrankaWithAdress>
  <DomainObject.Predmet.ProtustrankaWithAdressOIB>
    <izvorni_sadrzaj>MOBILI trgovina i usluge d.o.o., OIB 85476348765, Komesova bb, 10360 Sesvete</izvorni_sadrzaj>
    <derivirana_varijabla naziv="DomainObject.Predmet.ProtustrankaWithAdressOIB_1">MOBILI trgovina i usluge d.o.o., OIB 85476348765, Komesova bb, 10360 Sesvete</derivirana_varijabla>
  </DomainObject.Predmet.ProtustrankaWithAdressOIB>
  <DomainObject.Predmet.ProtustrankaNazivFormated>
    <izvorni_sadrzaj>MOBILI trgovina i usluge d.o.o.</izvorni_sadrzaj>
    <derivirana_varijabla naziv="DomainObject.Predmet.ProtustrankaNazivFormated_1">MOBILI trgovina i usluge d.o.o.</derivirana_varijabla>
  </DomainObject.Predmet.ProtustrankaNazivFormated>
  <DomainObject.Predmet.ProtustrankaNazivFormatedOIB>
    <izvorni_sadrzaj>MOBILI trgovina i usluge d.o.o., OIB 85476348765</izvorni_sadrzaj>
    <derivirana_varijabla naziv="DomainObject.Predmet.ProtustrankaNazivFormatedOIB_1">MOBILI trgovina i usluge d.o.o., OIB 85476348765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MOBILI trgovina i usluge d.o.o. zastupanog po punomoćniku MARTIN MATARIĆ; MODRUŠAN &amp; FILIPČIĆ; MARTINA GUNJAČA</item>
    </izvorni_sadrzaj>
    <derivirana_varijabla naziv="DomainObject.Predmet.ProtuStrankaListFormated_1">
      <item>MOBILI trgovina i usluge d.o.o. zastupanog po punomoćniku MARTIN MATARIĆ; MODRUŠAN &amp; FILIPČIĆ; MARTINA GUNJAČA</item>
    </derivirana_varijabla>
  </DomainObject.Predmet.ProtuStrankaListFormated>
  <DomainObject.Predmet.ProtuStrankaListFormatedOIB>
    <izvorni_sadrzaj>
      <item>MOBILI trgovina i usluge d.o.o., OIB 85476348765 zastupanog po punomoćniku MARTIN MATARIĆ; MODRUŠAN &amp; FILIPČIĆ; MARTINA GUNJAČA</item>
    </izvorni_sadrzaj>
    <derivirana_varijabla naziv="DomainObject.Predmet.ProtuStrankaListFormatedOIB_1">
      <item>MOBILI trgovina i usluge d.o.o., OIB 85476348765 zastupanog po punomoćniku MARTIN MATARIĆ; MODRUŠAN &amp; FILIPČIĆ; MARTINA GUNJAČA</item>
    </derivirana_varijabla>
  </DomainObject.Predmet.ProtuStrankaListFormatedOIB>
  <DomainObject.Predmet.ProtuStrankaListFormatedWithAdress>
    <izvorni_sadrzaj>
      <item>MOBILI trgovina i usluge d.o.o., Komesova bb, 10360 Sesvete zastupanog po punomoćniku MARTIN MATARIĆ; MODRUŠAN &amp; FILIPČIĆ; MARTINA GUNJAČA</item>
    </izvorni_sadrzaj>
    <derivirana_varijabla naziv="DomainObject.Predmet.ProtuStrankaListFormatedWithAdress_1">
      <item>MOBILI trgovina i usluge d.o.o., Komesova bb, 10360 Sesvete zastupanog po punomoćniku MARTIN MATARIĆ; MODRUŠAN &amp; FILIPČIĆ; MARTINA GUNJAČA</item>
    </derivirana_varijabla>
  </DomainObject.Predmet.ProtuStrankaListFormatedWithAdress>
  <DomainObject.Predmet.ProtuStrankaListFormatedWithAdressOIB>
    <izvorni_sadrzaj>
      <item>MOBILI trgovina i usluge d.o.o., OIB 85476348765, Komesova bb, 10360 Sesvete zastupanog po punomoćniku MARTIN MATARIĆ; MODRUŠAN &amp; FILIPČIĆ; MARTINA GUNJAČA</item>
    </izvorni_sadrzaj>
    <derivirana_varijabla naziv="DomainObject.Predmet.ProtuStrankaListFormatedWithAdressOIB_1">
      <item>MOBILI trgovina i usluge d.o.o., OIB 85476348765, Komesova bb, 10360 Sesvete zastupanog po punomoćniku MARTIN MATARIĆ; MODRUŠAN &amp; FILIPČIĆ; MARTINA GUNJAČA</item>
    </derivirana_varijabla>
  </DomainObject.Predmet.ProtuStrankaListFormatedWithAdressOIB>
  <DomainObject.Predmet.ProtuStrankaListNazivFormated>
    <izvorni_sadrzaj>
      <item>MOBILI trgovina i usluge d.o.o.</item>
    </izvorni_sadrzaj>
    <derivirana_varijabla naziv="DomainObject.Predmet.ProtuStrankaListNazivFormated_1">
      <item>MOBILI trgovina i usluge d.o.o.</item>
    </derivirana_varijabla>
  </DomainObject.Predmet.ProtuStrankaListNazivFormated>
  <DomainObject.Predmet.ProtuStrankaListNazivFormatedOIB>
    <izvorni_sadrzaj>
      <item>MOBILI trgovina i usluge d.o.o., OIB 85476348765</item>
    </izvorni_sadrzaj>
    <derivirana_varijabla naziv="DomainObject.Predmet.ProtuStrankaListNazivFormatedOIB_1">
      <item>MOBILI trgovina i usluge d.o.o., OIB 85476348765</item>
    </derivirana_varijabla>
  </DomainObject.Predmet.ProtuStrankaListNazivFormatedOIB>
  <DomainObject.Predmet.OstaliListFormated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izvorni_sadrzaj>
    <derivirana_varijabla naziv="DomainObject.Predmet.OstaliListFormated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derivirana_varijabla>
  </DomainObject.Predmet.OstaliListFormated>
  <DomainObject.Predmet.OstaliListFormatedOIB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izvorni_sadrzaj>
    <derivirana_varijabla naziv="DomainObject.Predmet.OstaliListFormatedOIB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derivirana_varijabla>
  </DomainObject.Predmet.OstaliListFormatedOIB>
  <DomainObject.Predmet.OstaliListFormatedWithAdress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izvorni_sadrzaj>
    <derivirana_varijabla naziv="DomainObject.Predmet.OstaliListFormatedWithAdress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derivirana_varijabla>
  </DomainObject.Predmet.OstaliListFormatedWithAdress>
  <DomainObject.Predmet.OstaliListFormatedWithAdressOIB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izvorni_sadrzaj>
    <derivirana_varijabla naziv="DomainObject.Predmet.OstaliListFormatedWithAdressOIB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derivirana_varijabla>
  </DomainObject.Predmet.OstaliListFormatedWithAdressOIB>
  <DomainObject.Predmet.OstaliListNazivFormated>
    <izvorni_sadrzaj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izvorni_sadrzaj>
    <derivirana_varijabla naziv="DomainObject.Predmet.OstaliListNazivFormated_1"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derivirana_varijabla>
  </DomainObject.Predmet.OstaliListNazivFormated>
  <DomainObject.Predmet.OstaliListNazivFormatedOIB>
    <izvorni_sadrzaj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izvorni_sadrzaj>
    <derivirana_varijabla naziv="DomainObject.Predmet.OstaliListNazivFormatedOIB_1"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MOBILI trgovina i usluge d.o.o.</izvorni_sadrzaj>
    <derivirana_varijabla naziv="DomainObject.Predmet.ProtustrankaIDrugi_1">MOBILI trgovina i usluge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MOBILI trgovina i usluge d.o.o., OIB 85476348765, Komesova bb, 10360 Sesvete</izvorni_sadrzaj>
    <derivirana_varijabla naziv="DomainObject.Predmet.ProtustrankaIDrugiAdressOIB_1">MOBILI trgovina i usluge d.o.o., OIB 85476348765, Komesova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izvorni_sadrzaj>
    <derivirana_varijabla naziv="DomainObject.Predmet.SudioniciListNaziv_1"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derivirana_varijabla>
  </DomainObject.Predmet.SudioniciListNaziv>
  <DomainObject.Predmet.SudioniciListAdressOIB>
    <izvorni_sadrzaj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izvorni_sadrzaj>
    <derivirana_varijabla naziv="DomainObject.Predmet.SudioniciListAdressOIB_1"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85476348765</item>
      <item>, OIB null</item>
      <item>, OIB null</item>
      <item>, OIB null</item>
      <item>, OIB null</item>
      <item>, OIB 85821130368</item>
      <item>, OIB 06903243250</item>
      <item>, OIB null</item>
    </izvorni_sadrzaj>
    <derivirana_varijabla naziv="DomainObject.Predmet.SudioniciListNazivOIB_1">
      <item>, OIB 85476348765</item>
      <item>, OIB null</item>
      <item>, OIB null</item>
      <item>, OIB null</item>
      <item>, OIB null</item>
      <item>, OIB 85821130368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2571</properties:Characters>
  <properties:Lines>90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2017-09-20T11:33:00Z</dcterms:created>
  <dc:creator>Ana</dc:creator>
  <cp:lastModifiedBy>Valentina Kranjčić</cp:lastModifiedBy>
  <cp:lastPrinted>2016-10-17T00:56:00Z</cp:lastPrinted>
  <dcterms:modified xmlns:xsi="http://www.w3.org/2001/XMLSchema-instance" xsi:type="dcterms:W3CDTF">2017-09-20T11:34:00Z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St-863/2013-88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