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56ca" w14:paraId="21456ca" w:rsidRDefault="00F626C3" w:rsidP="00F626C3" w:rsidR="00F626C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6C3" w:rsidP="00F626C3" w:rsidR="00F626C3">
      <w:r>
        <w:t xml:space="preserve">         REPUBLIKA HRVATSKA</w:t>
      </w:r>
    </w:p>
    <w:p w:rsidRDefault="00F626C3" w:rsidP="00F626C3" w:rsidR="00F626C3">
      <w:r>
        <w:t xml:space="preserve"> TRGOVAČKI SUD U VARAŽDINU</w:t>
      </w:r>
    </w:p>
    <w:p w:rsidRDefault="00F626C3" w:rsidP="00F626C3" w:rsidR="00F626C3">
      <w:r>
        <w:t xml:space="preserve">           Braće Radića 2, Varaždin</w:t>
      </w:r>
    </w:p>
    <w:p w:rsidRDefault="00F626C3" w:rsidP="00F626C3" w:rsidR="00F626C3"/>
    <w:p w:rsidRDefault="00F626C3" w:rsidP="00F626C3" w:rsidR="00F626C3"/>
    <w:p w:rsidRDefault="00F626C3" w:rsidP="00F626C3" w:rsidR="00F626C3">
      <w:pPr>
        <w:jc w:val="center"/>
      </w:pPr>
      <w:r>
        <w:t>U  I M E  R E P U B L I K E  H R V A T S K E</w:t>
      </w:r>
    </w:p>
    <w:p w:rsidRDefault="00F626C3" w:rsidP="00F626C3" w:rsidR="00F626C3"/>
    <w:p w:rsidRDefault="00F626C3" w:rsidP="00F626C3" w:rsidR="00F626C3">
      <w:pPr>
        <w:jc w:val="center"/>
      </w:pPr>
      <w:r>
        <w:t>R J E Š E NJ E</w:t>
      </w:r>
    </w:p>
    <w:p w:rsidRDefault="00F626C3" w:rsidP="00F626C3" w:rsidR="00F626C3"/>
    <w:p w:rsidRDefault="00F626C3" w:rsidP="00F626C3" w:rsidR="00F626C3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Republika Hrvatska, Ministarstvo financija, Porezna uprava, područni ured Sjeverna Hrvatska, Ispostava Čakovec, za pokretanje skraćenog stečajnog postupka protiv dužnika DOM DARIO d.o.o., OIB: 33837800037, Sveti Juraj u Trnju 2, Sveti Juraj u Trnju, dana </w:t>
      </w:r>
      <w:r w:rsidRPr="00F626C3">
        <w:t xml:space="preserve">18. siječnja </w:t>
      </w:r>
      <w:r>
        <w:t xml:space="preserve">2016. </w:t>
      </w:r>
    </w:p>
    <w:p w:rsidRDefault="00F626C3" w:rsidP="00F626C3" w:rsidR="00F626C3">
      <w:pPr>
        <w:jc w:val="both"/>
      </w:pPr>
    </w:p>
    <w:p w:rsidRDefault="00F626C3" w:rsidP="00F626C3" w:rsidR="00F626C3">
      <w:pPr>
        <w:jc w:val="center"/>
      </w:pPr>
      <w:r>
        <w:t>r i j e š i o  j e</w:t>
      </w:r>
    </w:p>
    <w:p w:rsidRDefault="00F626C3" w:rsidP="00F626C3" w:rsidR="00F626C3"/>
    <w:p w:rsidRDefault="00F626C3" w:rsidP="00F626C3" w:rsidR="00F626C3">
      <w:pPr>
        <w:ind w:firstLine="708"/>
        <w:jc w:val="both"/>
      </w:pPr>
      <w:r>
        <w:t xml:space="preserve">I/ Otvara se stečajni postupak nad stečajnim dužnikom DOM DARIO d.o.o., OIB: 33837800037, Sveti Juraj u Trnju 2, Sveti Juraj u Trnju, s </w:t>
      </w:r>
      <w:r w:rsidRPr="00F626C3">
        <w:t xml:space="preserve">danom 18. siječnja </w:t>
      </w:r>
      <w:r>
        <w:t>2016. u 15,00 sati.</w:t>
      </w:r>
    </w:p>
    <w:p w:rsidRDefault="00F626C3" w:rsidP="00F626C3" w:rsidR="00F626C3">
      <w:pPr>
        <w:jc w:val="both"/>
      </w:pPr>
    </w:p>
    <w:p w:rsidRDefault="00F626C3" w:rsidP="00F626C3" w:rsidR="00F626C3">
      <w:pPr>
        <w:ind w:firstLine="708"/>
        <w:jc w:val="both"/>
        <w:rPr>
          <w:szCs w:val="20"/>
        </w:rPr>
      </w:pPr>
      <w:r>
        <w:t>II/ Zaključuje se stečajni postupak nad stečajnim dužnikom DOM DARIO d.o.o., OIB: 33837800037, Sveti Juraj u Trnju 2, Sveti Juraj u Trnju.</w:t>
      </w:r>
    </w:p>
    <w:p w:rsidRDefault="00F626C3" w:rsidP="00F626C3" w:rsidR="00F626C3">
      <w:pPr>
        <w:jc w:val="both"/>
      </w:pPr>
    </w:p>
    <w:p w:rsidRDefault="00F626C3" w:rsidP="00F626C3" w:rsidR="00F626C3">
      <w:pPr>
        <w:jc w:val="both"/>
        <w:rPr>
          <w:color w:val="FF0000"/>
        </w:rPr>
      </w:pPr>
    </w:p>
    <w:p w:rsidRDefault="00270AD5" w:rsidP="00F626C3" w:rsidR="00F626C3">
      <w:pPr>
        <w:ind w:firstLine="708"/>
        <w:jc w:val="both"/>
      </w:pPr>
      <w:r>
        <w:t>III</w:t>
      </w:r>
      <w:r w:rsidR="00F626C3">
        <w:t>/ Ovo rješenje objavit će se na e-oglasnoj ploči suda.</w:t>
      </w:r>
    </w:p>
    <w:p w:rsidRDefault="00F626C3" w:rsidP="00F626C3" w:rsidR="00F626C3">
      <w:pPr>
        <w:jc w:val="both"/>
      </w:pPr>
    </w:p>
    <w:p w:rsidRDefault="00270AD5" w:rsidP="00F626C3" w:rsidR="00F626C3">
      <w:pPr>
        <w:ind w:firstLine="708"/>
        <w:jc w:val="both"/>
      </w:pPr>
      <w:r>
        <w:t>I</w:t>
      </w:r>
      <w:r w:rsidR="00F626C3">
        <w:t>V/ Po pravomoćnosti ovoga rješenja stečajni dužnik DOM DARIO d.o.o., OIB: 33837800037, Sveti Juraj u Trnju 2, Sveti Juraj u Trnju, biti će brisan iz sudskog registra.</w:t>
      </w:r>
    </w:p>
    <w:p w:rsidRDefault="00F626C3" w:rsidP="00F626C3" w:rsidR="00F626C3"/>
    <w:p w:rsidRDefault="00F626C3" w:rsidP="00F626C3" w:rsidR="00F626C3"/>
    <w:p w:rsidRDefault="00F626C3" w:rsidP="00F626C3" w:rsidR="00F626C3">
      <w:pPr>
        <w:jc w:val="center"/>
      </w:pPr>
      <w:r>
        <w:t>Obrazloženje</w:t>
      </w:r>
    </w:p>
    <w:p w:rsidRDefault="00F626C3" w:rsidP="00F626C3" w:rsidR="00F626C3"/>
    <w:p w:rsidRDefault="00F626C3" w:rsidP="00F626C3" w:rsidR="00F626C3">
      <w:pPr>
        <w:jc w:val="both"/>
      </w:pPr>
      <w:r>
        <w:tab/>
        <w:t xml:space="preserve">Predlagatelj je dana 1. rujna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626C3" w:rsidP="00F626C3" w:rsidR="00F626C3"/>
    <w:p w:rsidRDefault="00F626C3" w:rsidP="00F626C3" w:rsidR="00F626C3">
      <w:pPr>
        <w:jc w:val="both"/>
      </w:pPr>
      <w:r>
        <w:tab/>
        <w:t xml:space="preserve">Kako je osoba ovlaštena za zastupanje pravne osobe u roku od petnaest dana od dana objave oglasa na e-oglasnoj ploči suda podnijela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70AD5">
        <w:t xml:space="preserve"> </w:t>
      </w:r>
      <w:r>
        <w:t>i obveza dužnika</w:t>
      </w:r>
      <w:r w:rsidR="00270AD5">
        <w:t xml:space="preserve"> iz kojeg proizlazi kako nema imovine</w:t>
      </w:r>
      <w:r>
        <w:t xml:space="preserve"> te kako u roku od četrdeset </w:t>
      </w:r>
      <w:r>
        <w:lastRenderedPageBreak/>
        <w:t>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626C3" w:rsidP="00F626C3" w:rsidR="00F626C3"/>
    <w:p w:rsidRDefault="00F626C3" w:rsidP="00F626C3" w:rsidR="00F626C3"/>
    <w:p w:rsidRDefault="00F626C3" w:rsidP="00F626C3" w:rsidR="00F626C3">
      <w:pPr>
        <w:jc w:val="center"/>
      </w:pPr>
      <w:r>
        <w:t>U Varaždinu</w:t>
      </w:r>
      <w:r w:rsidRPr="00270AD5">
        <w:t xml:space="preserve">, </w:t>
      </w:r>
      <w:r w:rsidR="00270AD5" w:rsidRPr="00270AD5">
        <w:t>18. siječnja</w:t>
      </w:r>
      <w:r w:rsidRPr="00270AD5">
        <w:t xml:space="preserve"> </w:t>
      </w:r>
      <w:r w:rsidR="00270AD5">
        <w:t>2016</w:t>
      </w:r>
      <w:r>
        <w:t>.</w:t>
      </w:r>
    </w:p>
    <w:p w:rsidRDefault="00F626C3" w:rsidP="00F626C3" w:rsidR="00F626C3">
      <w:pPr>
        <w:jc w:val="center"/>
      </w:pPr>
    </w:p>
    <w:p w:rsidRDefault="00F626C3" w:rsidP="00F626C3" w:rsidR="00F626C3">
      <w:pPr>
        <w:jc w:val="center"/>
      </w:pPr>
    </w:p>
    <w:p w:rsidRDefault="00270AD5" w:rsidP="00F626C3" w:rsidR="00F626C3">
      <w:pPr>
        <w:ind w:left="4956"/>
        <w:jc w:val="center"/>
      </w:pPr>
      <w:r>
        <w:t>Sudska savjetnica</w:t>
      </w:r>
    </w:p>
    <w:p w:rsidRDefault="00F626C3" w:rsidP="00F626C3" w:rsidR="00F626C3">
      <w:pPr>
        <w:ind w:left="4956"/>
        <w:jc w:val="center"/>
      </w:pPr>
    </w:p>
    <w:p w:rsidRDefault="00270AD5" w:rsidP="00F626C3" w:rsidR="00F626C3">
      <w:pPr>
        <w:ind w:left="4956"/>
        <w:jc w:val="center"/>
      </w:pPr>
      <w:r>
        <w:t>Janja Topol</w:t>
      </w:r>
    </w:p>
    <w:p w:rsidRDefault="00F626C3" w:rsidP="00F626C3" w:rsidR="00F626C3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626C3" w:rsidP="00F626C3" w:rsidR="00F626C3">
      <w:r>
        <w:t xml:space="preserve">                                               </w:t>
      </w:r>
    </w:p>
    <w:p w:rsidRDefault="00F626C3" w:rsidP="00F626C3" w:rsidR="00F626C3">
      <w:r>
        <w:tab/>
        <w:t xml:space="preserve">UPUTA O PRAVNOM LIJEKU: </w:t>
      </w:r>
    </w:p>
    <w:p w:rsidRDefault="00F626C3" w:rsidP="00F626C3" w:rsidR="00F626C3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</w:t>
      </w:r>
      <w:r w:rsidR="00270AD5">
        <w:t>o kojoj odlučuje sudac pojedinac ovog suda.</w:t>
      </w:r>
    </w:p>
    <w:p w:rsidRDefault="00F626C3" w:rsidP="00F626C3" w:rsidR="00F626C3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626C3" w:rsidP="00F626C3" w:rsidR="00F626C3"/>
    <w:p w:rsidRDefault="00F626C3" w:rsidP="00F626C3" w:rsidR="00F626C3"/>
    <w:p w:rsidRDefault="00F626C3" w:rsidP="00F626C3" w:rsidR="00F626C3">
      <w:r>
        <w:t>DNA:</w:t>
      </w:r>
    </w:p>
    <w:p w:rsidRDefault="00F626C3" w:rsidP="00F626C3" w:rsidR="00F626C3">
      <w:pPr>
        <w:numPr>
          <w:ilvl w:val="0"/>
          <w:numId w:val="1"/>
        </w:numPr>
        <w:jc w:val="both"/>
        <w:rPr>
          <w:szCs w:val="20"/>
        </w:rPr>
      </w:pPr>
      <w:r>
        <w:t xml:space="preserve">Predlagatelj </w:t>
      </w:r>
      <w:r w:rsidR="00270AD5">
        <w:t>Republika Hrvatska, Ministarstvo financija, Porezna uprava, područni ured Sjeverna Hrvatska, Ispostava Čakovec</w:t>
      </w:r>
    </w:p>
    <w:p w:rsidRDefault="00F626C3" w:rsidP="00F626C3" w:rsidR="00F626C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626C3" w:rsidP="00F626C3" w:rsidR="00270AD5">
      <w:pPr>
        <w:numPr>
          <w:ilvl w:val="0"/>
          <w:numId w:val="1"/>
        </w:numPr>
        <w:jc w:val="both"/>
      </w:pPr>
      <w:r>
        <w:t xml:space="preserve">Dužnik </w:t>
      </w:r>
      <w:r w:rsidR="00270AD5">
        <w:t xml:space="preserve">DOM DARIO d.o.o., OIB: 33837800037, Sveti Juraj u Trnju 2, Sveti Juraj u Trnju </w:t>
      </w:r>
    </w:p>
    <w:p w:rsidRDefault="00270AD5" w:rsidP="00F626C3" w:rsidR="00270AD5">
      <w:pPr>
        <w:numPr>
          <w:ilvl w:val="0"/>
          <w:numId w:val="1"/>
        </w:numPr>
      </w:pPr>
      <w:r>
        <w:t xml:space="preserve">Direktor dužnika Slavica </w:t>
      </w:r>
      <w:proofErr w:type="spellStart"/>
      <w:r>
        <w:t>Šestanj</w:t>
      </w:r>
      <w:proofErr w:type="spellEnd"/>
      <w:r>
        <w:t>-Perić, Sveti Juraj u Trnju, Sveti Juraj u Trnju 2</w:t>
      </w:r>
    </w:p>
    <w:p w:rsidRDefault="00F626C3" w:rsidP="00F626C3" w:rsidR="00F626C3">
      <w:pPr>
        <w:numPr>
          <w:ilvl w:val="0"/>
          <w:numId w:val="1"/>
        </w:numPr>
      </w:pPr>
      <w:r>
        <w:t>Sudski registar ovog suda</w:t>
      </w:r>
    </w:p>
    <w:p w:rsidRDefault="00F626C3" w:rsidP="00F626C3" w:rsidR="00F626C3">
      <w:pPr>
        <w:numPr>
          <w:ilvl w:val="0"/>
          <w:numId w:val="1"/>
        </w:numPr>
      </w:pPr>
      <w:r>
        <w:t>E-oglasna ploča suda</w:t>
      </w:r>
    </w:p>
    <w:p w:rsidRDefault="00F626C3" w:rsidP="00270AD5" w:rsidR="003D32DA">
      <w:pPr>
        <w:pStyle w:val="Odlomakpopisa"/>
        <w:numPr>
          <w:ilvl w:val="0"/>
          <w:numId w:val="1"/>
        </w:numPr>
      </w:pPr>
      <w:r>
        <w:t>Pisarnica – kal. 20 dana</w:t>
      </w:r>
    </w:p>
    <w:sectPr w:rsidR="003D32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0A5" w:rsidP="00F626C3" w:rsidR="005330A5">
      <w:r>
        <w:separator/>
      </w:r>
    </w:p>
  </w:endnote>
  <w:endnote w:id="0" w:type="continuationSeparator">
    <w:p w:rsidRDefault="005330A5" w:rsidP="00F626C3" w:rsidR="00533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0A5" w:rsidP="00F626C3" w:rsidR="005330A5">
      <w:r>
        <w:separator/>
      </w:r>
    </w:p>
  </w:footnote>
  <w:footnote w:id="0" w:type="continuationSeparator">
    <w:p w:rsidRDefault="005330A5" w:rsidP="00F626C3" w:rsidR="005330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8C0" w:rsidP="00F626C3" w:rsidR="00F626C3">
    <w:pPr>
      <w:pStyle w:val="Zaglavlje"/>
      <w:jc w:val="right"/>
    </w:pPr>
    <w:r>
      <w:t>Poslovni broj: 1 St-122/15-8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26C3"/>
    <w:rsid w:val="00270AD5"/>
    <w:rsid w:val="003D32DA"/>
    <w:rsid w:val="004A775B"/>
    <w:rsid w:val="004C153C"/>
    <w:rsid w:val="005330A5"/>
    <w:rsid w:val="008258C0"/>
    <w:rsid w:val="00F461AF"/>
    <w:rsid w:val="00F6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6C3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26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26C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2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26C3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62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26C3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270A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5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15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15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15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15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6C3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26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6C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2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26C3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62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26C3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270A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5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15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153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15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15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DARIO društvo s ograničenom odgovornošću za usluge</izvorni_sadrzaj>
    <derivirana_varijabla naziv="DomainObject.Predmet.ProtustrankaFormated_1">  DOM DARIO društvo s ograničenom odgovornošću za usluge</derivirana_varijabla>
  </DomainObject.Predmet.ProtustrankaFormated>
  <DomainObject.Predmet.ProtustrankaFormatedOIB>
    <izvorni_sadrzaj>  DOM DARIO društvo s ograničenom odgovornošću za usluge, OIB 33837800037</izvorni_sadrzaj>
    <derivirana_varijabla naziv="DomainObject.Predmet.ProtustrankaFormatedOIB_1">  DOM DARIO društvo s ograničenom odgovornošću za usluge, OIB 33837800037</derivirana_varijabla>
  </DomainObject.Predmet.ProtustrankaFormatedOIB>
  <DomainObject.Predmet.ProtustrankaFormatedWithAdress>
    <izvorni_sadrzaj> DOM DARIO društvo s ograničenom odgovornošću za usluge, Sveti Juraj u Trnju 2, 40323 Sveti Juraj U Trnju</izvorni_sadrzaj>
    <derivirana_varijabla naziv="DomainObject.Predmet.ProtustrankaFormatedWithAdress_1"> DOM DARIO društvo s ograničenom odgovornošću za usluge, Sveti Juraj u Trnju 2, 40323 Sveti Juraj U Trnju</derivirana_varijabla>
  </DomainObject.Predmet.ProtustrankaFormatedWithAdress>
  <DomainObject.Predmet.ProtustrankaFormatedWithAdressOIB>
    <izvorni_sadrzaj> DOM DARIO društvo s ograničenom odgovornošću za usluge, OIB 33837800037, Sveti Juraj u Trnju 2, 40323 Sveti Juraj U Trnju</izvorni_sadrzaj>
    <derivirana_varijabla naziv="DomainObject.Predmet.ProtustrankaFormatedWithAdressOIB_1"> DOM DARIO društvo s ograničenom odgovornošću za usluge, OIB 33837800037, Sveti Juraj u Trnju 2, 40323 Sveti Juraj U Trnju</derivirana_varijabla>
  </DomainObject.Predmet.ProtustrankaFormatedWithAdressOIB>
  <DomainObject.Predmet.ProtustrankaWithAdress>
    <izvorni_sadrzaj>DOM DARIO društvo s ograničenom odgovornošću za usluge Sveti Juraj u Trnju 2, 40323 Sveti Juraj U Trnju</izvorni_sadrzaj>
    <derivirana_varijabla naziv="DomainObject.Predmet.ProtustrankaWithAdress_1">DOM DARIO društvo s ograničenom odgovornošću za usluge Sveti Juraj u Trnju 2, 40323 Sveti Juraj U Trnju</derivirana_varijabla>
  </DomainObject.Predmet.ProtustrankaWithAdress>
  <DomainObject.Predmet.ProtustrankaWithAdressOIB>
    <izvorni_sadrzaj>DOM DARIO društvo s ograničenom odgovornošću za usluge, OIB 33837800037, Sveti Juraj u Trnju 2, 40323 Sveti Juraj U Trnju</izvorni_sadrzaj>
    <derivirana_varijabla naziv="DomainObject.Predmet.ProtustrankaWithAdressOIB_1">DOM DARIO društvo s ograničenom odgovornošću za usluge, OIB 33837800037, Sveti Juraj u Trnju 2, 40323 Sveti Juraj U Trnju</derivirana_varijabla>
  </DomainObject.Predmet.ProtustrankaWithAdressOIB>
  <DomainObject.Predmet.ProtustrankaNazivFormated>
    <izvorni_sadrzaj>DOM DARIO društvo s ograničenom odgovornošću za usluge</izvorni_sadrzaj>
    <derivirana_varijabla naziv="DomainObject.Predmet.ProtustrankaNazivFormated_1">DOM DARIO društvo s ograničenom odgovornošću za usluge</derivirana_varijabla>
  </DomainObject.Predmet.ProtustrankaNazivFormated>
  <DomainObject.Predmet.ProtustrankaNazivFormatedOIB>
    <izvorni_sadrzaj>DOM DARIO društvo s ograničenom odgovornošću za usluge, OIB 33837800037</izvorni_sadrzaj>
    <derivirana_varijabla naziv="DomainObject.Predmet.ProtustrankaNazivFormatedOIB_1">DOM DARIO društvo s ograničenom odgovornošću za usluge, OIB 33837800037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DOM DARIO društvo s ograničenom odgovornošću za usluge</item>
    </izvorni_sadrzaj>
    <derivirana_varijabla naziv="DomainObject.Predmet.ProtuStrankaListFormated_1">
      <item>DOM DARIO društvo s ograničenom odgovornošću za usluge</item>
    </derivirana_varijabla>
  </DomainObject.Predmet.ProtuStrankaListFormated>
  <DomainObject.Predmet.ProtuStrankaListFormatedOIB>
    <izvorni_sadrzaj>
      <item>DOM DARIO društvo s ograničenom odgovornošću za usluge, OIB 33837800037</item>
    </izvorni_sadrzaj>
    <derivirana_varijabla naziv="DomainObject.Predmet.ProtuStrankaListFormatedOIB_1">
      <item>DOM DARIO društvo s ograničenom odgovornošću za usluge, OIB 33837800037</item>
    </derivirana_varijabla>
  </DomainObject.Predmet.ProtuStrankaListFormatedOIB>
  <DomainObject.Predmet.ProtuStrankaListFormatedWithAdress>
    <izvorni_sadrzaj>
      <item>DOM DARIO društvo s ograničenom odgovornošću za usluge, Sveti Juraj u Trnju 2, 40323 Sveti Juraj U Trnju</item>
    </izvorni_sadrzaj>
    <derivirana_varijabla naziv="DomainObject.Predmet.ProtuStrankaListFormatedWithAdress_1">
      <item>DOM DARIO društvo s ograničenom odgovornošću za usluge, Sveti Juraj u Trnju 2, 40323 Sveti Juraj U Trnju</item>
    </derivirana_varijabla>
  </DomainObject.Predmet.ProtuStrankaListFormatedWithAdress>
  <DomainObject.Predmet.ProtuStrankaListFormatedWithAdressOIB>
    <izvorni_sadrzaj>
      <item>DOM DARIO društvo s ograničenom odgovornošću za usluge, OIB 33837800037, Sveti Juraj u Trnju 2, 40323 Sveti Juraj U Trnju</item>
    </izvorni_sadrzaj>
    <derivirana_varijabla naziv="DomainObject.Predmet.ProtuStrankaListFormatedWithAdressOIB_1">
      <item>DOM DARIO društvo s ograničenom odgovornošću za usluge, OIB 33837800037, Sveti Juraj u Trnju 2, 40323 Sveti Juraj U Trnju</item>
    </derivirana_varijabla>
  </DomainObject.Predmet.ProtuStrankaListFormatedWithAdressOIB>
  <DomainObject.Predmet.ProtuStrankaListNazivFormated>
    <izvorni_sadrzaj>
      <item>DOM DARIO društvo s ograničenom odgovornošću za usluge</item>
    </izvorni_sadrzaj>
    <derivirana_varijabla naziv="DomainObject.Predmet.ProtuStrankaListNazivFormated_1">
      <item>DOM DARIO društvo s ograničenom odgovornošću za usluge</item>
    </derivirana_varijabla>
  </DomainObject.Predmet.ProtuStrankaListNazivFormated>
  <DomainObject.Predmet.ProtuStrankaListNazivFormatedOIB>
    <izvorni_sadrzaj>
      <item>DOM DARIO društvo s ograničenom odgovornošću za usluge, OIB 33837800037</item>
    </izvorni_sadrzaj>
    <derivirana_varijabla naziv="DomainObject.Predmet.ProtuStrankaListNazivFormatedOIB_1">
      <item>DOM DARIO društvo s ograničenom odgovornošću za usluge, OIB 33837800037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DOM DARIO društvo s ograničenom odgovornošću za usluge</izvorni_sadrzaj>
    <derivirana_varijabla naziv="DomainObject.Predmet.ProtustrankaIDrugi_1">DOM DARIO društvo s ograničenom odgovornošću za usluge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DOM DARIO društvo s ograničenom odgovornošću za usluge, OIB 33837800037, Sveti Juraj u Trnju 2, 40323 Sveti Juraj U Trnju</izvorni_sadrzaj>
    <derivirana_varijabla naziv="DomainObject.Predmet.ProtustrankaIDrugiAdressOIB_1">DOM DARIO društvo s ograničenom odgovornošću za usluge, OIB 33837800037,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DOM DARIO društvo s ograničenom odgovornošću za usluge</item>
      <item>Sudski registar</item>
    </izvorni_sadrzaj>
    <derivirana_varijabla naziv="DomainObject.Predmet.SudioniciListNaziv_1">
      <item>Porezna uprava, Područni ured Sjeverna Hrvatska</item>
      <item>DOM DARIO društvo s ograničenom odgovornošću za usluge</item>
      <item>Sudski registar</item>
    </derivirana_varijabla>
  </DomainObject.Predmet.SudioniciListNaziv>
  <DomainObject.Predmet.SudioniciListAdressOIB>
    <izvorni_sadrzaj>
      <item>Porezna uprava, Područni ured Sjeverna Hrvatska, O. Keršovanija 11,40000 Čakovec</item>
      <item>DOM DARIO društvo s ograničenom odgovornošću za usluge, OIB 33837800037, Sveti Juraj u Trnju 2,40323 Sveti Juraj U Trnju</item>
      <item>Sudski registar</item>
    </izvorni_sadrzaj>
    <derivirana_varijabla naziv="DomainObject.Predmet.SudioniciListAdressOIB_1">
      <item>Porezna uprava, Područni ured Sjeverna Hrvatska, O. Keršovanija 11,40000 Čakovec</item>
      <item>DOM DARIO društvo s ograničenom odgovornošću za usluge, OIB 33837800037, Sveti Juraj u Trnju 2,40323 Sveti Juraj U Trnju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33837800037</item>
      <item>, OIB null</item>
    </izvorni_sadrzaj>
    <derivirana_varijabla naziv="DomainObject.Predmet.SudioniciListNazivOIB_1">
      <item>, OIB null</item>
      <item>, OIB 33837800037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2708</properties:Characters>
  <properties:Lines>79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2016-01-18T08:28:00Z</dcterms:created>
  <dc:creator>Tea Meister</dc:creator>
  <cp:lastModifiedBy>Tea Meister</cp:lastModifiedBy>
  <cp:lastPrinted>2016-01-18T09:13:00Z</cp:lastPrinted>
  <dcterms:modified xmlns:xsi="http://www.w3.org/2001/XMLSchema-instance" xsi:type="dcterms:W3CDTF">2016-01-19T13:49:00Z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