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66bf87b" w14:paraId="66bf87b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A57AD8">
        <w:t>775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A57AD8" w:rsidRPr="00A57AD8">
        <w:rPr>
          <w:lang w:val="hr-HR"/>
        </w:rPr>
        <w:t>Lava Foods Group d.o.o.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A57AD8" w:rsidRPr="00A57AD8">
        <w:rPr>
          <w:lang w:val="hr-HR"/>
        </w:rPr>
        <w:t>Obala Fabrika 31</w:t>
      </w:r>
      <w:r w:rsidR="00A57AD8">
        <w:rPr>
          <w:lang w:val="hr-HR"/>
        </w:rPr>
        <w:t xml:space="preserve">, Hvar, OIB: </w:t>
      </w:r>
      <w:r w:rsidR="00A57AD8" w:rsidRPr="00A57AD8">
        <w:rPr>
          <w:lang w:val="hr-HR"/>
        </w:rPr>
        <w:t>05458370460</w:t>
      </w:r>
      <w:r w:rsidR="00A57AD8">
        <w:rPr>
          <w:lang w:val="hr-HR"/>
        </w:rPr>
        <w:t>, 11</w:t>
      </w:r>
      <w:r w:rsidR="00A73070">
        <w:rPr>
          <w:lang w:val="hr-HR"/>
        </w:rPr>
        <w:t>. listopada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57AD8" w:rsidRPr="00A57AD8">
        <w:rPr>
          <w:lang w:val="hr-HR"/>
        </w:rPr>
        <w:t>Lava Foods Group d.o.o.</w:t>
      </w:r>
      <w:r w:rsidR="00A57AD8">
        <w:rPr>
          <w:lang w:val="hr-HR"/>
        </w:rPr>
        <w:t xml:space="preserve">, </w:t>
      </w:r>
      <w:r w:rsidR="00A57AD8" w:rsidRPr="00A57AD8">
        <w:rPr>
          <w:lang w:val="hr-HR"/>
        </w:rPr>
        <w:t>Obala Fabrika 31</w:t>
      </w:r>
      <w:r w:rsidR="00A57AD8">
        <w:rPr>
          <w:lang w:val="hr-HR"/>
        </w:rPr>
        <w:t xml:space="preserve">, Hvar, OIB: </w:t>
      </w:r>
      <w:r w:rsidR="00A57AD8" w:rsidRPr="00A57AD8">
        <w:rPr>
          <w:lang w:val="hr-HR"/>
        </w:rPr>
        <w:t>05458370460</w:t>
      </w:r>
      <w:r w:rsidR="00A73070">
        <w:rPr>
          <w:lang w:val="hr-HR"/>
        </w:rPr>
        <w:t xml:space="preserve"> </w:t>
      </w:r>
      <w:r w:rsidR="00C656BE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A57AD8">
        <w:rPr>
          <w:lang w:val="hr-HR"/>
        </w:rPr>
        <w:t>2</w:t>
      </w:r>
      <w:r w:rsidR="00A73070">
        <w:rPr>
          <w:lang w:val="hr-HR"/>
        </w:rPr>
        <w:t xml:space="preserve">. </w:t>
      </w:r>
      <w:r w:rsidR="00A57AD8">
        <w:rPr>
          <w:lang w:val="hr-HR"/>
        </w:rPr>
        <w:t>listopada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57AD8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57AD8">
        <w:rPr>
          <w:lang w:val="hr-HR"/>
        </w:rPr>
        <w:t>36.694,10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A73070">
        <w:t>,</w:t>
      </w:r>
      <w:r w:rsidR="00C656BE">
        <w:t xml:space="preserve"> </w:t>
      </w:r>
      <w:r w:rsidR="00A57AD8">
        <w:t>11</w:t>
      </w:r>
      <w:r w:rsidR="00A73070">
        <w:t>.</w:t>
      </w:r>
      <w:proofErr w:type="gramEnd"/>
      <w:r w:rsidR="00A73070">
        <w:t xml:space="preserve"> </w:t>
      </w:r>
      <w:proofErr w:type="spellStart"/>
      <w:proofErr w:type="gramStart"/>
      <w:r w:rsidR="00A73070">
        <w:t>listopada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404E4" w:rsidR="00473132">
    <w:pPr>
      <w:pStyle w:val="Zaglavlje"/>
      <w:jc w:val="center"/>
    </w:pPr>
  </w:p>
  <w:p w:rsidRDefault="003404E4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91D1D"/>
    <w:rsid w:val="002E6A34"/>
    <w:rsid w:val="003404E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57AD8"/>
    <w:rsid w:val="00A73070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40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4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4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4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4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40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4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4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4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4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Foods Group, društvo s ograničenom odgovornošću za ugostiteljstvo i trgovinu</izvorni_sadrzaj>
    <derivirana_varijabla naziv="DomainObject.Predmet.ProtustrankaFormated_1">  Lava Foods Group, društvo s ograničenom odgovornošću za ugostiteljstvo i trgovinu</derivirana_varijabla>
  </DomainObject.Predmet.ProtustrankaFormated>
  <DomainObject.Predmet.ProtustrankaFormatedOIB>
    <izvorni_sadrzaj>  Lava Foods Group, društvo s ograničenom odgovornošću za ugostiteljstvo i trgovinu, OIB 05458370460</izvorni_sadrzaj>
    <derivirana_varijabla naziv="DomainObject.Predmet.ProtustrankaFormatedOIB_1">  Lava Foods Group, društvo s ograničenom odgovornošću za ugostiteljstvo i trgovinu, OIB 05458370460</derivirana_varijabla>
  </DomainObject.Predmet.ProtustrankaFormatedOIB>
  <DomainObject.Predmet.ProtustrankaFormatedWithAdress>
    <izvorni_sadrzaj> Lava Foods Group, društvo s ograničenom odgovornošću za ugostiteljstvo i trgovinu, Obala Fabrika 31, 21450 Hvar</izvorni_sadrzaj>
    <derivirana_varijabla naziv="DomainObject.Predmet.ProtustrankaFormatedWithAdress_1"> Lava Foods Group, društvo s ograničenom odgovornošću za ugostiteljstvo i trgovinu, Obala Fabrika 31, 21450 Hvar</derivirana_varijabla>
  </DomainObject.Predmet.ProtustrankaFormatedWithAdress>
  <DomainObject.Predmet.ProtustrankaFormatedWithAdressOIB>
    <izvorni_sadrzaj> Lava Foods Group, društvo s ograničenom odgovornošću za ugostiteljstvo i trgovinu, OIB 05458370460, Obala Fabrika 31, 21450 Hvar</izvorni_sadrzaj>
    <derivirana_varijabla naziv="DomainObject.Predmet.ProtustrankaFormatedWithAdressOIB_1"> Lava Foods Group, društvo s ograničenom odgovornošću za ugostiteljstvo i trgovinu, OIB 05458370460, Obala Fabrika 31, 21450 Hvar</derivirana_varijabla>
  </DomainObject.Predmet.ProtustrankaFormatedWithAdressOIB>
  <DomainObject.Predmet.ProtustrankaWithAdress>
    <izvorni_sadrzaj>Lava Foods Group, društvo s ograničenom odgovornošću za ugostiteljstvo i trgovinu Obala Fabrika 31, 21450 Hvar</izvorni_sadrzaj>
    <derivirana_varijabla naziv="DomainObject.Predmet.ProtustrankaWithAdress_1">Lava Foods Group, društvo s ograničenom odgovornošću za ugostiteljstvo i trgovinu Obala Fabrika 31, 21450 Hvar</derivirana_varijabla>
  </DomainObject.Predmet.ProtustrankaWithAdress>
  <DomainObject.Predmet.ProtustrankaWithAdressOIB>
    <izvorni_sadrzaj>Lava Foods Group, društvo s ograničenom odgovornošću za ugostiteljstvo i trgovinu, OIB 05458370460, Obala Fabrika 31, 21450 Hvar</izvorni_sadrzaj>
    <derivirana_varijabla naziv="DomainObject.Predmet.ProtustrankaWithAdressOIB_1">Lava Foods Group, društvo s ograničenom odgovornošću za ugostiteljstvo i trgovinu, OIB 05458370460, Obala Fabrika 31, 21450 Hvar</derivirana_varijabla>
  </DomainObject.Predmet.ProtustrankaWithAdressOIB>
  <DomainObject.Predmet.ProtustrankaNazivFormated>
    <izvorni_sadrzaj>Lava Foods Group, društvo s ograničenom odgovornošću za ugostiteljstvo i trgovinu</izvorni_sadrzaj>
    <derivirana_varijabla naziv="DomainObject.Predmet.ProtustrankaNazivFormated_1">Lava Foods Group, društvo s ograničenom odgovornošću za ugostiteljstvo i trgovinu</derivirana_varijabla>
  </DomainObject.Predmet.ProtustrankaNazivFormated>
  <DomainObject.Predmet.ProtustrankaNazivFormatedOIB>
    <izvorni_sadrzaj>Lava Foods Group, društvo s ograničenom odgovornošću za ugostiteljstvo i trgovinu, OIB 05458370460</izvorni_sadrzaj>
    <derivirana_varijabla naziv="DomainObject.Predmet.ProtustrankaNazivFormatedOIB_1">Lava Foods Group, društvo s ograničenom odgovornošću za ugostiteljstvo i trgovinu, OIB 05458370460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36694.10</izvorni_sadrzaj>
    <derivirana_varijabla naziv="DomainObject.Predmet.TrenutnaVrijednost_1">36694.10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 Foods Group, društvo s ograničenom odgovornošću za ugostiteljstvo i trgovinu</item>
    </izvorni_sadrzaj>
    <derivirana_varijabla naziv="DomainObject.Predmet.ProtuStrankaListFormated_1">
      <item>Lava Foods Group, društvo s ograničenom odgovornošću za ugostiteljstvo i trgovinu</item>
    </derivirana_varijabla>
  </DomainObject.Predmet.ProtuStrankaListFormated>
  <DomainObject.Predmet.ProtuStrankaListFormatedOIB>
    <izvorni_sadrzaj>
      <item>Lava Foods Group, društvo s ograničenom odgovornošću za ugostiteljstvo i trgovinu, OIB 05458370460</item>
    </izvorni_sadrzaj>
    <derivirana_varijabla naziv="DomainObject.Predmet.ProtuStrankaListFormatedOIB_1">
      <item>Lava Foods Group, društvo s ograničenom odgovornošću za ugostiteljstvo i trgovinu, OIB 05458370460</item>
    </derivirana_varijabla>
  </DomainObject.Predmet.ProtuStrankaListFormatedOIB>
  <DomainObject.Predmet.ProtuStrankaListFormatedWithAdress>
    <izvorni_sadrzaj>
      <item>Lava Foods Group, društvo s ograničenom odgovornošću za ugostiteljstvo i trgovinu, Obala Fabrika 31, 21450 Hvar</item>
    </izvorni_sadrzaj>
    <derivirana_varijabla naziv="DomainObject.Predmet.ProtuStrankaListFormatedWithAdress_1">
      <item>Lava Foods Group, društvo s ograničenom odgovornošću za ugostiteljstvo i trgovinu, Obala Fabrika 31, 21450 Hvar</item>
    </derivirana_varijabla>
  </DomainObject.Predmet.ProtuStrankaListFormatedWithAdress>
  <DomainObject.Predmet.ProtuStrankaListFormatedWithAdressOIB>
    <izvorni_sadrzaj>
      <item>Lava Foods Group, društvo s ograničenom odgovornošću za ugostiteljstvo i trgovinu, OIB 05458370460, Obala Fabrika 31, 21450 Hvar</item>
    </izvorni_sadrzaj>
    <derivirana_varijabla naziv="DomainObject.Predmet.ProtuStrankaListFormatedWithAdressOIB_1">
      <item>Lava Foods Group, društvo s ograničenom odgovornošću za ugostiteljstvo i trgovinu, OIB 05458370460, Obala Fabrika 31, 21450 Hvar</item>
    </derivirana_varijabla>
  </DomainObject.Predmet.ProtuStrankaListFormatedWithAdressOIB>
  <DomainObject.Predmet.ProtuStrankaListNazivFormated>
    <izvorni_sadrzaj>
      <item>Lava Foods Group, društvo s ograničenom odgovornošću za ugostiteljstvo i trgovinu</item>
    </izvorni_sadrzaj>
    <derivirana_varijabla naziv="DomainObject.Predmet.ProtuStrankaListNazivFormated_1">
      <item>Lava Foods Group, društvo s ograničenom odgovornošću za ugostiteljstvo i trgovinu</item>
    </derivirana_varijabla>
  </DomainObject.Predmet.ProtuStrankaListNazivFormated>
  <DomainObject.Predmet.ProtuStrankaListNazivFormatedOIB>
    <izvorni_sadrzaj>
      <item>Lava Foods Group, društvo s ograničenom odgovornošću za ugostiteljstvo i trgovinu, OIB 05458370460</item>
    </izvorni_sadrzaj>
    <derivirana_varijabla naziv="DomainObject.Predmet.ProtuStrankaListNazivFormatedOIB_1">
      <item>Lava Foods Group, društvo s ograničenom odgovornošću za ugostiteljstvo i trgovinu, OIB 05458370460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 Foods Group, društvo s ograničenom odgovornošću za ugostiteljstvo i trgovinu</izvorni_sadrzaj>
    <derivirana_varijabla naziv="DomainObject.Predmet.ProtustrankaIDrugi_1">Lava Foods Group,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 Foods Group, društvo s ograničenom odgovornošću za ugostiteljstvo i trgovinu, OIB 05458370460, Obala Fabrika 31, 21450 Hvar</izvorni_sadrzaj>
    <derivirana_varijabla naziv="DomainObject.Predmet.ProtustrankaIDrugiAdressOIB_1">Lava Foods Group, društvo s ograničenom odgovornošću za ugostiteljstvo i trgovinu, OIB 05458370460, Obala Fabrika 31,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 Foods Group, društvo s ograničenom odgovornošću za ugostiteljstvo i trgovinu</item>
      <item>FINANCIJSKA AGENCIJA, RC SPLIT</item>
    </izvorni_sadrzaj>
    <derivirana_varijabla naziv="DomainObject.Predmet.SudioniciListNaziv_1">
      <item>Lava Foods Group,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Lava Foods Group, društvo s ograničenom odgovornošću za ugostiteljstvo i trgovinu, OIB 05458370460, Obala Fabrika 31,21450 Hvar</item>
      <item>FINANCIJSKA AGENCIJA, RC SPLIT, OIB 85821130368, Mažuranićevo šetalište 24 b,21000 Split</item>
    </izvorni_sadrzaj>
    <derivirana_varijabla naziv="DomainObject.Predmet.SudioniciListAdressOIB_1">
      <item>Lava Foods Group, društvo s ograničenom odgovornošću za ugostiteljstvo i trgovinu, OIB 05458370460, Obala Fabrika 31,21450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05458370460</item>
      <item>, OIB 85821130368</item>
    </izvorni_sadrzaj>
    <derivirana_varijabla naziv="DomainObject.Predmet.SudioniciListNazivOIB_1">
      <item>, OIB 05458370460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08A1A-3D5B-404F-BF99-F79E3F51C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1749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2018-10-11T06:13:00Z</cp:lastPrinted>
  <dcterms:modified xmlns:xsi="http://www.w3.org/2001/XMLSchema-instance" xsi:type="dcterms:W3CDTF">2018-10-11T07:00:00Z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