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52ddd" w14:paraId="d252ddd" w:rsidRDefault="00814908" w:rsidP="00814908" w:rsidR="00814908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</w:t>
      </w:r>
      <w:r>
        <w:rPr>
          <w:noProof/>
        </w:rPr>
        <w:drawing>
          <wp:inline distR="0" distL="0" distB="0" distT="0">
            <wp:extent cy="723900" cx="552450"/>
            <wp:effectExtent b="0" r="0" t="0" l="0"/>
            <wp:docPr descr="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814908" w:rsidP="00814908" w:rsidR="00814908">
      <w:pPr>
        <w:jc w:val="both"/>
      </w:pPr>
      <w:r>
        <w:t xml:space="preserve">       REPUBLIKA HRVATSKA</w:t>
      </w:r>
    </w:p>
    <w:p w:rsidRDefault="00814908" w:rsidP="00814908" w:rsidR="00814908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14908" w:rsidP="00814908" w:rsidR="00814908">
      <w:pPr>
        <w:jc w:val="both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814908" w:rsidP="00814908" w:rsidR="00814908"/>
    <w:p w:rsidRDefault="00814908" w:rsidP="00814908" w:rsidR="00814908"/>
    <w:p w:rsidRDefault="00814908" w:rsidP="00814908" w:rsidR="00814908"/>
    <w:p w:rsidRDefault="00814908" w:rsidP="00814908" w:rsidR="00814908" w:rsidRPr="0008252C"/>
    <w:p w:rsidRDefault="00814908" w:rsidP="00814908" w:rsidR="00E0354B">
      <w:pPr>
        <w:ind w:firstLine="708"/>
        <w:jc w:val="both"/>
      </w:pPr>
      <w:r w:rsidRPr="0008252C">
        <w:t>TRGOVAČKI SUD U VARAŽDINU, po sucu toga suda Kseniji Flack-Makitan, u stečajnom predmetu</w:t>
      </w:r>
      <w:r>
        <w:t xml:space="preserve"> koji se vodi</w:t>
      </w:r>
      <w:r w:rsidRPr="0008252C">
        <w:t xml:space="preserve"> nad</w:t>
      </w:r>
      <w:r w:rsidRPr="00051F57">
        <w:t xml:space="preserve"> </w:t>
      </w:r>
      <w:r>
        <w:t xml:space="preserve">imovinom dužnika pojedinca Nenada Pikl, vlasnika obrta DIMINOX proizvodnja dimnjaka u stečaju iz Čakovca, Gajeva 27, OIB: 15732746978, 23. kolovoza 2017. donosi </w:t>
      </w:r>
      <w:r w:rsidR="00E0354B">
        <w:t>sljedeći</w:t>
      </w:r>
    </w:p>
    <w:p w:rsidRDefault="00814908" w:rsidP="00814908" w:rsidR="00814908">
      <w:pPr>
        <w:ind w:firstLine="708"/>
        <w:jc w:val="both"/>
      </w:pPr>
    </w:p>
    <w:p w:rsidRDefault="00E0354B" w:rsidP="00994FD5" w:rsidR="00E0354B">
      <w:pPr>
        <w:jc w:val="both"/>
      </w:pPr>
    </w:p>
    <w:p w:rsidRDefault="00E0354B" w:rsidP="00E0354B" w:rsidR="00E0354B">
      <w:pPr>
        <w:ind w:firstLine="708"/>
        <w:jc w:val="center"/>
      </w:pPr>
      <w:r>
        <w:t>Z A K L J U Č A K</w:t>
      </w:r>
    </w:p>
    <w:p w:rsidRDefault="00E0354B" w:rsidP="00E0354B" w:rsidR="00E0354B" w:rsidRPr="005B47A8">
      <w:pPr>
        <w:jc w:val="both"/>
      </w:pPr>
    </w:p>
    <w:p w:rsidRDefault="005B47A8" w:rsidP="00972225" w:rsidR="005B47A8">
      <w:pPr>
        <w:ind w:firstLine="708"/>
        <w:jc w:val="both"/>
      </w:pPr>
    </w:p>
    <w:p w:rsidRDefault="00E0354B" w:rsidP="00E0354B" w:rsidR="00E0354B">
      <w:pPr>
        <w:jc w:val="both"/>
      </w:pPr>
      <w:r>
        <w:t>I.</w:t>
      </w:r>
      <w:r>
        <w:tab/>
      </w:r>
      <w:r w:rsidR="00814908" w:rsidRPr="00814908">
        <w:rPr>
          <w:b/>
        </w:rPr>
        <w:t>Odgađa se</w:t>
      </w:r>
      <w:r w:rsidR="00814908">
        <w:t xml:space="preserve"> ročište za javnu dražbu zakazano za </w:t>
      </w:r>
      <w:r w:rsidR="00814908" w:rsidRPr="00814908">
        <w:rPr>
          <w:b/>
        </w:rPr>
        <w:t>13. rujna 2017. u 08,00 sati</w:t>
      </w:r>
      <w:r w:rsidR="00814908">
        <w:t xml:space="preserve"> kod ovoga suda, za </w:t>
      </w:r>
      <w:r>
        <w:t>prodaju nekretnina  dužnika pojedinca Nenada Pikl, vlasnika obrta DIMINOX proizvodnja dimnjaka iz Čakovca, Gajeva 27, OIB 15732746978, u stečajnom postupku primjenom pravila o ovrsi na nekretnini i to:</w:t>
      </w:r>
    </w:p>
    <w:p w:rsidRDefault="00E0354B" w:rsidP="00E0354B" w:rsidR="00E0354B" w:rsidRPr="00965CD7">
      <w:pPr>
        <w:jc w:val="both"/>
      </w:pPr>
      <w:r>
        <w:t>-čkbr. 92, broj D.L. 3, selo sa 2041 m</w:t>
      </w:r>
      <w:r>
        <w:rPr>
          <w:vertAlign w:val="superscript"/>
        </w:rPr>
        <w:t>2</w:t>
      </w:r>
      <w:r>
        <w:t>, dvorište sa 999 m</w:t>
      </w:r>
      <w:r>
        <w:rPr>
          <w:vertAlign w:val="superscript"/>
        </w:rPr>
        <w:t>2</w:t>
      </w:r>
      <w:r>
        <w:t>, voćnjak sa 683 m</w:t>
      </w:r>
      <w:r>
        <w:rPr>
          <w:vertAlign w:val="superscript"/>
        </w:rPr>
        <w:t>2</w:t>
      </w:r>
      <w:r>
        <w:t>, kuća, selo sa 275 m</w:t>
      </w:r>
      <w:r>
        <w:rPr>
          <w:vertAlign w:val="superscript"/>
        </w:rPr>
        <w:t>2</w:t>
      </w:r>
      <w:r>
        <w:t>, garaža, selo sa 70 m</w:t>
      </w:r>
      <w:r>
        <w:rPr>
          <w:vertAlign w:val="superscript"/>
        </w:rPr>
        <w:t>2</w:t>
      </w:r>
      <w:r>
        <w:t>, pomoćna zgrada, selo sa 14 m</w:t>
      </w:r>
      <w:r>
        <w:rPr>
          <w:vertAlign w:val="superscript"/>
        </w:rPr>
        <w:t>2</w:t>
      </w:r>
      <w:r>
        <w:t xml:space="preserve">, u vlasništvu Nenada Pikl iz Čakovca, Ljudevita gaja 27, u ½ dijela, upisano u z.k. ul. 40, k.o. Gornji Pustakovec  kod Općinskog suda u Čakovcu. Ova nekretnina nije slobodna od osoba i stvari. Na ovoj su nekretnini upisana založna prava u korist: Privredne banke Zagreb d.d. Zagreb i Republika Hrvatska. Početna cijena po kojoj će se prodavati suvlasnički dio ove nekretnine iznosi </w:t>
      </w:r>
      <w:r w:rsidR="00965CD7" w:rsidRPr="00965CD7">
        <w:t>170</w:t>
      </w:r>
      <w:r w:rsidR="00683200" w:rsidRPr="00965CD7">
        <w:t>.000</w:t>
      </w:r>
      <w:r w:rsidR="00055711" w:rsidRPr="00965CD7">
        <w:t>,00</w:t>
      </w:r>
      <w:r w:rsidRPr="00965CD7">
        <w:t xml:space="preserve"> kn; 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  <w:rPr>
          <w:b/>
        </w:rPr>
      </w:pPr>
      <w:r>
        <w:t>II.</w:t>
      </w:r>
      <w:r>
        <w:tab/>
        <w:t xml:space="preserve">Ročište za prodaju nekretnine održati će se na Trgovačkom sudu u Varaždinu, soba broj 232/II, </w:t>
      </w:r>
      <w:r w:rsidR="00814908">
        <w:rPr>
          <w:b/>
        </w:rPr>
        <w:t>12. listopada</w:t>
      </w:r>
      <w:r w:rsidR="00965CD7">
        <w:t xml:space="preserve"> </w:t>
      </w:r>
      <w:r w:rsidR="00896B90">
        <w:rPr>
          <w:b/>
        </w:rPr>
        <w:t>2017</w:t>
      </w:r>
      <w:r w:rsidR="00887719">
        <w:rPr>
          <w:b/>
        </w:rPr>
        <w:t xml:space="preserve">. u </w:t>
      </w:r>
      <w:r w:rsidR="00814908">
        <w:rPr>
          <w:b/>
        </w:rPr>
        <w:t>12</w:t>
      </w:r>
      <w:r w:rsidR="00965CD7">
        <w:rPr>
          <w:b/>
        </w:rPr>
        <w:t>,00</w:t>
      </w:r>
      <w:r>
        <w:rPr>
          <w:b/>
        </w:rPr>
        <w:t xml:space="preserve"> sati.</w:t>
      </w:r>
    </w:p>
    <w:p w:rsidRDefault="00E0354B" w:rsidP="00E0354B" w:rsidR="00E0354B">
      <w:pPr>
        <w:jc w:val="both"/>
        <w:rPr>
          <w:b/>
        </w:rPr>
      </w:pPr>
    </w:p>
    <w:p w:rsidRDefault="00E0354B" w:rsidP="00E0354B" w:rsidR="00E0354B">
      <w:pPr>
        <w:jc w:val="both"/>
      </w:pPr>
      <w:r>
        <w:t>III.</w:t>
      </w:r>
      <w:r>
        <w:tab/>
        <w:t>Pravo sudjelovanja na dražbi imaju oni kupci koji su tri dana prije održavanja javne dražbe uplatili osiguranje  u visini 10% vrijednosti nekretnine na račun Trgovačkog suda u Varaždinu  koji se vodi kod Hrvatske poštanske banke d.d. Zagreb, IBAN: HR40 2390 0011 3000 0275 4, model: 02, uz naznaku "jamčevina" i broja predmeta St-291/14, te razlučni vjerovnici bez polaganja osiguranja.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IV.</w:t>
      </w:r>
      <w:r>
        <w:tab/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V.</w:t>
      </w:r>
      <w:r>
        <w:tab/>
        <w:t>Nekretnina se prodaje po načelu „viđeno-kupljeno“, te se time isključuju svi prigovori glede nedostataka kupljene nekretnine. Obavijesti vezane uz prodaju predmetne nekretnine mogu se dobiti od stečajnog upravitelja Ivo Žiža iz Ludbrega.</w:t>
      </w:r>
    </w:p>
    <w:p w:rsidRDefault="00E0354B" w:rsidP="00E0354B" w:rsidR="00E0354B">
      <w:pPr>
        <w:jc w:val="both"/>
      </w:pPr>
      <w:r>
        <w:lastRenderedPageBreak/>
        <w:t>Sve porezne obveze, te ostale troškove vezane uz kupnju i prijenos vlasništva ove nekretnine snosi kupac.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VI. 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965CD7" w:rsidP="00E0354B" w:rsidR="00965CD7">
      <w:pPr>
        <w:jc w:val="both"/>
      </w:pPr>
    </w:p>
    <w:p w:rsidRDefault="00994FD5" w:rsidP="00E0354B" w:rsidR="00994FD5">
      <w:pPr>
        <w:jc w:val="both"/>
      </w:pPr>
    </w:p>
    <w:p w:rsidRDefault="00814908" w:rsidP="00814908" w:rsidR="00814908">
      <w:pPr>
        <w:jc w:val="center"/>
      </w:pPr>
      <w:r>
        <w:t>U Varaždinu, 23. kolovoza 2017.</w:t>
      </w:r>
    </w:p>
    <w:p w:rsidRDefault="00814908" w:rsidP="00814908" w:rsidR="00814908">
      <w:pPr>
        <w:jc w:val="center"/>
      </w:pPr>
    </w:p>
    <w:p w:rsidRDefault="00814908" w:rsidP="00814908" w:rsidR="0081490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222CE">
        <w:t>SUDAC</w:t>
      </w:r>
    </w:p>
    <w:p w:rsidRDefault="00814908" w:rsidP="00814908" w:rsidR="00814908">
      <w:pPr>
        <w:jc w:val="both"/>
      </w:pPr>
    </w:p>
    <w:p w:rsidRDefault="00814908" w:rsidP="00814908" w:rsidR="00814908" w:rsidRPr="00C222CE">
      <w:pPr>
        <w:jc w:val="both"/>
      </w:pPr>
    </w:p>
    <w:p w:rsidRDefault="00814908" w:rsidP="00814908" w:rsidR="00814908">
      <w:pPr>
        <w:ind w:firstLine="708" w:left="4956"/>
        <w:jc w:val="both"/>
      </w:pPr>
      <w:r w:rsidRPr="00C222CE">
        <w:t>Ksenija Flack-Makitan, v.r.</w:t>
      </w:r>
    </w:p>
    <w:p w:rsidRDefault="00814908" w:rsidP="00814908" w:rsidR="00814908" w:rsidRPr="00C222CE">
      <w:pPr>
        <w:ind w:firstLine="708" w:left="4956"/>
        <w:jc w:val="both"/>
      </w:pPr>
    </w:p>
    <w:p w:rsidRDefault="00814908" w:rsidP="00814908" w:rsidR="00814908" w:rsidRPr="00C222CE">
      <w:pPr>
        <w:ind w:left="4956"/>
        <w:jc w:val="both"/>
      </w:pPr>
    </w:p>
    <w:p w:rsidRDefault="00814908" w:rsidP="00814908" w:rsidR="00814908"/>
    <w:p w:rsidRDefault="00814908" w:rsidP="00814908" w:rsidR="00814908"/>
    <w:p w:rsidRDefault="00814908" w:rsidP="00814908" w:rsidR="00814908"/>
    <w:p w:rsidRDefault="00814908" w:rsidP="00814908" w:rsidR="00814908"/>
    <w:p w:rsidRDefault="00814908" w:rsidP="00814908" w:rsidR="00814908" w:rsidRPr="008E7A47">
      <w:pPr>
        <w:jc w:val="both"/>
      </w:pPr>
      <w:r w:rsidRPr="008E7A47">
        <w:t>Pouka o pravnom lijeku:</w:t>
      </w:r>
    </w:p>
    <w:p w:rsidRDefault="00814908" w:rsidP="00814908" w:rsidR="00814908">
      <w:pPr>
        <w:jc w:val="both"/>
      </w:pPr>
      <w:r w:rsidRPr="008E7A47">
        <w:t>Protiv ovog zaključka nije dopušten pravni lijek (čl.</w:t>
      </w:r>
      <w:r>
        <w:t xml:space="preserve"> </w:t>
      </w:r>
      <w:r w:rsidRPr="008E7A47">
        <w:t>10.</w:t>
      </w:r>
      <w:r>
        <w:t xml:space="preserve"> </w:t>
      </w:r>
      <w:r w:rsidRPr="008E7A47">
        <w:t>st.</w:t>
      </w:r>
      <w:r>
        <w:t xml:space="preserve"> </w:t>
      </w:r>
      <w:r w:rsidRPr="008E7A47">
        <w:t>2. Stečajnog zakona).</w:t>
      </w:r>
    </w:p>
    <w:p w:rsidRDefault="00814908" w:rsidP="00814908" w:rsidR="00814908">
      <w:pPr>
        <w:jc w:val="both"/>
      </w:pPr>
    </w:p>
    <w:p w:rsidRDefault="00814908" w:rsidP="00814908" w:rsidR="00814908">
      <w:pPr>
        <w:jc w:val="both"/>
      </w:pPr>
    </w:p>
    <w:p w:rsidRDefault="00814908" w:rsidP="00814908" w:rsidR="00814908">
      <w:pPr>
        <w:jc w:val="both"/>
      </w:pPr>
      <w:r w:rsidRPr="003D55D7">
        <w:t>DNA:</w:t>
      </w:r>
    </w:p>
    <w:p w:rsidRDefault="00814908" w:rsidP="00814908" w:rsidR="00814908" w:rsidRPr="003D55D7">
      <w:pPr>
        <w:jc w:val="both"/>
      </w:pPr>
    </w:p>
    <w:p w:rsidRDefault="00814908" w:rsidP="00814908" w:rsidR="00814908" w:rsidRPr="00807C73">
      <w:pPr>
        <w:numPr>
          <w:ilvl w:val="0"/>
          <w:numId w:val="27"/>
        </w:numPr>
        <w:jc w:val="both"/>
      </w:pPr>
      <w:r>
        <w:t>E-Oglasna ploča suda</w:t>
      </w:r>
    </w:p>
    <w:p w:rsidRDefault="00814908" w:rsidP="00814908" w:rsidR="00814908">
      <w:pPr>
        <w:jc w:val="both"/>
      </w:pPr>
    </w:p>
    <w:p w:rsidRDefault="00814908" w:rsidP="00814908" w:rsidR="00814908" w:rsidRPr="0008252C"/>
    <w:p w:rsidRDefault="00994FD5" w:rsidP="00972225" w:rsidR="00994FD5" w:rsidRPr="00333A1E">
      <w:pPr>
        <w:ind w:firstLine="708"/>
      </w:pPr>
    </w:p>
    <w:sectPr w:rsidSect="00814908" w:rsidR="00994FD5" w:rsidRPr="00333A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C75" w:rsidR="003F1C75">
      <w:r>
        <w:separator/>
      </w:r>
    </w:p>
  </w:endnote>
  <w:endnote w:id="0" w:type="continuationSeparator">
    <w:p w:rsidRDefault="003F1C75" w:rsidR="003F1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C75" w:rsidR="003F1C75">
      <w:r>
        <w:separator/>
      </w:r>
    </w:p>
  </w:footnote>
  <w:footnote w:id="0" w:type="continuationSeparator">
    <w:p w:rsidRDefault="003F1C75" w:rsidR="003F1C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71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0972" w:rsidR="00814908">
    <w:pPr>
      <w:pStyle w:val="Zaglavlje"/>
    </w:pPr>
    <w:r>
      <w:tab/>
    </w:r>
    <w:r>
      <w:tab/>
    </w:r>
  </w:p>
  <w:p w:rsidRDefault="00814908" w:rsidR="00994FD5">
    <w:pPr>
      <w:pStyle w:val="Zaglavlje"/>
    </w:pPr>
    <w:r>
      <w:tab/>
    </w:r>
    <w:r>
      <w:tab/>
    </w:r>
    <w:r w:rsidR="001B5968">
      <w:t>Poslovni b</w:t>
    </w:r>
    <w:r w:rsidR="006C0972">
      <w:t>roj: 5 St-291/14-</w:t>
    </w:r>
    <w:r>
      <w:t>100</w:t>
    </w:r>
  </w:p>
  <w:p w:rsidRDefault="00994FD5" w:rsidR="00994FD5">
    <w:pPr>
      <w:pStyle w:val="Zaglavlje"/>
    </w:pPr>
  </w:p>
  <w:p w:rsidRDefault="00994FD5" w:rsidR="00994FD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420480"/>
      <w:docPartObj>
        <w:docPartGallery w:val="Page Numbers (Top of Page)"/>
        <w:docPartUnique/>
      </w:docPartObj>
    </w:sdtPr>
    <w:sdtEndPr/>
    <w:sdtContent>
      <w:p w:rsidRDefault="00814908" w:rsidR="00814908">
        <w:pPr>
          <w:pStyle w:val="Zaglavlje"/>
          <w:jc w:val="center"/>
        </w:pPr>
      </w:p>
      <w:p w:rsidRDefault="00814908" w:rsidR="00814908">
        <w:pPr>
          <w:pStyle w:val="Zaglavlje"/>
          <w:jc w:val="center"/>
        </w:pPr>
        <w:r>
          <w:tab/>
        </w:r>
        <w:r>
          <w:tab/>
          <w:t>Poslovni broj: 5 St-291/14-100</w:t>
        </w:r>
      </w:p>
    </w:sdtContent>
  </w:sdt>
  <w:p w:rsidRDefault="00814908" w:rsidR="0081490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436BD"/>
    <w:multiLevelType w:val="hybridMultilevel"/>
    <w:tmpl w:val="81DC72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1D73AC"/>
    <w:multiLevelType w:val="hybridMultilevel"/>
    <w:tmpl w:val="9B82703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0BA14A26"/>
    <w:multiLevelType w:val="hybridMultilevel"/>
    <w:tmpl w:val="AF862080"/>
    <w:lvl w:tplc="1CA076E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653129D"/>
    <w:multiLevelType w:val="hybridMultilevel"/>
    <w:tmpl w:val="FC281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75082F"/>
    <w:multiLevelType w:val="hybridMultilevel"/>
    <w:tmpl w:val="6688EA58"/>
    <w:lvl w:tplc="883E1CA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F512438"/>
    <w:multiLevelType w:val="hybridMultilevel"/>
    <w:tmpl w:val="66AC5118"/>
    <w:lvl w:tplc="6212C09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60975E71"/>
    <w:multiLevelType w:val="hybridMultilevel"/>
    <w:tmpl w:val="09C29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16B2252"/>
    <w:multiLevelType w:val="hybridMultilevel"/>
    <w:tmpl w:val="98FCA15E"/>
    <w:lvl w:tplc="D8D600EC" w:ilvl="0">
      <w:start w:val="1"/>
      <w:numFmt w:val="bullet"/>
      <w:lvlText w:val="-"/>
      <w:lvlJc w:val="left"/>
      <w:pPr>
        <w:ind w:hanging="360" w:left="144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9">
    <w:nsid w:val="61EF6B9B"/>
    <w:multiLevelType w:val="hybridMultilevel"/>
    <w:tmpl w:val="20C2F810"/>
    <w:lvl w:tplc="1CA076E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4490E65"/>
    <w:multiLevelType w:val="hybridMultilevel"/>
    <w:tmpl w:val="20C2F810"/>
    <w:lvl w:tplc="1CA076E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6B142BBF"/>
    <w:multiLevelType w:val="hybridMultilevel"/>
    <w:tmpl w:val="FC7EFF12"/>
    <w:lvl w:tplc="F5B85164" w:ilvl="0">
      <w:start w:val="4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2"/>
  </w:num>
  <w:num w:numId="2">
    <w:abstractNumId w:val="15"/>
  </w:num>
  <w:num w:numId="3">
    <w:abstractNumId w:val="8"/>
  </w:num>
  <w:num w:numId="4">
    <w:abstractNumId w:val="9"/>
  </w:num>
  <w:num w:numId="5">
    <w:abstractNumId w:val="16"/>
  </w:num>
  <w:num w:numId="6">
    <w:abstractNumId w:val="24"/>
  </w:num>
  <w:num w:numId="7">
    <w:abstractNumId w:val="14"/>
  </w:num>
  <w:num w:numId="8">
    <w:abstractNumId w:val="10"/>
  </w:num>
  <w:num w:numId="9">
    <w:abstractNumId w:val="12"/>
  </w:num>
  <w:num w:numId="10">
    <w:abstractNumId w:val="23"/>
  </w:num>
  <w:num w:numId="11">
    <w:abstractNumId w:val="13"/>
  </w:num>
  <w:num w:numId="12">
    <w:abstractNumId w:val="5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6"/>
  </w:num>
  <w:num w:numId="17">
    <w:abstractNumId w:val="7"/>
  </w:num>
  <w:num w:numId="18">
    <w:abstractNumId w:val="3"/>
  </w:num>
  <w:num w:numId="19">
    <w:abstractNumId w:val="0"/>
  </w:num>
  <w:num w:numId="20">
    <w:abstractNumId w:val="1"/>
  </w:num>
  <w:num w:numId="21">
    <w:abstractNumId w:val="18"/>
  </w:num>
  <w:num w:numId="22">
    <w:abstractNumId w:val="17"/>
  </w:num>
  <w:num w:numId="23">
    <w:abstractNumId w:val="11"/>
  </w:num>
  <w:num w:numId="24">
    <w:abstractNumId w:val="20"/>
  </w:num>
  <w:num w:numId="25">
    <w:abstractNumId w:val="19"/>
  </w:num>
  <w:num w:numId="26">
    <w:abstractNumId w:val="2"/>
  </w:num>
  <w:num w:numId="2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148B"/>
    <w:rsid w:val="00005E29"/>
    <w:rsid w:val="000114D3"/>
    <w:rsid w:val="00012AEE"/>
    <w:rsid w:val="00027388"/>
    <w:rsid w:val="000424E6"/>
    <w:rsid w:val="00052223"/>
    <w:rsid w:val="00055711"/>
    <w:rsid w:val="0005791B"/>
    <w:rsid w:val="0006405B"/>
    <w:rsid w:val="00084BE9"/>
    <w:rsid w:val="00092932"/>
    <w:rsid w:val="000A06CA"/>
    <w:rsid w:val="000C4DC6"/>
    <w:rsid w:val="000C6C55"/>
    <w:rsid w:val="000D2052"/>
    <w:rsid w:val="000F348E"/>
    <w:rsid w:val="000F4B16"/>
    <w:rsid w:val="00110262"/>
    <w:rsid w:val="001267BB"/>
    <w:rsid w:val="00143105"/>
    <w:rsid w:val="00147537"/>
    <w:rsid w:val="0017076F"/>
    <w:rsid w:val="001762CB"/>
    <w:rsid w:val="00176F92"/>
    <w:rsid w:val="00182ABD"/>
    <w:rsid w:val="00194822"/>
    <w:rsid w:val="00197461"/>
    <w:rsid w:val="001A79A0"/>
    <w:rsid w:val="001B3A6D"/>
    <w:rsid w:val="001B5968"/>
    <w:rsid w:val="001B7692"/>
    <w:rsid w:val="001F5456"/>
    <w:rsid w:val="001F7588"/>
    <w:rsid w:val="00200255"/>
    <w:rsid w:val="00205F29"/>
    <w:rsid w:val="00206BBC"/>
    <w:rsid w:val="00212406"/>
    <w:rsid w:val="00212530"/>
    <w:rsid w:val="002237B0"/>
    <w:rsid w:val="00246453"/>
    <w:rsid w:val="00261199"/>
    <w:rsid w:val="00263342"/>
    <w:rsid w:val="00275B27"/>
    <w:rsid w:val="002836BC"/>
    <w:rsid w:val="0029675B"/>
    <w:rsid w:val="002A0C85"/>
    <w:rsid w:val="002A1118"/>
    <w:rsid w:val="002B738C"/>
    <w:rsid w:val="002C5BD1"/>
    <w:rsid w:val="002D45BE"/>
    <w:rsid w:val="002F28F2"/>
    <w:rsid w:val="002F63C5"/>
    <w:rsid w:val="00300254"/>
    <w:rsid w:val="00301CE4"/>
    <w:rsid w:val="00314B84"/>
    <w:rsid w:val="003171F6"/>
    <w:rsid w:val="00333A1E"/>
    <w:rsid w:val="003406A8"/>
    <w:rsid w:val="0034765E"/>
    <w:rsid w:val="003555E3"/>
    <w:rsid w:val="00360E96"/>
    <w:rsid w:val="003639D3"/>
    <w:rsid w:val="00370244"/>
    <w:rsid w:val="00376E9A"/>
    <w:rsid w:val="00382366"/>
    <w:rsid w:val="003B1958"/>
    <w:rsid w:val="003B437C"/>
    <w:rsid w:val="003B6594"/>
    <w:rsid w:val="003C65E5"/>
    <w:rsid w:val="003E05F0"/>
    <w:rsid w:val="003E26DA"/>
    <w:rsid w:val="003F1C75"/>
    <w:rsid w:val="003F4DB5"/>
    <w:rsid w:val="003F5052"/>
    <w:rsid w:val="003F6D59"/>
    <w:rsid w:val="00424AA5"/>
    <w:rsid w:val="00426271"/>
    <w:rsid w:val="00426717"/>
    <w:rsid w:val="00434375"/>
    <w:rsid w:val="00437EDD"/>
    <w:rsid w:val="00440364"/>
    <w:rsid w:val="00441742"/>
    <w:rsid w:val="00443F70"/>
    <w:rsid w:val="00446590"/>
    <w:rsid w:val="00447473"/>
    <w:rsid w:val="00452F32"/>
    <w:rsid w:val="00464B19"/>
    <w:rsid w:val="004656EC"/>
    <w:rsid w:val="00473325"/>
    <w:rsid w:val="0047355D"/>
    <w:rsid w:val="00473584"/>
    <w:rsid w:val="00477F11"/>
    <w:rsid w:val="0048343E"/>
    <w:rsid w:val="00490133"/>
    <w:rsid w:val="004A218A"/>
    <w:rsid w:val="004B0DC2"/>
    <w:rsid w:val="004C5224"/>
    <w:rsid w:val="004D2836"/>
    <w:rsid w:val="004D4216"/>
    <w:rsid w:val="004D5942"/>
    <w:rsid w:val="004E3566"/>
    <w:rsid w:val="005005F9"/>
    <w:rsid w:val="00501470"/>
    <w:rsid w:val="005126D5"/>
    <w:rsid w:val="00521DEC"/>
    <w:rsid w:val="00527C9F"/>
    <w:rsid w:val="0053270E"/>
    <w:rsid w:val="00535D7E"/>
    <w:rsid w:val="00552603"/>
    <w:rsid w:val="005650B7"/>
    <w:rsid w:val="005706D8"/>
    <w:rsid w:val="00576B71"/>
    <w:rsid w:val="0058108C"/>
    <w:rsid w:val="005820DB"/>
    <w:rsid w:val="005908EA"/>
    <w:rsid w:val="0059343F"/>
    <w:rsid w:val="005A310D"/>
    <w:rsid w:val="005B3C45"/>
    <w:rsid w:val="005B47A8"/>
    <w:rsid w:val="005D5371"/>
    <w:rsid w:val="005D6979"/>
    <w:rsid w:val="005E3E4B"/>
    <w:rsid w:val="00605E9A"/>
    <w:rsid w:val="00607699"/>
    <w:rsid w:val="00623B03"/>
    <w:rsid w:val="0062438B"/>
    <w:rsid w:val="00634572"/>
    <w:rsid w:val="006626CF"/>
    <w:rsid w:val="006649E9"/>
    <w:rsid w:val="00670F89"/>
    <w:rsid w:val="00675A09"/>
    <w:rsid w:val="0067741B"/>
    <w:rsid w:val="00680051"/>
    <w:rsid w:val="00683200"/>
    <w:rsid w:val="00683539"/>
    <w:rsid w:val="006B04CE"/>
    <w:rsid w:val="006C0972"/>
    <w:rsid w:val="006E4260"/>
    <w:rsid w:val="006F2DC1"/>
    <w:rsid w:val="006F7B78"/>
    <w:rsid w:val="0070083D"/>
    <w:rsid w:val="0070215E"/>
    <w:rsid w:val="00712508"/>
    <w:rsid w:val="00735499"/>
    <w:rsid w:val="0074140E"/>
    <w:rsid w:val="00745B77"/>
    <w:rsid w:val="00770441"/>
    <w:rsid w:val="007715C3"/>
    <w:rsid w:val="007803ED"/>
    <w:rsid w:val="0078040A"/>
    <w:rsid w:val="007810E4"/>
    <w:rsid w:val="0078119C"/>
    <w:rsid w:val="007E783C"/>
    <w:rsid w:val="007F7265"/>
    <w:rsid w:val="00800829"/>
    <w:rsid w:val="008118D8"/>
    <w:rsid w:val="00814908"/>
    <w:rsid w:val="0083169B"/>
    <w:rsid w:val="00835848"/>
    <w:rsid w:val="008430E3"/>
    <w:rsid w:val="00865EDD"/>
    <w:rsid w:val="00876FAB"/>
    <w:rsid w:val="00880DCC"/>
    <w:rsid w:val="00887719"/>
    <w:rsid w:val="00896B90"/>
    <w:rsid w:val="008A7E6F"/>
    <w:rsid w:val="008E48A2"/>
    <w:rsid w:val="00904548"/>
    <w:rsid w:val="0093397B"/>
    <w:rsid w:val="009348F0"/>
    <w:rsid w:val="00946ECD"/>
    <w:rsid w:val="00951A35"/>
    <w:rsid w:val="00951E04"/>
    <w:rsid w:val="00965CD7"/>
    <w:rsid w:val="00971A27"/>
    <w:rsid w:val="00971F33"/>
    <w:rsid w:val="00972225"/>
    <w:rsid w:val="009768BF"/>
    <w:rsid w:val="00976E91"/>
    <w:rsid w:val="00986E31"/>
    <w:rsid w:val="00991C58"/>
    <w:rsid w:val="00994FD5"/>
    <w:rsid w:val="009A57D7"/>
    <w:rsid w:val="009B2FCC"/>
    <w:rsid w:val="009B366F"/>
    <w:rsid w:val="009B783E"/>
    <w:rsid w:val="009D4077"/>
    <w:rsid w:val="00A02DED"/>
    <w:rsid w:val="00A043BA"/>
    <w:rsid w:val="00A05646"/>
    <w:rsid w:val="00A308C1"/>
    <w:rsid w:val="00A377AD"/>
    <w:rsid w:val="00A50D63"/>
    <w:rsid w:val="00A91684"/>
    <w:rsid w:val="00A92C19"/>
    <w:rsid w:val="00AA1810"/>
    <w:rsid w:val="00AA3E3B"/>
    <w:rsid w:val="00AB106A"/>
    <w:rsid w:val="00AC1C34"/>
    <w:rsid w:val="00AC24F8"/>
    <w:rsid w:val="00AC38AC"/>
    <w:rsid w:val="00AC3D88"/>
    <w:rsid w:val="00AD2293"/>
    <w:rsid w:val="00AD2A56"/>
    <w:rsid w:val="00AD4B19"/>
    <w:rsid w:val="00AD4DE4"/>
    <w:rsid w:val="00AD7F06"/>
    <w:rsid w:val="00AE110B"/>
    <w:rsid w:val="00AE77A7"/>
    <w:rsid w:val="00AF0074"/>
    <w:rsid w:val="00AF5138"/>
    <w:rsid w:val="00AF6A84"/>
    <w:rsid w:val="00B020B6"/>
    <w:rsid w:val="00B076A1"/>
    <w:rsid w:val="00B1743C"/>
    <w:rsid w:val="00B22661"/>
    <w:rsid w:val="00B24AED"/>
    <w:rsid w:val="00B37BC3"/>
    <w:rsid w:val="00B41C8D"/>
    <w:rsid w:val="00B4711A"/>
    <w:rsid w:val="00B47697"/>
    <w:rsid w:val="00B53FF6"/>
    <w:rsid w:val="00B765D5"/>
    <w:rsid w:val="00B86ADD"/>
    <w:rsid w:val="00B93447"/>
    <w:rsid w:val="00B94263"/>
    <w:rsid w:val="00BA12BE"/>
    <w:rsid w:val="00BA7BC5"/>
    <w:rsid w:val="00BB0001"/>
    <w:rsid w:val="00BB53B7"/>
    <w:rsid w:val="00BC6357"/>
    <w:rsid w:val="00BC6D4E"/>
    <w:rsid w:val="00BE24FA"/>
    <w:rsid w:val="00C11735"/>
    <w:rsid w:val="00C15EA1"/>
    <w:rsid w:val="00C170A9"/>
    <w:rsid w:val="00C27988"/>
    <w:rsid w:val="00C32606"/>
    <w:rsid w:val="00C363A0"/>
    <w:rsid w:val="00C42D99"/>
    <w:rsid w:val="00C43CC2"/>
    <w:rsid w:val="00C65204"/>
    <w:rsid w:val="00CB5E78"/>
    <w:rsid w:val="00CC6B09"/>
    <w:rsid w:val="00CD1C04"/>
    <w:rsid w:val="00CD1DF8"/>
    <w:rsid w:val="00CF062D"/>
    <w:rsid w:val="00CF35F4"/>
    <w:rsid w:val="00D064F5"/>
    <w:rsid w:val="00D20D10"/>
    <w:rsid w:val="00D238AB"/>
    <w:rsid w:val="00D32639"/>
    <w:rsid w:val="00D4196D"/>
    <w:rsid w:val="00D477F1"/>
    <w:rsid w:val="00D7318C"/>
    <w:rsid w:val="00D93AED"/>
    <w:rsid w:val="00D96727"/>
    <w:rsid w:val="00DB3B74"/>
    <w:rsid w:val="00DB4461"/>
    <w:rsid w:val="00DC2B52"/>
    <w:rsid w:val="00DE17D7"/>
    <w:rsid w:val="00DF4C89"/>
    <w:rsid w:val="00E02F3B"/>
    <w:rsid w:val="00E0354B"/>
    <w:rsid w:val="00E03E89"/>
    <w:rsid w:val="00E310C9"/>
    <w:rsid w:val="00E31307"/>
    <w:rsid w:val="00E32308"/>
    <w:rsid w:val="00E43576"/>
    <w:rsid w:val="00E509B4"/>
    <w:rsid w:val="00E516D3"/>
    <w:rsid w:val="00E60FC2"/>
    <w:rsid w:val="00E72367"/>
    <w:rsid w:val="00E80065"/>
    <w:rsid w:val="00E9292F"/>
    <w:rsid w:val="00E93B10"/>
    <w:rsid w:val="00EA75D9"/>
    <w:rsid w:val="00EB0C04"/>
    <w:rsid w:val="00EE61CA"/>
    <w:rsid w:val="00EF3874"/>
    <w:rsid w:val="00F07444"/>
    <w:rsid w:val="00F13FDB"/>
    <w:rsid w:val="00F218D4"/>
    <w:rsid w:val="00F22160"/>
    <w:rsid w:val="00F22549"/>
    <w:rsid w:val="00F23225"/>
    <w:rsid w:val="00F52D31"/>
    <w:rsid w:val="00F83603"/>
    <w:rsid w:val="00F911EE"/>
    <w:rsid w:val="00F911F9"/>
    <w:rsid w:val="00FA1C19"/>
    <w:rsid w:val="00FE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AC38AC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rsid w:val="00994F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94FD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149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71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1F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1F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1F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1F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AC38AC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rsid w:val="00994F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94FD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149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71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1F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1F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1F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1F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197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34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52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4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Čakovec, OIB 18683136487 zastupanog po punomoćniku Županijsko državno odvjetništvo u Varaždinu</izvorni_sadrzaj>
    <derivirana_varijabla naziv="DomainObject.Predmet.StrankaFormatedOIB_1">  Porezna uprava Područni ured Čakovec, OIB 18683136487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OIB 18683136487, O.Keršovanija 11, 40000 Čakovec zastupanog po punomoćniku Županijsko državno odvjetništvo u Varaždinu</izvorni_sadrzaj>
    <derivirana_varijabla naziv="DomainObject.Predmet.StrankaFormatedWithAdressOIB_1"> Porezna uprava Područni ured Čakovec, OIB 18683136487,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OIB 18683136487, O.Keršovanija 11,40000 Čakovec</izvorni_sadrzaj>
    <derivirana_varijabla naziv="DomainObject.Predmet.StrankaWithAdressOIB_1">Porezna uprava Područni ured Čakovec, OIB 18683136487,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Čakovec, OIB 18683136487</izvorni_sadrzaj>
    <derivirana_varijabla naziv="DomainObject.Predmet.StrankaNazivFormatedOIB_1">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</item>
    </izvorni_sadrzaj>
    <derivirana_varijabla naziv="DomainObject.Predmet.StrankaListFormatedOIB_1">
      <item>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OIB 18683136487,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OIB 18683136487,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Čakovec, OIB 18683136487</item>
    </izvorni_sadrzaj>
    <derivirana_varijabla naziv="DomainObject.Predmet.StrankaListNazivFormatedOIB_1">
      <item>Porezna uprava Područni ured Čakovec, OIB 18683136487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NazivFormated_1"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OIB 18683136487, O.Keršovanija 11, 40000 Čakovec</izvorni_sadrzaj>
    <derivirana_varijabla naziv="DomainObject.Predmet.StrankaIDrugiAdressOIB_1">Porezna uprava Područni ured Čakovec, OIB 18683136487,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SudioniciListNaziv>
  <DomainObject.Predmet.SudioniciListAdressOIB>
    <izvorni_sadrzaj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izvorni_sadrzaj>
    <derivirana_varijabla naziv="DomainObject.Predmet.SudioniciListAdressOIB_1"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15732746978</item>
      <item>, OIB null</item>
      <item>, OIB 14036333877</item>
      <item>, OIB 08163835361</item>
      <item>, OIB 02535697732</item>
      <item>, OIB 21146522885</item>
    </izvorni_sadrzaj>
    <derivirana_varijabla naziv="DomainObject.Predmet.SudioniciListNazivOIB_1">
      <item>, OIB 18683136487</item>
      <item>, OIB 15732746978</item>
      <item>, OIB null</item>
      <item>, OIB 14036333877</item>
      <item>, OIB 08163835361</item>
      <item>, OIB 02535697732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3427B9-9466-4B01-BBBD-C2525C01D2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500</properties:Words>
  <properties:Characters>2593</properties:Characters>
  <properties:Lines>78</properties:Lines>
  <properties:Paragraphs>20</properties:Paragraphs>
  <properties:TotalTime>203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2016-01-25T11:46:00Z</dcterms:created>
  <dc:creator>jlekic</dc:creator>
  <cp:lastModifiedBy>Lea Rogina</cp:lastModifiedBy>
  <cp:lastPrinted>2017-08-23T08:42:00Z</cp:lastPrinted>
  <dcterms:modified xmlns:xsi="http://www.w3.org/2001/XMLSchema-instance" xsi:type="dcterms:W3CDTF">2017-08-23T08:45:00Z</dcterms:modified>
  <cp:revision>64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