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45bd" w14:paraId="70e45bd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D3270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9D43E1">
        <w:rPr>
          <w:sz w:val="24"/>
          <w:szCs w:val="24"/>
          <w:lang w:val="pt-BR"/>
        </w:rPr>
        <w:t>-158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9F191D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9F191D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</w:t>
      </w:r>
      <w:r w:rsidR="00B927D3">
        <w:rPr>
          <w:sz w:val="24"/>
          <w:szCs w:val="24"/>
        </w:rPr>
        <w:t>Dorici</w:t>
      </w:r>
      <w:r w:rsidR="005D69E4">
        <w:rPr>
          <w:sz w:val="24"/>
          <w:szCs w:val="24"/>
        </w:rPr>
        <w:t xml:space="preserve"> Bavčević iz Splita, Skradinska 3, OIB: 19834133417, </w:t>
      </w:r>
      <w:r w:rsidR="00B927D3">
        <w:rPr>
          <w:sz w:val="24"/>
          <w:szCs w:val="24"/>
        </w:rPr>
        <w:t xml:space="preserve">na račun </w:t>
      </w:r>
      <w:r w:rsidR="005D69E4">
        <w:rPr>
          <w:sz w:val="24"/>
          <w:szCs w:val="24"/>
        </w:rPr>
        <w:t>broj:</w:t>
      </w:r>
      <w:r w:rsidR="00B927D3">
        <w:rPr>
          <w:sz w:val="24"/>
          <w:szCs w:val="24"/>
        </w:rPr>
        <w:t>HR4523400093230606826</w:t>
      </w:r>
      <w:r w:rsidR="005D69E4">
        <w:rPr>
          <w:sz w:val="24"/>
          <w:szCs w:val="24"/>
        </w:rPr>
        <w:t xml:space="preserve"> 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064502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064502">
        <w:rPr>
          <w:sz w:val="24"/>
          <w:szCs w:val="24"/>
        </w:rPr>
        <w:t>Dorica Bavčević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064502" w:rsidRPr="00064502">
        <w:rPr>
          <w:sz w:val="24"/>
          <w:szCs w:val="24"/>
        </w:rPr>
        <w:t xml:space="preserve">Dorica Bavčević </w:t>
      </w:r>
      <w:r w:rsidR="00064502">
        <w:rPr>
          <w:sz w:val="24"/>
          <w:szCs w:val="24"/>
        </w:rPr>
        <w:t>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2534F0">
        <w:rPr>
          <w:sz w:val="24"/>
          <w:szCs w:val="24"/>
        </w:rPr>
        <w:t>podnesku od 4.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C3E53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D43E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D43E1" w:rsidP="00400817" w:rsidR="009D43E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D43E1" w:rsidP="00400817" w:rsidR="009D43E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D43E1" w:rsidR="009E33A3">
      <w:pPr>
        <w:pStyle w:val="Odlomakpopisa"/>
        <w:jc w:val="both"/>
        <w:rPr>
          <w:sz w:val="24"/>
          <w:szCs w:val="24"/>
        </w:rPr>
      </w:pPr>
    </w:p>
    <w:p w:rsidRDefault="009D43E1" w:rsidP="009D43E1" w:rsidR="009D43E1" w:rsidRPr="009E33A3">
      <w:pPr>
        <w:pStyle w:val="Odlomakpopisa"/>
        <w:jc w:val="both"/>
        <w:rPr>
          <w:sz w:val="24"/>
          <w:szCs w:val="24"/>
        </w:rPr>
      </w:pPr>
    </w:p>
    <w:sectPr w:rsidR="009D43E1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502"/>
    <w:rsid w:val="00064A67"/>
    <w:rsid w:val="00081DA4"/>
    <w:rsid w:val="000852A5"/>
    <w:rsid w:val="00096F64"/>
    <w:rsid w:val="000A2C6F"/>
    <w:rsid w:val="000C3E53"/>
    <w:rsid w:val="0011660C"/>
    <w:rsid w:val="002248AC"/>
    <w:rsid w:val="002534F0"/>
    <w:rsid w:val="0027285C"/>
    <w:rsid w:val="0029097D"/>
    <w:rsid w:val="002A3429"/>
    <w:rsid w:val="00310F6A"/>
    <w:rsid w:val="00333ABC"/>
    <w:rsid w:val="00340C0D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117E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D69E4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D3270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D43E1"/>
    <w:rsid w:val="009E087B"/>
    <w:rsid w:val="009E1877"/>
    <w:rsid w:val="009E33A3"/>
    <w:rsid w:val="009F191D"/>
    <w:rsid w:val="00A076B8"/>
    <w:rsid w:val="00A17E1D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4D1A"/>
    <w:rsid w:val="00B27A74"/>
    <w:rsid w:val="00B4513B"/>
    <w:rsid w:val="00B75C25"/>
    <w:rsid w:val="00B7625C"/>
    <w:rsid w:val="00B927D3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3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3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3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3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3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3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3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3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St-5156/2015-156</izvorni_sadrzaj>
    <derivirana_varijabla naziv="DomainObject.PredzadnjaOdlukaIzPredmeta.Oznaka_1">St-5156/2015-156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971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2019-07-16T13:41:00Z</dcterms:created>
  <dc:creator>nmarkovic</dc:creator>
  <cp:lastModifiedBy>Dijana Hadžić</cp:lastModifiedBy>
  <cp:lastPrinted>2019-07-17T09:21:00Z</cp:lastPrinted>
  <dcterms:modified xmlns:xsi="http://www.w3.org/2001/XMLSchema-instance" xsi:type="dcterms:W3CDTF">2019-07-17T09:21:00Z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(87. zaključak - vraćanje jamčevine Dorica Bavčević.docx)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