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6992" w14:paraId="c026992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E42584">
        <w:t>263</w:t>
      </w:r>
      <w:r w:rsidR="00033633">
        <w:t>/2016</w:t>
      </w:r>
      <w:r w:rsidR="00017BEF">
        <w:t>-</w:t>
      </w:r>
      <w:r w:rsidR="00A44915">
        <w:t>193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F22330" w:rsidP="00F22330" w:rsidR="00F22330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22330" w:rsidP="00F22330" w:rsidR="00F22330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22330" w:rsidP="00F22330" w:rsidR="00F22330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22330" w:rsidP="00F22330" w:rsidR="00F22330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E42584" w:rsidRPr="006E2E98">
        <w:t>MERIDIJAN GRUPA d.o.o.</w:t>
      </w:r>
      <w:r w:rsidR="00E42584">
        <w:t xml:space="preserve"> u stečaju</w:t>
      </w:r>
      <w:r w:rsidR="00E42584" w:rsidRPr="006E2E98">
        <w:t>, Zadar, Ive Senjanina 14B, Zadar, OIB: 39317990272, zastupanom po stečajnoj upraviteljici Marici Nekić</w:t>
      </w:r>
      <w:r w:rsidRPr="00A358CF">
        <w:t xml:space="preserve">, dana </w:t>
      </w:r>
      <w:r w:rsidR="00F20E9E">
        <w:t>16.</w:t>
      </w:r>
      <w:r w:rsidR="00E42584">
        <w:t xml:space="preserve"> </w:t>
      </w:r>
      <w:r w:rsidR="00F22330">
        <w:t>ožujka</w:t>
      </w:r>
      <w:r w:rsidR="00823D9A">
        <w:t xml:space="preserve"> </w:t>
      </w:r>
      <w:r w:rsidR="00F22330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033633" w:rsidR="00033633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>
        <w:rPr>
          <w:sz w:val="22"/>
          <w:szCs w:val="22"/>
        </w:rPr>
        <w:t>prodajom po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F22330" w:rsidP="00E42584" w:rsidR="009A4271" w:rsidRPr="00033633">
      <w:pPr>
        <w:suppressAutoHyphens/>
        <w:ind w:firstLine="705"/>
        <w:jc w:val="both"/>
      </w:pPr>
      <w:r w:rsidRPr="00FA1499">
        <w:t>jahta marke Oceanis 473, pozivni znak 9AA7124, ime BRACERA, godina gradnje 2003.</w:t>
      </w:r>
      <w:r w:rsidR="00E42584" w:rsidRPr="006E2E98">
        <w:t xml:space="preserve"> </w:t>
      </w:r>
      <w:r w:rsidR="00033633">
        <w:t xml:space="preserve"> u vlasništvu stečajnog dužnika </w:t>
      </w:r>
      <w:r w:rsidR="00E42584" w:rsidRPr="006E2E98">
        <w:t>MERIDIJAN GRUPA d.o.o.</w:t>
      </w:r>
      <w:r w:rsidR="00E42584">
        <w:t xml:space="preserve"> u stečaju</w:t>
      </w:r>
      <w:r w:rsidR="00E42584" w:rsidRPr="006E2E98">
        <w:t>, Zadar</w:t>
      </w:r>
      <w:r w:rsidR="009A4271" w:rsidRPr="00033633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E42584" w:rsidP="00E42584" w:rsidR="00E42584" w:rsidRPr="00A358CF">
      <w:pPr>
        <w:numPr>
          <w:ilvl w:val="0"/>
          <w:numId w:val="2"/>
        </w:numPr>
        <w:jc w:val="both"/>
      </w:pPr>
      <w:r w:rsidRPr="00A358CF">
        <w:t>Prvenstveno</w:t>
      </w:r>
      <w:r>
        <w:t xml:space="preserve"> </w:t>
      </w:r>
    </w:p>
    <w:p w:rsidRDefault="00E42584" w:rsidP="00E42584" w:rsidR="00E42584" w:rsidRPr="00A358CF">
      <w:pPr>
        <w:ind w:left="705"/>
        <w:jc w:val="both"/>
      </w:pPr>
    </w:p>
    <w:p w:rsidRDefault="00F20E9E" w:rsidP="00F20E9E" w:rsidR="00F20E9E">
      <w:pPr>
        <w:pStyle w:val="Odlomakpopisa"/>
        <w:numPr>
          <w:ilvl w:val="0"/>
          <w:numId w:val="3"/>
        </w:numPr>
      </w:pPr>
      <w:r>
        <w:t>Porez na dodanu vrijednost u iznosu od 66.991,37 kuna.</w:t>
      </w:r>
    </w:p>
    <w:p w:rsidRDefault="00F20E9E" w:rsidP="00F20E9E" w:rsidR="00F20E9E" w:rsidRPr="00F20E9E">
      <w:pPr>
        <w:pStyle w:val="Odlomakpopisa"/>
        <w:ind w:left="943"/>
      </w:pPr>
    </w:p>
    <w:p w:rsidRDefault="00F20E9E" w:rsidP="00F20E9E" w:rsidR="00F20E9E" w:rsidRPr="00A358CF">
      <w:pPr>
        <w:numPr>
          <w:ilvl w:val="0"/>
          <w:numId w:val="3"/>
        </w:numPr>
        <w:jc w:val="both"/>
      </w:pPr>
      <w:r w:rsidRPr="00F20E9E">
        <w:t>Stečajna masa stečajnog dužnika temeljem stvarno nastalih troškova i troškova unovčenja u iznosu od 33.495,69 kuna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E42584" w:rsidP="00E42584" w:rsidR="00E42584" w:rsidRPr="00A358CF">
      <w:pPr>
        <w:ind w:left="705"/>
        <w:jc w:val="both"/>
      </w:pPr>
    </w:p>
    <w:p w:rsidRDefault="00E42584" w:rsidP="00E42584" w:rsidR="00E42584">
      <w:pPr>
        <w:jc w:val="both"/>
      </w:pPr>
      <w:r w:rsidRPr="00A358CF">
        <w:t xml:space="preserve">                  Razlučni vjerovnik </w:t>
      </w:r>
      <w:r w:rsidRPr="001B06EB">
        <w:t>ERSTE&amp;STEIERMARKISCHE BANK d.d., Rijeka</w:t>
      </w:r>
    </w:p>
    <w:p w:rsidRDefault="00E42584" w:rsidP="00E42584" w:rsidR="00E42584" w:rsidRPr="00A358CF">
      <w:pPr>
        <w:jc w:val="both"/>
      </w:pPr>
      <w:r>
        <w:t xml:space="preserve">                  </w:t>
      </w:r>
      <w:r w:rsidRPr="00A358CF">
        <w:t xml:space="preserve">u iznosu od </w:t>
      </w:r>
      <w:r w:rsidR="00F22330">
        <w:t>234.469,81</w:t>
      </w:r>
      <w:r w:rsidRPr="003E6D1F">
        <w:t xml:space="preserve"> </w:t>
      </w:r>
      <w:r w:rsidRPr="00A358CF">
        <w:t>kuna.</w:t>
      </w:r>
    </w:p>
    <w:p w:rsidRDefault="00E42584" w:rsidP="00E42584" w:rsidR="00E42584">
      <w:pPr>
        <w:jc w:val="both"/>
      </w:pPr>
    </w:p>
    <w:p w:rsidRDefault="00F22330" w:rsidP="00F22330" w:rsidR="00F22330" w:rsidRPr="00F563CB">
      <w:pPr>
        <w:ind w:firstLine="360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>
      <w:pPr>
        <w:pStyle w:val="Odlomakpopisa"/>
        <w:ind w:left="720"/>
        <w:jc w:val="both"/>
      </w:pPr>
    </w:p>
    <w:p w:rsidRDefault="00F22330" w:rsidP="00F22330" w:rsidR="00F22330" w:rsidRPr="00876B3E">
      <w:pPr>
        <w:pStyle w:val="Odlomakpopisa"/>
        <w:numPr>
          <w:ilvl w:val="0"/>
          <w:numId w:val="7"/>
        </w:numPr>
        <w:jc w:val="both"/>
      </w:pPr>
      <w:r w:rsidRPr="00876B3E">
        <w:t xml:space="preserve">Stečajnom dužniku MERIDIJAN </w:t>
      </w:r>
      <w:r w:rsidRPr="006E2E98">
        <w:t>GRUPA d.o.o.</w:t>
      </w:r>
      <w:r>
        <w:t xml:space="preserve"> u stečaju</w:t>
      </w:r>
      <w:r w:rsidRPr="006E2E98">
        <w:t xml:space="preserve">, Zadar, Ive Senjanina 14B, </w:t>
      </w:r>
      <w:r w:rsidRPr="00876B3E">
        <w:t xml:space="preserve">Zadar, OIB: 39317990272, IBAN: HR0323900011100962815, HPB uplati iznos od </w:t>
      </w:r>
      <w:r w:rsidR="00C07FB2" w:rsidRPr="00F20E9E">
        <w:t xml:space="preserve">100.487,06 </w:t>
      </w:r>
      <w:r w:rsidRPr="00876B3E">
        <w:t>kuna</w:t>
      </w:r>
    </w:p>
    <w:p w:rsidRDefault="00F22330" w:rsidP="00F22330" w:rsidR="00F22330" w:rsidRPr="00876B3E">
      <w:pPr>
        <w:pStyle w:val="Odlomakpopisa"/>
        <w:numPr>
          <w:ilvl w:val="0"/>
          <w:numId w:val="7"/>
        </w:numPr>
        <w:jc w:val="both"/>
      </w:pPr>
      <w:r w:rsidRPr="00876B3E">
        <w:t>Razlučnom vjerovniku ERSTE&amp;STEIERMARKISCHE BANK d.d., Rijeka, Jadranski trg 3a, OIB: 23057039320, IBAN: H</w:t>
      </w:r>
      <w:r w:rsidRPr="00F20E9E">
        <w:t>R</w:t>
      </w:r>
      <w:r w:rsidR="00C07FB2" w:rsidRPr="00F20E9E">
        <w:t>9524020061031262160</w:t>
      </w:r>
      <w:r w:rsidR="00C07FB2">
        <w:rPr>
          <w:color w:val="FF0000"/>
        </w:rPr>
        <w:t xml:space="preserve"> </w:t>
      </w:r>
      <w:r>
        <w:t xml:space="preserve">s pozivom na broj </w:t>
      </w:r>
      <w:r w:rsidR="00C07FB2">
        <w:t>05 260100005-5103511862</w:t>
      </w:r>
      <w:r>
        <w:t xml:space="preserve"> </w:t>
      </w:r>
      <w:r w:rsidRPr="00876B3E">
        <w:t xml:space="preserve">uplati iznos od </w:t>
      </w:r>
      <w:r w:rsidR="00C07FB2">
        <w:t>234.469,81</w:t>
      </w:r>
      <w:r w:rsidR="00C07FB2" w:rsidRPr="003E6D1F">
        <w:t xml:space="preserve"> </w:t>
      </w:r>
      <w:r w:rsidRPr="00876B3E">
        <w:t>kuna.</w:t>
      </w:r>
    </w:p>
    <w:p w:rsidRDefault="00F22330" w:rsidP="00E42584" w:rsidR="00F22330" w:rsidRPr="00A358CF">
      <w:pPr>
        <w:jc w:val="both"/>
      </w:pPr>
    </w:p>
    <w:p w:rsidRDefault="00E42584" w:rsidP="00E42584" w:rsidR="00E42584" w:rsidRPr="00A358CF">
      <w:pPr>
        <w:jc w:val="center"/>
      </w:pPr>
      <w:r w:rsidRPr="00A358CF">
        <w:lastRenderedPageBreak/>
        <w:t>Obrazloženje</w:t>
      </w:r>
    </w:p>
    <w:p w:rsidRDefault="00E42584" w:rsidP="00E42584" w:rsidR="00E42584" w:rsidRPr="00A358CF">
      <w:pPr>
        <w:jc w:val="both"/>
      </w:pPr>
    </w:p>
    <w:p w:rsidRDefault="00E42584" w:rsidP="00F22330" w:rsidR="00F22330">
      <w:pPr>
        <w:jc w:val="both"/>
      </w:pPr>
      <w:r>
        <w:tab/>
      </w:r>
      <w:r w:rsidR="00F22330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C07FB2" w:rsidRPr="00F20E9E">
        <w:t xml:space="preserve">100.487,06 </w:t>
      </w:r>
      <w:r w:rsidR="00F22330">
        <w:t xml:space="preserve">kuna u svrhu pokrivanja </w:t>
      </w:r>
      <w:r w:rsidR="00F20E9E">
        <w:t xml:space="preserve">PDV-a, </w:t>
      </w:r>
      <w:r w:rsidR="00F22330">
        <w:t xml:space="preserve">troškova postupka te namirenje razlučnog vjerovnika </w:t>
      </w:r>
      <w:r w:rsidR="00F22330" w:rsidRPr="001B06EB">
        <w:t>ERSTE&amp;STEIERMARKISCHE BANK d.d., Rijeka</w:t>
      </w:r>
      <w:r w:rsidR="00F22330">
        <w:t xml:space="preserve"> u iznosu od </w:t>
      </w:r>
      <w:r w:rsidR="00C07FB2">
        <w:t>234.469,81</w:t>
      </w:r>
      <w:r w:rsidR="00C07FB2" w:rsidRPr="003E6D1F">
        <w:t xml:space="preserve"> </w:t>
      </w:r>
      <w:r w:rsidR="00F22330">
        <w:t xml:space="preserve">kuna. </w:t>
      </w:r>
    </w:p>
    <w:p w:rsidRDefault="00F22330" w:rsidP="00F22330" w:rsidR="00F22330">
      <w:pPr>
        <w:ind w:firstLine="708"/>
        <w:jc w:val="both"/>
      </w:pPr>
      <w:r>
        <w:t xml:space="preserve">Troškove postupka stečajna upraviteljica odredila je s obzirom na stvarno nastale troškove i to porezna dodanu vrijednost u iznosu od </w:t>
      </w:r>
      <w:r w:rsidR="00C07FB2">
        <w:t>66</w:t>
      </w:r>
      <w:r>
        <w:t>.</w:t>
      </w:r>
      <w:r w:rsidR="00C07FB2">
        <w:t>991,37 kuna, te troškova iz članka 254. Stečajnog zakona u iznosu od 33.495,69 kuna</w:t>
      </w:r>
      <w:r>
        <w:t>.</w:t>
      </w:r>
    </w:p>
    <w:p w:rsidRDefault="00F22330" w:rsidP="00F22330" w:rsidR="00F22330" w:rsidRPr="00F63AE2">
      <w:pPr>
        <w:ind w:firstLine="708"/>
        <w:jc w:val="both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25/13, </w:t>
      </w:r>
      <w:r w:rsidRPr="00A52600">
        <w:t>93/14</w:t>
      </w:r>
      <w:r>
        <w:t>, 55/16 i 73/17), a koje odredbe se pak primjenjuju u skladu odredbe čl. 247. st. 1. Stečajnog zakona (Narodne novine 71/15 i 104/17).</w:t>
      </w:r>
    </w:p>
    <w:p w:rsidRDefault="00F22330" w:rsidP="00F22330" w:rsidR="00F22330" w:rsidRPr="00F63AE2">
      <w:pPr>
        <w:jc w:val="both"/>
      </w:pPr>
      <w:r w:rsidRPr="00F63AE2">
        <w:t xml:space="preserve">            Stoga je odlučeno kao u izreci.</w:t>
      </w:r>
    </w:p>
    <w:p w:rsidRDefault="00E42584" w:rsidP="00F22330" w:rsidR="00E42584">
      <w:pPr>
        <w:jc w:val="both"/>
      </w:pP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pPr>
        <w:ind w:left="705"/>
        <w:jc w:val="center"/>
      </w:pPr>
      <w:r>
        <w:t xml:space="preserve">U Zadru </w:t>
      </w:r>
      <w:r w:rsidR="00F20E9E">
        <w:t>16.</w:t>
      </w:r>
      <w:r>
        <w:t xml:space="preserve"> </w:t>
      </w:r>
      <w:r w:rsidR="00C07FB2">
        <w:t>ožujka 2018</w:t>
      </w:r>
      <w:r w:rsidRPr="00A358CF">
        <w:t>.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4A078F">
      <w:pPr>
        <w:jc w:val="right"/>
      </w:pPr>
      <w:r w:rsidRPr="004A078F">
        <w:t>Sutkinja</w:t>
      </w:r>
    </w:p>
    <w:p w:rsidRDefault="00E42584" w:rsidP="00E42584" w:rsidR="00E42584" w:rsidRPr="004A078F">
      <w:pPr>
        <w:jc w:val="right"/>
      </w:pPr>
      <w:r w:rsidRPr="004A078F">
        <w:t>Ardena Bajlo</w:t>
      </w:r>
    </w:p>
    <w:p w:rsidRDefault="00E42584" w:rsidP="00E42584" w:rsidR="00E42584"/>
    <w:p w:rsidRDefault="00E42584" w:rsidP="00E42584" w:rsidR="00E42584" w:rsidRPr="00A358CF">
      <w:pPr>
        <w:ind w:firstLine="708" w:left="4956"/>
        <w:jc w:val="both"/>
      </w:pPr>
    </w:p>
    <w:p w:rsidRDefault="00E42584" w:rsidP="00E42584" w:rsidR="00E42584" w:rsidRPr="00A358CF">
      <w:pPr>
        <w:ind w:firstLine="708" w:left="4956"/>
        <w:jc w:val="both"/>
      </w:pPr>
      <w:r w:rsidRPr="00A358CF">
        <w:t xml:space="preserve"> 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pPr>
        <w:ind w:firstLine="708" w:left="4956"/>
        <w:jc w:val="both"/>
      </w:pPr>
      <w:r w:rsidRPr="00A358CF">
        <w:t xml:space="preserve"> </w:t>
      </w:r>
    </w:p>
    <w:p w:rsidRDefault="00E42584" w:rsidP="00E42584" w:rsidR="00E42584" w:rsidRPr="00A358CF">
      <w:r w:rsidRPr="00A358CF">
        <w:t>Pouka o pravnom lijeku:</w:t>
      </w:r>
    </w:p>
    <w:p w:rsidRDefault="00E42584" w:rsidP="00E42584" w:rsidR="00E42584">
      <w:pPr>
        <w:jc w:val="both"/>
      </w:pPr>
      <w:r w:rsidRPr="00A358CF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r w:rsidRPr="00A358CF">
        <w:t>Dostaviti:</w:t>
      </w:r>
    </w:p>
    <w:p w:rsidRDefault="00C07FB2" w:rsidP="00E42584" w:rsidR="00E42584" w:rsidRPr="00A358CF">
      <w:pPr>
        <w:numPr>
          <w:ilvl w:val="0"/>
          <w:numId w:val="1"/>
        </w:numPr>
      </w:pPr>
      <w:r>
        <w:t>stečajnoj upraviteljici – e-mailom</w:t>
      </w:r>
    </w:p>
    <w:p w:rsidRDefault="00C07FB2" w:rsidP="00E42584" w:rsidR="00E42584" w:rsidRPr="00A358CF">
      <w:pPr>
        <w:numPr>
          <w:ilvl w:val="0"/>
          <w:numId w:val="1"/>
        </w:numPr>
      </w:pPr>
      <w:r>
        <w:t>razlučnom</w:t>
      </w:r>
      <w:r w:rsidR="00E42584">
        <w:t xml:space="preserve"> vjerovniku</w:t>
      </w:r>
      <w:r w:rsidR="00F20E9E">
        <w:t xml:space="preserve"> putem e-oglasne ploče</w:t>
      </w:r>
    </w:p>
    <w:p w:rsidRDefault="00E42584" w:rsidP="00E42584" w:rsidR="00E42584">
      <w:pPr>
        <w:numPr>
          <w:ilvl w:val="0"/>
          <w:numId w:val="1"/>
        </w:numPr>
      </w:pPr>
      <w:r>
        <w:t>e-</w:t>
      </w:r>
      <w:r w:rsidRPr="00A358CF">
        <w:t>oglasna ploča</w:t>
      </w:r>
    </w:p>
    <w:p w:rsidRDefault="00C07FB2" w:rsidP="00E42584" w:rsidR="00C07FB2" w:rsidRPr="00A358CF">
      <w:pPr>
        <w:numPr>
          <w:ilvl w:val="0"/>
          <w:numId w:val="1"/>
        </w:numPr>
      </w:pPr>
      <w:r>
        <w:t>FINA-i nakon pravomoćnosti</w:t>
      </w:r>
    </w:p>
    <w:p w:rsidRDefault="00E42584" w:rsidP="00E42584" w:rsidR="00E42584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E42584" w:rsidP="00E42584" w:rsidR="00E42584" w:rsidRPr="00A358CF"/>
    <w:p w:rsidRDefault="00E42584" w:rsidP="00E42584" w:rsidR="00E42584" w:rsidRPr="00A358CF"/>
    <w:p w:rsidRDefault="00B42271" w:rsidP="00C07FB2" w:rsidR="00B42271" w:rsidRPr="00A358CF">
      <w:pPr>
        <w:ind w:left="1065"/>
        <w:jc w:val="both"/>
      </w:pPr>
    </w:p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50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A44915">
          <w:t>193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4096F"/>
    <w:rsid w:val="00646526"/>
    <w:rsid w:val="00661089"/>
    <w:rsid w:val="006A6E58"/>
    <w:rsid w:val="006F0C78"/>
    <w:rsid w:val="00740A53"/>
    <w:rsid w:val="00763502"/>
    <w:rsid w:val="007B2A51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4915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0E9E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B24B9-8735-451F-9548-9377E2F3D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2575</properties:Characters>
  <properties:Lines>89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2018-03-09T08:16:00Z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2018-03-16T13:55:00Z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bracera 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