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8ca8" w14:paraId="db58ca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16DE1">
        <w:t>398</w:t>
      </w:r>
      <w:r w:rsidRPr="00151FF0">
        <w:t>/1</w:t>
      </w:r>
      <w:r w:rsidR="00831369">
        <w:t>7</w:t>
      </w:r>
      <w:r w:rsidRPr="00151FF0">
        <w:t>-</w:t>
      </w:r>
      <w:r w:rsidR="003B2F75">
        <w:t>2</w:t>
      </w:r>
      <w:r w:rsidR="00C16DE1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0C58A2" w:rsidP="000C58A2" w:rsidR="000C58A2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C16DE1" w:rsidRPr="00C16DE1">
        <w:t>4 ZIDA društvo s ograničenom odgovornošću za graditeljstvo i usluge, Osijek, A. Waldingera 12, MBS 030124923, OIB 59461984624, dana 7</w:t>
      </w:r>
      <w:r>
        <w:t>.</w:t>
      </w:r>
      <w:r w:rsidRPr="000B1DB2">
        <w:t xml:space="preserve"> </w:t>
      </w:r>
      <w:r>
        <w:t>srpnja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0E4EB7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0E4EB7" w:rsidRPr="000E4EB7">
        <w:t>Blank</w:t>
      </w:r>
      <w:r w:rsidR="000E4EB7">
        <w:t>i</w:t>
      </w:r>
      <w:r w:rsidR="000E4EB7" w:rsidRPr="000E4EB7">
        <w:t xml:space="preserve"> Gambiraža, Osijek, Bakarska 42, OIB 81085118009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16DE1" w:rsidRPr="00C16DE1">
        <w:t>4 ZIDA društvo s ograničenom odgovornošću za graditeljstvo i usluge, Osijek, A. Waldingera 12, MBS 030124923, OIB 59461984624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 HR2</w:t>
      </w:r>
      <w:r w:rsidR="000E4EB7">
        <w:t>5</w:t>
      </w:r>
      <w:r w:rsidR="002D1C0E">
        <w:t xml:space="preserve"> 2</w:t>
      </w:r>
      <w:r w:rsidR="000E4EB7">
        <w:t>50</w:t>
      </w:r>
      <w:r w:rsidR="002D1C0E">
        <w:t>0 0093 10</w:t>
      </w:r>
      <w:r w:rsidR="000E4EB7">
        <w:t>31</w:t>
      </w:r>
      <w:r w:rsidR="002D1C0E">
        <w:t xml:space="preserve"> </w:t>
      </w:r>
      <w:r w:rsidR="000E4EB7">
        <w:t>5086</w:t>
      </w:r>
      <w:r w:rsidR="009408ED">
        <w:t xml:space="preserve"> </w:t>
      </w:r>
      <w:r w:rsidR="000E4EB7">
        <w:t>0</w:t>
      </w:r>
      <w:r w:rsidR="009408ED">
        <w:t xml:space="preserve"> kod </w:t>
      </w:r>
      <w:r w:rsidR="000E4EB7">
        <w:t>ADDIKO BANK</w:t>
      </w:r>
      <w:r w:rsidR="009408ED">
        <w:t xml:space="preserve"> d.d. Zagreb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646AE7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C5BCF">
        <w:t>398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764FCC">
        <w:t>1</w:t>
      </w:r>
      <w:r w:rsidR="00E7660E">
        <w:t>1</w:t>
      </w:r>
      <w:r w:rsidR="009B0F1B">
        <w:t xml:space="preserve"> od </w:t>
      </w:r>
      <w:r w:rsidR="00BC5BCF">
        <w:t>20</w:t>
      </w:r>
      <w:r w:rsidR="009B0F1B">
        <w:t>.</w:t>
      </w:r>
      <w:r w:rsidR="005D46B1">
        <w:t>0</w:t>
      </w:r>
      <w:r w:rsidR="00BC5BCF">
        <w:t>4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BC5BCF">
        <w:t>a</w:t>
      </w:r>
      <w:r w:rsidR="0040049C">
        <w:t xml:space="preserve"> je</w:t>
      </w:r>
      <w:r w:rsidR="009B0F1B">
        <w:t xml:space="preserve"> </w:t>
      </w:r>
      <w:r w:rsidR="00BC5BCF">
        <w:t>Blanka Gambiraža iz Osijeka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FA4EF5">
        <w:t>23</w:t>
      </w:r>
      <w:r w:rsidR="00D23353">
        <w:t>.</w:t>
      </w:r>
      <w:r w:rsidR="005D46B1">
        <w:t>0</w:t>
      </w:r>
      <w:r w:rsidR="00FA4EF5">
        <w:t>5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A4EF5">
        <w:t>7</w:t>
      </w:r>
      <w:r w:rsidRPr="008D4802">
        <w:t xml:space="preserve">. </w:t>
      </w:r>
      <w:r w:rsidR="009F478E">
        <w:t>srp</w:t>
      </w:r>
      <w:r w:rsidR="00426454">
        <w:t>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FA4EF5">
        <w:t>a</w:t>
      </w:r>
      <w:r w:rsidR="0040049C">
        <w:t xml:space="preserve"> </w:t>
      </w:r>
      <w:r w:rsidR="00D5639E">
        <w:t>stečajn</w:t>
      </w:r>
      <w:r w:rsidR="00FA4EF5">
        <w:t>a</w:t>
      </w:r>
      <w:r w:rsidR="00D5639E">
        <w:t xml:space="preserve"> </w:t>
      </w:r>
      <w:r w:rsidR="0061543A">
        <w:t>upravitelj</w:t>
      </w:r>
      <w:r w:rsidR="00FA4EF5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5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16DE1">
      <w:t>14 St-</w:t>
    </w:r>
    <w:r w:rsidR="00C16DE1" w:rsidRPr="00C16DE1">
      <w:t>398/17-24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4EB7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BCF"/>
    <w:rsid w:val="00BC5EF2"/>
    <w:rsid w:val="00BC69B4"/>
    <w:rsid w:val="00BD2D5E"/>
    <w:rsid w:val="00BD402C"/>
    <w:rsid w:val="00BE4AEB"/>
    <w:rsid w:val="00C16DE1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0556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4EF5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5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5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55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55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5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5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5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5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ZIDA društvo s ograničenom odgovornošću za graditeljstvo i usluge</izvorni_sadrzaj>
    <derivirana_varijabla naziv="DomainObject.Predmet.ProtustrankaFormated_1">  4 ZIDA društvo s ograničenom odgovornošću za graditeljstvo i usluge</derivirana_varijabla>
  </DomainObject.Predmet.ProtustrankaFormated>
  <DomainObject.Predmet.ProtustrankaFormatedOIB>
    <izvorni_sadrzaj>  4 ZIDA društvo s ograničenom odgovornošću za graditeljstvo i usluge, OIB 59461984624</izvorni_sadrzaj>
    <derivirana_varijabla naziv="DomainObject.Predmet.ProtustrankaFormatedOIB_1">  4 ZIDA društvo s ograničenom odgovornošću za graditeljstvo i usluge, OIB 59461984624</derivirana_varijabla>
  </DomainObject.Predmet.ProtustrankaFormatedOIB>
  <DomainObject.Predmet.ProtustrankaFormatedWithAdress>
    <izvorni_sadrzaj> 4 ZIDA društvo s ograničenom odgovornošću za graditeljstvo i usluge, A. Waldingera 12, 31000 Osijek</izvorni_sadrzaj>
    <derivirana_varijabla naziv="DomainObject.Predmet.ProtustrankaFormatedWithAdress_1"> 4 ZIDA društvo s ograničenom odgovornošću za graditeljstvo i usluge, A. Waldingera 12, 31000 Osijek</derivirana_varijabla>
  </DomainObject.Predmet.ProtustrankaFormatedWithAdress>
  <DomainObject.Predmet.ProtustrankaFormatedWithAdressOIB>
    <izvorni_sadrzaj> 4 ZIDA društvo s ograničenom odgovornošću za graditeljstvo i usluge, OIB 59461984624, A. Waldingera 12, 31000 Osijek</izvorni_sadrzaj>
    <derivirana_varijabla naziv="DomainObject.Predmet.ProtustrankaFormatedWithAdressOIB_1"> 4 ZIDA društvo s ograničenom odgovornošću za graditeljstvo i usluge, OIB 59461984624, A. Waldingera 12, 31000 Osijek</derivirana_varijabla>
  </DomainObject.Predmet.ProtustrankaFormatedWithAdressOIB>
  <DomainObject.Predmet.ProtustrankaWithAdress>
    <izvorni_sadrzaj>4 ZIDA društvo s ograničenom odgovornošću za graditeljstvo i usluge A. Waldingera 12, 31000 Osijek</izvorni_sadrzaj>
    <derivirana_varijabla naziv="DomainObject.Predmet.ProtustrankaWithAdress_1">4 ZIDA društvo s ograničenom odgovornošću za graditeljstvo i usluge A. Waldingera 12, 31000 Osijek</derivirana_varijabla>
  </DomainObject.Predmet.ProtustrankaWithAdress>
  <DomainObject.Predmet.ProtustrankaWithAdressOIB>
    <izvorni_sadrzaj>4 ZIDA društvo s ograničenom odgovornošću za graditeljstvo i usluge, OIB 59461984624, A. Waldingera 12, 31000 Osijek</izvorni_sadrzaj>
    <derivirana_varijabla naziv="DomainObject.Predmet.ProtustrankaWithAdressOIB_1">4 ZIDA društvo s ograničenom odgovornošću za graditeljstvo i usluge, OIB 59461984624, A. Waldingera 12, 31000 Osijek</derivirana_varijabla>
  </DomainObject.Predmet.ProtustrankaWithAdressOIB>
  <DomainObject.Predmet.ProtustrankaNazivFormated>
    <izvorni_sadrzaj>4 ZIDA društvo s ograničenom odgovornošću za graditeljstvo i usluge</izvorni_sadrzaj>
    <derivirana_varijabla naziv="DomainObject.Predmet.ProtustrankaNazivFormated_1">4 ZIDA društvo s ograničenom odgovornošću za graditeljstvo i usluge</derivirana_varijabla>
  </DomainObject.Predmet.ProtustrankaNazivFormated>
  <DomainObject.Predmet.ProtustrankaNazivFormatedOIB>
    <izvorni_sadrzaj>4 ZIDA društvo s ograničenom odgovornošću za graditeljstvo i usluge, OIB 59461984624</izvorni_sadrzaj>
    <derivirana_varijabla naziv="DomainObject.Predmet.ProtustrankaNazivFormatedOIB_1">4 ZIDA društvo s ograničenom odgovornošću za graditeljstvo i usluge, OIB 59461984624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4 ZIDA društvo s ograničenom odgovornošću za graditeljstvo i usluge</item>
    </izvorni_sadrzaj>
    <derivirana_varijabla naziv="DomainObject.Predmet.ProtuStrankaListFormated_1">
      <item>4 ZIDA društvo s ograničenom odgovornošću za graditeljstvo i usluge</item>
    </derivirana_varijabla>
  </DomainObject.Predmet.ProtuStrankaListFormated>
  <DomainObject.Predmet.ProtuStrankaListFormatedOIB>
    <izvorni_sadrzaj>
      <item>4 ZIDA društvo s ograničenom odgovornošću za graditeljstvo i usluge, OIB 59461984624</item>
    </izvorni_sadrzaj>
    <derivirana_varijabla naziv="DomainObject.Predmet.ProtuStrankaListFormatedOIB_1">
      <item>4 ZIDA društvo s ograničenom odgovornošću za graditeljstvo i usluge, OIB 59461984624</item>
    </derivirana_varijabla>
  </DomainObject.Predmet.ProtuStrankaListFormatedOIB>
  <DomainObject.Predmet.ProtuStrankaListFormatedWithAdress>
    <izvorni_sadrzaj>
      <item>4 ZIDA društvo s ograničenom odgovornošću za graditeljstvo i usluge, A. Waldingera 12, 31000 Osijek</item>
    </izvorni_sadrzaj>
    <derivirana_varijabla naziv="DomainObject.Predmet.ProtuStrankaListFormatedWithAdress_1">
      <item>4 ZIDA društvo s ograničenom odgovornošću za graditeljstvo i usluge, A. Waldingera 12, 31000 Osijek</item>
    </derivirana_varijabla>
  </DomainObject.Predmet.ProtuStrankaListFormatedWithAdress>
  <DomainObject.Predmet.ProtuStrankaListFormatedWithAdressOIB>
    <izvorni_sadrzaj>
      <item>4 ZIDA društvo s ograničenom odgovornošću za graditeljstvo i usluge, OIB 59461984624, A. Waldingera 12, 31000 Osijek</item>
    </izvorni_sadrzaj>
    <derivirana_varijabla naziv="DomainObject.Predmet.ProtuStrankaListFormatedWithAdressOIB_1">
      <item>4 ZIDA društvo s ograničenom odgovornošću za graditeljstvo i usluge, OIB 59461984624, A. Waldingera 12, 31000 Osijek</item>
    </derivirana_varijabla>
  </DomainObject.Predmet.ProtuStrankaListFormatedWithAdressOIB>
  <DomainObject.Predmet.ProtuStrankaListNazivFormated>
    <izvorni_sadrzaj>
      <item>4 ZIDA društvo s ograničenom odgovornošću za graditeljstvo i usluge</item>
    </izvorni_sadrzaj>
    <derivirana_varijabla naziv="DomainObject.Predmet.ProtuStrankaListNazivFormated_1">
      <item>4 ZIDA društvo s ograničenom odgovornošću za graditeljstvo i usluge</item>
    </derivirana_varijabla>
  </DomainObject.Predmet.ProtuStrankaListNazivFormated>
  <DomainObject.Predmet.ProtuStrankaListNazivFormatedOIB>
    <izvorni_sadrzaj>
      <item>4 ZIDA društvo s ograničenom odgovornošću za graditeljstvo i usluge, OIB 59461984624</item>
    </izvorni_sadrzaj>
    <derivirana_varijabla naziv="DomainObject.Predmet.ProtuStrankaListNazivFormatedOIB_1">
      <item>4 ZIDA društvo s ograničenom odgovornošću za graditeljstvo i usluge, OIB 59461984624</item>
    </derivirana_varijabla>
  </DomainObject.Predmet.ProtuStrankaListNazivFormatedOIB>
  <DomainObject.Predmet.OstaliListFormated>
    <izvorni_sadrzaj>
      <item>ŽDO GUO Osijek</item>
      <item>Blanka Gambiraža</item>
      <item>Hrvoje Ivanišević</item>
    </izvorni_sadrzaj>
    <derivirana_varijabla naziv="DomainObject.Predmet.OstaliListFormated_1">
      <item>ŽDO GUO Osijek</item>
      <item>Blanka Gambiraža</item>
      <item>Hrvoje Ivanišević</item>
    </derivirana_varijabla>
  </DomainObject.Predmet.OstaliListFormated>
  <DomainObject.Predmet.OstaliListFormatedOIB>
    <izvorni_sadrzaj>
      <item>ŽDO GUO Osijek</item>
      <item>Blanka Gambiraža, OIB 81085118009</item>
      <item>Hrvoje Ivanišević, OIB 70971218075</item>
    </izvorni_sadrzaj>
    <derivirana_varijabla naziv="DomainObject.Predmet.OstaliListFormatedOIB_1">
      <item>ŽDO GUO Osijek</item>
      <item>Blanka Gambiraža, OIB 81085118009</item>
      <item>Hrvoje Ivanišević, OIB 70971218075</item>
    </derivirana_varijabla>
  </DomainObject.Predmet.OstaliListFormatedOIB>
  <DomainObject.Predmet.OstaliListFormatedWithAdress>
    <izvorni_sadrzaj>
      <item>ŽDO GUO Osijek</item>
      <item>Blanka Gambiraža, Bakarska 42, 31000 Osijek</item>
      <item>Hrvoje Ivanišević, Snježnička 31, 31000 Osijek</item>
    </izvorni_sadrzaj>
    <derivirana_varijabla naziv="DomainObject.Predmet.OstaliListFormatedWithAdress_1">
      <item>ŽDO GUO Osijek</item>
      <item>Blanka Gambiraža, Bakarska 42, 31000 Osijek</item>
      <item>Hrvoje Ivanišević, Snježnička 31, 31000 Osijek</item>
    </derivirana_varijabla>
  </DomainObject.Predmet.OstaliListFormatedWithAdress>
  <DomainObject.Predmet.OstaliListFormatedWithAdressOIB>
    <izvorni_sadrzaj>
      <item>ŽDO GUO Osijek</item>
      <item>Blanka Gambiraža, OIB 81085118009, Bakarska 42, 31000 Osijek</item>
      <item>Hrvoje Ivanišević, OIB 70971218075, Snježnička 31, 31000 Osijek</item>
    </izvorni_sadrzaj>
    <derivirana_varijabla naziv="DomainObject.Predmet.OstaliListFormatedWithAdressOIB_1">
      <item>ŽDO GUO Osijek</item>
      <item>Blanka Gambiraža, OIB 81085118009, Bakarska 42, 31000 Osijek</item>
      <item>Hrvoje Ivanišević, OIB 70971218075, Snježnička 31, 31000 Osijek</item>
    </derivirana_varijabla>
  </DomainObject.Predmet.OstaliListFormatedWithAdressOIB>
  <DomainObject.Predmet.OstaliListNazivFormated>
    <izvorni_sadrzaj>
      <item>ŽDO GUO Osijek</item>
      <item>Blanka Gambiraža</item>
      <item>Hrvoje Ivanišević</item>
    </izvorni_sadrzaj>
    <derivirana_varijabla naziv="DomainObject.Predmet.OstaliListNazivFormated_1">
      <item>ŽDO GUO Osijek</item>
      <item>Blanka Gambiraža</item>
      <item>Hrvoje Ivanišević</item>
    </derivirana_varijabla>
  </DomainObject.Predmet.OstaliListNazivFormated>
  <DomainObject.Predmet.OstaliListNazivFormatedOIB>
    <izvorni_sadrzaj>
      <item>ŽDO GUO Osijek</item>
      <item>Blanka Gambiraža, OIB 81085118009</item>
      <item>Hrvoje Ivanišević, OIB 70971218075</item>
    </izvorni_sadrzaj>
    <derivirana_varijabla naziv="DomainObject.Predmet.OstaliListNazivFormatedOIB_1">
      <item>ŽDO GUO Osijek</item>
      <item>Blanka Gambiraža, OIB 81085118009</item>
      <item>Hrvoje Ivanišević, OIB 70971218075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4 ZIDA društvo s ograničenom odgovornošću za graditeljstvo i usluge</izvorni_sadrzaj>
    <derivirana_varijabla naziv="DomainObject.Predmet.ProtustrankaIDrugi_1">4 ZIDA društvo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4 ZIDA društvo s ograničenom odgovornošću za graditeljstvo i usluge, OIB 59461984624, A. Waldingera 12, 31000 Osijek</izvorni_sadrzaj>
    <derivirana_varijabla naziv="DomainObject.Predmet.ProtustrankaIDrugiAdressOIB_1">4 ZIDA društvo s ograničenom odgovornošću za graditeljstvo i usluge, OIB 59461984624, A. Waldingera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4 ZIDA društvo s ograničenom odgovornošću za graditeljstvo i usluge</item>
      <item>ŽDO GUO Osijek</item>
      <item>Blanka Gambiraža</item>
      <item>Hrvoje Ivanišević</item>
    </izvorni_sadrzaj>
    <derivirana_varijabla naziv="DomainObject.Predmet.SudioniciListNaziv_1">
      <item>FINA RC OSIJEK</item>
      <item>4 ZIDA društvo s ograničenom odgovornošću za graditeljstvo i usluge</item>
      <item>ŽDO GUO Osijek</item>
      <item>Blanka Gambiraža</item>
      <item>Hrvoje Ivanišević</item>
    </derivirana_varijabla>
  </DomainObject.Predmet.SudioniciListNaziv>
  <DomainObject.Predmet.SudioniciListAdressOIB>
    <izvorni_sadrzaj>
      <item>FINA RC OSIJEK, OIB 85821130368</item>
      <item>4 ZIDA društvo s ograničenom odgovornošću za graditeljstvo i usluge, OIB 59461984624, A. Waldingera 12,31000 Osijek</item>
      <item>ŽDO GUO Osijek</item>
      <item>Blanka Gambiraža, OIB 81085118009, Bakarska 42,31000 Osijek</item>
      <item>Hrvoje Ivanišević, OIB 70971218075, Snježnička 31,31000 Osijek</item>
    </izvorni_sadrzaj>
    <derivirana_varijabla naziv="DomainObject.Predmet.SudioniciListAdressOIB_1">
      <item>FINA RC OSIJEK, OIB 85821130368</item>
      <item>4 ZIDA društvo s ograničenom odgovornošću za graditeljstvo i usluge, OIB 59461984624, A. Waldingera 12,31000 Osijek</item>
      <item>ŽDO GUO Osijek</item>
      <item>Blanka Gambiraža, OIB 81085118009, Bakarska 42,31000 Osijek</item>
      <item>Hrvoje Ivanišević, OIB 70971218075, Snježnička 31,31000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59461984624</item>
      <item>, OIB null</item>
      <item>, OIB 81085118009</item>
      <item>, OIB 70971218075</item>
    </izvorni_sadrzaj>
    <derivirana_varijabla naziv="DomainObject.Predmet.SudioniciListNazivOIB_1">
      <item>, OIB 85821130368</item>
      <item>, OIB 59461984624</item>
      <item>, OIB null</item>
      <item>, OIB 81085118009</item>
      <item>, OIB 70971218075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445</properties:Words>
  <properties:Characters>2461</properties:Characters>
  <properties:Lines>72</properties:Lines>
  <properties:Paragraphs>21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2017-07-07T10:21:00Z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