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c7b2" w14:paraId="7f0c7b2" w:rsidRDefault="006407A6" w:rsidP="00B542FA" w:rsidR="006407A6">
      <w:pPr>
        <w:jc w:val="both"/>
        <w15:collapsed w:val="false"/>
      </w:pPr>
      <w:bookmarkStart w:name="_GoBack" w:id="0"/>
      <w:bookmarkEnd w:id="0"/>
    </w:p>
    <w:p w:rsidRDefault="006407A6" w:rsidP="00B542FA" w:rsidR="006407A6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07A6" w:rsidP="002D60CE" w:rsidR="006407A6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831F43">
        <w:t>-502</w:t>
      </w:r>
      <w:r w:rsidR="00D431E2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5356ED" w:rsidP="00C40A44" w:rsidR="005356ED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05585A" w:rsidP="002D60CE" w:rsidR="0005585A" w:rsidRPr="00B9015B">
      <w:pPr>
        <w:jc w:val="both"/>
        <w:rPr>
          <w:b/>
        </w:rPr>
      </w:pPr>
    </w:p>
    <w:p w:rsidRDefault="00831F43" w:rsidP="00C40A44" w:rsidR="000B22E7" w:rsidRPr="00B9015B">
      <w:pPr>
        <w:ind w:firstLine="708"/>
        <w:jc w:val="both"/>
      </w:pPr>
      <w:r w:rsidRPr="00831F43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831F43">
        <w:t>85821130368</w:t>
      </w:r>
      <w:r w:rsidRPr="00831F43">
        <w:rPr>
          <w:lang w:val="pt-BR"/>
        </w:rPr>
        <w:t>, za otvaranje stečajnog postupka nad dužnikom DARIUS CARS j.d.o.o., Sesvete, Dubečka ulica 69, OIB: 52613489893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6407A6">
        <w:rPr>
          <w:lang w:val="pt-BR"/>
        </w:rPr>
        <w:t xml:space="preserve">7. lipnja </w:t>
      </w:r>
      <w:r w:rsidR="00D431E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31F43" w:rsidRPr="00831F43">
        <w:rPr>
          <w:lang w:val="pt-BR"/>
        </w:rPr>
        <w:t>DARIUS CARS j.d.o.o., Sesvete, Dubečka ulica 69, OIB: 52613489893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31F43">
        <w:t>502</w:t>
      </w:r>
      <w:r w:rsidR="00535D8E" w:rsidRPr="00B9015B">
        <w:t>-</w:t>
      </w:r>
      <w:r w:rsidR="00D431E2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831F43" w:rsidP="00831F43" w:rsidR="00831F43" w:rsidRPr="00831F43">
      <w:pPr>
        <w:pStyle w:val="Tijeloteksta"/>
        <w:ind w:firstLine="708"/>
        <w:rPr>
          <w:lang w:val="pt-BR"/>
        </w:rPr>
      </w:pPr>
      <w:r w:rsidRPr="00831F43">
        <w:t xml:space="preserve">Financijska agencija, Regionalni centar Zagreb, podnijela je ovom sudu prijedlog za otvaranje stečajnog postupka nad dužnikom </w:t>
      </w:r>
      <w:r w:rsidRPr="00831F43">
        <w:rPr>
          <w:lang w:val="pt-BR"/>
        </w:rPr>
        <w:t>DARIUS CARS j.d.o.o., Sesvete</w:t>
      </w:r>
    </w:p>
    <w:p w:rsidRDefault="00831F43" w:rsidP="00831F43" w:rsidR="00831F43" w:rsidRPr="00831F43">
      <w:pPr>
        <w:pStyle w:val="Tijeloteksta"/>
        <w:rPr>
          <w:lang w:val="pt-BR"/>
        </w:rPr>
      </w:pPr>
    </w:p>
    <w:p w:rsidRDefault="00831F43" w:rsidP="00831F43" w:rsidR="00831F43" w:rsidRPr="00831F43">
      <w:pPr>
        <w:pStyle w:val="Tijeloteksta"/>
        <w:ind w:firstLine="708"/>
      </w:pPr>
      <w:r w:rsidRPr="00831F43">
        <w:t>Prijedlog je podnesen na temelju čl. 110. st. 1. Stečajnog zakona („Narodne novine“ broj 71/15, dalje: SZ).</w:t>
      </w:r>
    </w:p>
    <w:p w:rsidRDefault="00831F43" w:rsidP="00831F43" w:rsidR="00831F43" w:rsidRPr="00831F43">
      <w:pPr>
        <w:pStyle w:val="Tijeloteksta"/>
        <w:ind w:firstLine="708"/>
      </w:pPr>
    </w:p>
    <w:p w:rsidRDefault="00831F43" w:rsidP="00831F43" w:rsidR="00644775">
      <w:pPr>
        <w:pStyle w:val="Tijeloteksta"/>
        <w:ind w:firstLine="708"/>
        <w:rPr>
          <w:lang w:val="en-GB"/>
        </w:rPr>
      </w:pPr>
      <w:r w:rsidRPr="00831F43">
        <w:t xml:space="preserve">Financijska agencija, kao predlagatelj, navela je u prijedlogu za otvaranje stečajnog postupka kako dužnik na dan 13. veljače 2017. u Očevidniku redoslijeda osnova za plaćanje ima evidentirane neizvršene osnove za plaćanje u neprekinutom razdoblju od 120 dana, u ukupnom iznosu od 16.461,52 kn, kao i da dužnik ima 2 zaposlenih. </w:t>
      </w:r>
      <w:r w:rsidRPr="00831F4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831F43" w:rsidP="00831F43" w:rsidR="00831F43">
      <w:pPr>
        <w:pStyle w:val="Tijeloteksta"/>
        <w:ind w:firstLine="708"/>
      </w:pPr>
    </w:p>
    <w:p w:rsidRDefault="00D23EA3" w:rsidP="00D23EA3" w:rsidR="00D431E2">
      <w:pPr>
        <w:pStyle w:val="Tijeloteksta"/>
        <w:ind w:firstLine="708"/>
      </w:pPr>
      <w:r w:rsidRPr="00D23EA3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D23EA3" w:rsidP="00D23EA3" w:rsidR="00D23EA3" w:rsidRPr="00D431E2">
      <w:pPr>
        <w:pStyle w:val="Tijeloteksta"/>
        <w:ind w:firstLine="708"/>
      </w:pPr>
    </w:p>
    <w:p w:rsidRDefault="0059075B" w:rsidP="005356ED" w:rsidR="009B1748">
      <w:pPr>
        <w:pStyle w:val="Tijeloteksta"/>
        <w:ind w:firstLine="708"/>
      </w:pPr>
      <w:r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 u skladu s čl. 12. st. 1. SZ-a, i nije osporio predlagateljeve tvrdnje o postojanju stečajnog razloga nesposobnosti za plaćanje. </w:t>
      </w:r>
    </w:p>
    <w:p w:rsidRDefault="005356ED" w:rsidP="005356ED" w:rsidR="005356ED">
      <w:pPr>
        <w:pStyle w:val="Tijeloteksta"/>
        <w:ind w:firstLine="708"/>
      </w:pPr>
    </w:p>
    <w:p w:rsidRDefault="003D0115" w:rsidP="00D431E2" w:rsidR="00D431E2" w:rsidRPr="00D431E2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431E2">
        <w:t xml:space="preserve"> </w:t>
      </w:r>
    </w:p>
    <w:p w:rsidRDefault="005356ED" w:rsidP="00A446AE" w:rsidR="005356ED">
      <w:pPr>
        <w:pStyle w:val="Tijeloteksta"/>
      </w:pPr>
    </w:p>
    <w:p w:rsidRDefault="00D431E2" w:rsidP="00C01AAB" w:rsidR="00C01AAB" w:rsidRPr="00C01AAB">
      <w:pPr>
        <w:pStyle w:val="Tijeloteksta"/>
        <w:ind w:firstLine="708"/>
      </w:pPr>
      <w:r>
        <w:t>Sud je u skladu s čl. 11. st. 3. SZ-a uvidom u elektronički sustav zemljišnih knjiga utvrdio da dužnik nije evidentiran kao vlasnik nekretnine</w:t>
      </w:r>
      <w:r w:rsidR="00D23EA3">
        <w:t xml:space="preserve">. </w:t>
      </w:r>
      <w:r w:rsidR="00C01AAB" w:rsidRPr="00C01AAB">
        <w:t xml:space="preserve">Iz podneska RH, Ministarstva </w:t>
      </w:r>
      <w:r w:rsidR="00644775">
        <w:t>unutarn</w:t>
      </w:r>
      <w:r w:rsidR="00831F43">
        <w:t>jih poslova, PU Zagrebačke od 29</w:t>
      </w:r>
      <w:r w:rsidR="00C01AAB" w:rsidRPr="00C01AAB">
        <w:t>. svibnja</w:t>
      </w:r>
      <w:r w:rsidR="00644775">
        <w:t xml:space="preserve"> 2017., proizlazi kako dužnik nije</w:t>
      </w:r>
      <w:r w:rsidR="00C01AAB" w:rsidRPr="00C01AAB">
        <w:t xml:space="preserve"> </w:t>
      </w:r>
      <w:r w:rsidR="00644775">
        <w:t>upisan kao vlasnik vozila</w:t>
      </w:r>
      <w:r w:rsidR="00C01AAB" w:rsidRPr="00C01AAB">
        <w:t>.</w:t>
      </w:r>
      <w:r w:rsidR="00B15505">
        <w:t xml:space="preserve"> Iako je sud zatražio podatke o dužnikovoj imovini od Ministarstva financija, Porezne uprave, navedena institucija nije dostavila podatke o eventualnoj dužnikovoj imovini.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407A6">
        <w:t xml:space="preserve">7. lipnja </w:t>
      </w:r>
      <w:r w:rsidR="0005585A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</w:t>
      </w:r>
      <w:r w:rsidR="006407A6">
        <w:t xml:space="preserve">          </w:t>
      </w:r>
      <w:r w:rsidRPr="00B9015B">
        <w:t xml:space="preserve"> </w:t>
      </w:r>
      <w:r w:rsidR="00065B42" w:rsidRPr="00B9015B">
        <w:t>Sudac:</w:t>
      </w:r>
    </w:p>
    <w:p w:rsidRDefault="001013EE" w:rsidP="001013EE" w:rsidR="00065B42" w:rsidRPr="00B9015B">
      <w:pPr>
        <w:jc w:val="right"/>
      </w:pPr>
      <w:r w:rsidRPr="00B9015B">
        <w:t>Gordan Zubak</w:t>
      </w:r>
      <w:r w:rsidR="00E62BC2">
        <w:t>,v.r.</w:t>
      </w:r>
      <w:r w:rsidR="006407A6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6407A6" w:rsidP="00065B42" w:rsidR="006407A6"/>
    <w:p w:rsidRDefault="00E62BC2" w:rsidP="00E62BC2" w:rsidR="00E62BC2">
      <w:pPr>
        <w:jc w:val="right"/>
      </w:pPr>
    </w:p>
    <w:p w:rsidRDefault="00E62BC2" w:rsidP="00E62BC2" w:rsidR="00E62BC2">
      <w:pPr>
        <w:jc w:val="right"/>
      </w:pPr>
      <w:r>
        <w:t>Za točnost otpravka - ovlašteni službenik:</w:t>
      </w:r>
    </w:p>
    <w:p w:rsidRDefault="00E62BC2" w:rsidP="00E62BC2" w:rsidR="00E62BC2">
      <w:pPr>
        <w:jc w:val="right"/>
      </w:pPr>
      <w:r>
        <w:t xml:space="preserve">               Katica Franjić</w:t>
      </w:r>
    </w:p>
    <w:p w:rsidRDefault="00065B42" w:rsidP="00E62BC2" w:rsidR="00065B42" w:rsidRPr="00B9015B">
      <w:pPr>
        <w:pStyle w:val="Odlomakpopisa"/>
        <w:jc w:val="right"/>
      </w:pPr>
    </w:p>
    <w:sectPr w:rsidSect="006407A6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7A6" w:rsidP="006407A6" w:rsidR="006407A6">
      <w:r>
        <w:separator/>
      </w:r>
    </w:p>
  </w:endnote>
  <w:endnote w:id="0" w:type="continuationSeparator">
    <w:p w:rsidRDefault="006407A6" w:rsidP="006407A6" w:rsidR="00640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7A6" w:rsidP="006407A6" w:rsidR="006407A6">
      <w:r>
        <w:separator/>
      </w:r>
    </w:p>
  </w:footnote>
  <w:footnote w:id="0" w:type="continuationSeparator">
    <w:p w:rsidRDefault="006407A6" w:rsidP="006407A6" w:rsidR="006407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07A6" w:rsidP="006407A6" w:rsidR="006407A6">
    <w:pPr>
      <w:pStyle w:val="Zaglavlje"/>
      <w:tabs>
        <w:tab w:pos="6824" w:val="left"/>
      </w:tabs>
    </w:pPr>
    <w:r>
      <w:tab/>
    </w:r>
    <w:sdt>
      <w:sdtPr>
        <w:id w:val="-1137173919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62BC2"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B9015B">
        <w:t>67. St</w:t>
      </w:r>
    </w:smartTag>
    <w:r>
      <w:t>-502/17</w:t>
    </w:r>
  </w:p>
  <w:p w:rsidRDefault="006407A6" w:rsidR="006407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5585A"/>
    <w:rsid w:val="00065B42"/>
    <w:rsid w:val="000B22E7"/>
    <w:rsid w:val="000C1F96"/>
    <w:rsid w:val="000E335E"/>
    <w:rsid w:val="001013EE"/>
    <w:rsid w:val="0010267D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407A6"/>
    <w:rsid w:val="00644775"/>
    <w:rsid w:val="00662884"/>
    <w:rsid w:val="00704DD0"/>
    <w:rsid w:val="007150E9"/>
    <w:rsid w:val="00754CF2"/>
    <w:rsid w:val="007B068E"/>
    <w:rsid w:val="007E6A6F"/>
    <w:rsid w:val="008204DE"/>
    <w:rsid w:val="00831F43"/>
    <w:rsid w:val="008B669A"/>
    <w:rsid w:val="00901CFD"/>
    <w:rsid w:val="00947BCF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AD5AD9"/>
    <w:rsid w:val="00B15505"/>
    <w:rsid w:val="00B62E90"/>
    <w:rsid w:val="00B9015B"/>
    <w:rsid w:val="00BC67EF"/>
    <w:rsid w:val="00BE5577"/>
    <w:rsid w:val="00BF01D0"/>
    <w:rsid w:val="00BF0DDB"/>
    <w:rsid w:val="00C01AAB"/>
    <w:rsid w:val="00C23ADD"/>
    <w:rsid w:val="00C40A44"/>
    <w:rsid w:val="00C63030"/>
    <w:rsid w:val="00C90682"/>
    <w:rsid w:val="00D23EA3"/>
    <w:rsid w:val="00D24310"/>
    <w:rsid w:val="00D431E2"/>
    <w:rsid w:val="00D677F7"/>
    <w:rsid w:val="00D803A5"/>
    <w:rsid w:val="00DE0F86"/>
    <w:rsid w:val="00E0682D"/>
    <w:rsid w:val="00E24B5E"/>
    <w:rsid w:val="00E53D49"/>
    <w:rsid w:val="00E62BC2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0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7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7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7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7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6407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407A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0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7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7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7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7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6407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407A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DARIUS CARS j.d.o.o. za trgovinu i usluge zastupanog po punomoćniku Dario Buden</izvorni_sadrzaj>
    <derivirana_varijabla naziv="DomainObject.Predmet.ProtustrankaFormated_1">  DARIUS CARS j.d.o.o. za trgovinu i usluge zastupanog po punomoćniku Dario Buden</derivirana_varijabla>
  </DomainObject.Predmet.ProtustrankaFormated>
  <DomainObject.Predmet.ProtustrankaFormatedOIB>
    <izvorni_sadrzaj>  DARIUS CARS j.d.o.o. za trgovinu i usluge, OIB 52613489893 zastupanog po punomoćniku Dario Buden</izvorni_sadrzaj>
    <derivirana_varijabla naziv="DomainObject.Predmet.ProtustrankaFormatedOIB_1">  DARIUS CARS j.d.o.o. za trgovinu i usluge, OIB 52613489893 zastupanog po punomoćniku Dario Buden</derivirana_varijabla>
  </DomainObject.Predmet.ProtustrankaFormatedOIB>
  <DomainObject.Predmet.ProtustrankaFormatedWithAdress>
    <izvorni_sadrzaj> DARIUS CARS j.d.o.o. za trgovinu i usluge, Dubečka ulica 69, 10360 Sesvete zastupanog po punomoćniku Dario Buden</izvorni_sadrzaj>
    <derivirana_varijabla naziv="DomainObject.Predmet.ProtustrankaFormatedWithAdress_1"> DARIUS CARS j.d.o.o. za trgovinu i usluge, Dubečka ulica 69, 10360 Sesvete zastupanog po punomoćniku Dario Buden</derivirana_varijabla>
  </DomainObject.Predmet.ProtustrankaFormatedWithAdress>
  <DomainObject.Predmet.ProtustrankaFormatedWithAdressOIB>
    <izvorni_sadrzaj> DARIUS CARS j.d.o.o. za trgovinu i usluge, OIB 52613489893, Dubečka ulica 69, 10360 Sesvete zastupanog po punomoćniku Dario Buden</izvorni_sadrzaj>
    <derivirana_varijabla naziv="DomainObject.Predmet.ProtustrankaFormatedWithAdressOIB_1"> DARIUS CARS j.d.o.o. za trgovinu i usluge, OIB 52613489893, Dubečka ulica 69, 10360 Sesvete zastupanog po punomoćniku Dario Buden</derivirana_varijabla>
  </DomainObject.Predmet.ProtustrankaFormatedWithAdressOIB>
  <DomainObject.Predmet.ProtustrankaWithAdress>
    <izvorni_sadrzaj>DARIUS CARS j.d.o.o. za trgovinu i usluge Dubečka ulica 69, 10360 Sesvete</izvorni_sadrzaj>
    <derivirana_varijabla naziv="DomainObject.Predmet.ProtustrankaWithAdress_1">DARIUS CARS j.d.o.o. za trgovinu i usluge Dubečka ulica 69, 10360 Sesvete</derivirana_varijabla>
  </DomainObject.Predmet.ProtustrankaWithAdress>
  <DomainObject.Predmet.ProtustrankaWithAdressOIB>
    <izvorni_sadrzaj>DARIUS CARS j.d.o.o. za trgovinu i usluge, OIB 52613489893, Dubečka ulica 69, 10360 Sesvete</izvorni_sadrzaj>
    <derivirana_varijabla naziv="DomainObject.Predmet.ProtustrankaWithAdressOIB_1">DARIUS CARS j.d.o.o. za trgovinu i usluge, OIB 52613489893, Dubečka ulica 69, 10360 Sesvete</derivirana_varijabla>
  </DomainObject.Predmet.ProtustrankaWithAdressOIB>
  <DomainObject.Predmet.ProtustrankaNazivFormated>
    <izvorni_sadrzaj>DARIUS CARS j.d.o.o. za trgovinu i usluge</izvorni_sadrzaj>
    <derivirana_varijabla naziv="DomainObject.Predmet.ProtustrankaNazivFormated_1">DARIUS CARS j.d.o.o. za trgovinu i usluge</derivirana_varijabla>
  </DomainObject.Predmet.ProtustrankaNazivFormated>
  <DomainObject.Predmet.ProtustrankaNazivFormatedOIB>
    <izvorni_sadrzaj>DARIUS CARS j.d.o.o. za trgovinu i usluge, OIB 52613489893</izvorni_sadrzaj>
    <derivirana_varijabla naziv="DomainObject.Predmet.ProtustrankaNazivFormatedOIB_1">DARIUS CARS j.d.o.o. za trgovinu i usluge, OIB 52613489893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Dario Buden</izvorni_sadrzaj>
    <derivirana_varijabla naziv="DomainObject.Predmet.StrankaFormated_1">  FINA Regionalni centar Zagreb; Dario Buden</derivirana_varijabla>
  </DomainObject.Predmet.StrankaFormated>
  <DomainObject.Predmet.StrankaFormatedOIB>
    <izvorni_sadrzaj>  FINA Regionalni centar Zagreb, OIB 85821130368; Dario Buden, OIB 65806610574</izvorni_sadrzaj>
    <derivirana_varijabla naziv="DomainObject.Predmet.StrankaFormatedOIB_1">  FINA Regionalni centar Zagreb, OIB 85821130368; Dario Buden, OIB 65806610574</derivirana_varijabla>
  </DomainObject.Predmet.StrankaFormatedOIB>
  <DomainObject.Predmet.StrankaFormatedWithAdress>
    <izvorni_sadrzaj> FINA Regionalni centar Zagreb, Trg svibanjskih žrtava 1995. br. 1, 10000 Zagreb; Dario Buden, Dubečka 69, 10360 Sesvete</izvorni_sadrzaj>
    <derivirana_varijabla naziv="DomainObject.Predmet.StrankaFormatedWithAdress_1"> FINA Regionalni centar Zagreb, Trg svibanjskih žrtava 1995. br. 1, 10000 Zagreb; Dario Buden, Dubečka 69, 10360 Sesvete</derivirana_varijabla>
  </DomainObject.Predmet.StrankaFormatedWithAdress>
  <DomainObject.Predmet.StrankaFormatedWithAdressOIB>
    <izvorni_sadrzaj> FINA Regionalni centar Zagreb, OIB 85821130368, Trg svibanjskih žrtava 1995. br. 1, 10000 Zagreb; Dario Buden, OIB 65806610574, Dubečka 69, 10360 Sesvete</izvorni_sadrzaj>
    <derivirana_varijabla naziv="DomainObject.Predmet.StrankaFormatedWithAdressOIB_1"> FINA Regionalni centar Zagreb, OIB 85821130368, Trg svibanjskih žrtava 1995. br. 1, 10000 Zagreb; Dario Buden, OIB 65806610574, Dubečka 69, 10360 Sesvete</derivirana_varijabla>
  </DomainObject.Predmet.StrankaFormatedWithAdressOIB>
  <DomainObject.Predmet.StrankaWithAdress>
    <izvorni_sadrzaj>FINA Regionalni centar Zagreb Trg svibanjskih žrtava 1995. br. 1,10000 Zagreb,Dario Buden Dubečka 69,10360 Sesvete</izvorni_sadrzaj>
    <derivirana_varijabla naziv="DomainObject.Predmet.StrankaWithAdress_1">FINA Regionalni centar Zagreb Trg svibanjskih žrtava 1995. br. 1,10000 Zagreb,Dario Buden Dubečka 69,10360 Sesvete</derivirana_varijabla>
  </DomainObject.Predmet.StrankaWithAdress>
  <DomainObject.Predmet.StrankaWithAdressOIB>
    <izvorni_sadrzaj>FINA Regionalni centar Zagreb, OIB 85821130368, Trg svibanjskih žrtava 1995. br. 1,10000 Zagreb,Dario Buden, OIB 65806610574, Dubečka 69,10360 Sesvete</izvorni_sadrzaj>
    <derivirana_varijabla naziv="DomainObject.Predmet.StrankaWithAdressOIB_1">FINA Regionalni centar Zagreb, OIB 85821130368, Trg svibanjskih žrtava 1995. br. 1,10000 Zagreb,Dario Buden, OIB 65806610574, Dubečka 69,10360 Sesvete</derivirana_varijabla>
  </DomainObject.Predmet.StrankaWithAdressOIB>
  <DomainObject.Predmet.StrankaNazivFormated>
    <izvorni_sadrzaj>FINA Regionalni centar Zagreb,Dario Buden</izvorni_sadrzaj>
    <derivirana_varijabla naziv="DomainObject.Predmet.StrankaNazivFormated_1">FINA Regionalni centar Zagreb,Dario Buden</derivirana_varijabla>
  </DomainObject.Predmet.StrankaNazivFormated>
  <DomainObject.Predmet.StrankaNazivFormatedOIB>
    <izvorni_sadrzaj>FINA Regionalni centar Zagreb, OIB 85821130368,Dario Buden, OIB 65806610574</izvorni_sadrzaj>
    <derivirana_varijabla naziv="DomainObject.Predmet.StrankaNazivFormatedOIB_1">FINA Regionalni centar Zagreb, OIB 85821130368,Dario Buden, OIB 65806610574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Dario Buden</item>
    </izvorni_sadrzaj>
    <derivirana_varijabla naziv="DomainObject.Predmet.StrankaListFormated_1">
      <item>FINA Regionalni centar Zagreb</item>
      <item>Dario Buden</item>
    </derivirana_varijabla>
  </DomainObject.Predmet.StrankaListFormated>
  <DomainObject.Predmet.StrankaListFormatedOIB>
    <izvorni_sadrzaj>
      <item>FINA Regionalni centar Zagreb, OIB 85821130368</item>
      <item>Dario Buden, OIB 65806610574</item>
    </izvorni_sadrzaj>
    <derivirana_varijabla naziv="DomainObject.Predmet.StrankaListFormatedOIB_1">
      <item>FINA Regionalni centar Zagreb, OIB 85821130368</item>
      <item>Dario Buden, OIB 65806610574</item>
    </derivirana_varijabla>
  </DomainObject.Predmet.StrankaListFormatedOIB>
  <DomainObject.Predmet.StrankaListFormatedWithAdress>
    <izvorni_sadrzaj>
      <item>FINA Regionalni centar Zagreb, Trg svibanjskih žrtava 1995. br. 1, 10000 Zagreb</item>
      <item>Dario Buden, Dubečka 69, 10360 Sesvete</item>
    </izvorni_sadrzaj>
    <derivirana_varijabla naziv="DomainObject.Predmet.StrankaListFormatedWithAdress_1">
      <item>FINA Regionalni centar Zagreb, Trg svibanjskih žrtava 1995. br. 1, 10000 Zagreb</item>
      <item>Dario Buden, Dubečka 69,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Dario Buden, OIB 65806610574, Dubečka 69, 10360 Sesvete</item>
    </izvorni_sadrzaj>
    <derivirana_varijabla naziv="DomainObject.Predmet.StrankaListFormatedWithAdressOIB_1">
      <item>FINA Regionalni centar Zagreb, OIB 85821130368, Trg svibanjskih žrtava 1995. br. 1, 10000 Zagreb</item>
      <item>Dario Buden, OIB 65806610574, Dubečka 69, 10360 Sesvete</item>
    </derivirana_varijabla>
  </DomainObject.Predmet.StrankaListFormatedWithAdressOIB>
  <DomainObject.Predmet.StrankaListNazivFormated>
    <izvorni_sadrzaj>
      <item>FINA Regionalni centar Zagreb</item>
      <item>Dario Buden</item>
    </izvorni_sadrzaj>
    <derivirana_varijabla naziv="DomainObject.Predmet.StrankaListNazivFormated_1">
      <item>FINA Regionalni centar Zagreb</item>
      <item>Dario Buden</item>
    </derivirana_varijabla>
  </DomainObject.Predmet.StrankaListNazivFormated>
  <DomainObject.Predmet.StrankaListNazivFormatedOIB>
    <izvorni_sadrzaj>
      <item>FINA Regionalni centar Zagreb, OIB 85821130368</item>
      <item>Dario Buden, OIB 65806610574</item>
    </izvorni_sadrzaj>
    <derivirana_varijabla naziv="DomainObject.Predmet.StrankaListNazivFormatedOIB_1">
      <item>FINA Regionalni centar Zagreb, OIB 85821130368</item>
      <item>Dario Buden, OIB 65806610574</item>
    </derivirana_varijabla>
  </DomainObject.Predmet.StrankaListNazivFormatedOIB>
  <DomainObject.Predmet.ProtuStrankaListFormated>
    <izvorni_sadrzaj>
      <item>DARIUS CARS j.d.o.o. za trgovinu i usluge zastupanog po punomoćniku Dario Buden</item>
    </izvorni_sadrzaj>
    <derivirana_varijabla naziv="DomainObject.Predmet.ProtuStrankaListFormated_1">
      <item>DARIUS CARS j.d.o.o. za trgovinu i usluge zastupanog po punomoćniku Dario Buden</item>
    </derivirana_varijabla>
  </DomainObject.Predmet.ProtuStrankaListFormated>
  <DomainObject.Predmet.ProtuStrankaListFormatedOIB>
    <izvorni_sadrzaj>
      <item>DARIUS CARS j.d.o.o. za trgovinu i usluge, OIB 52613489893 zastupanog po punomoćniku Dario Buden</item>
    </izvorni_sadrzaj>
    <derivirana_varijabla naziv="DomainObject.Predmet.ProtuStrankaListFormatedOIB_1">
      <item>DARIUS CARS j.d.o.o. za trgovinu i usluge, OIB 52613489893 zastupanog po punomoćniku Dario Buden</item>
    </derivirana_varijabla>
  </DomainObject.Predmet.ProtuStrankaListFormatedOIB>
  <DomainObject.Predmet.ProtuStrankaListFormatedWithAdress>
    <izvorni_sadrzaj>
      <item>DARIUS CARS j.d.o.o. za trgovinu i usluge, Dubečka ulica 69, 10360 Sesvete zastupanog po punomoćniku Dario Buden</item>
    </izvorni_sadrzaj>
    <derivirana_varijabla naziv="DomainObject.Predmet.ProtuStrankaListFormatedWithAdress_1">
      <item>DARIUS CARS j.d.o.o. za trgovinu i usluge, Dubečka ulica 69, 10360 Sesvete zastupanog po punomoćniku Dario Buden</item>
    </derivirana_varijabla>
  </DomainObject.Predmet.ProtuStrankaListFormatedWithAdress>
  <DomainObject.Predmet.ProtuStrankaListFormatedWithAdressOIB>
    <izvorni_sadrzaj>
      <item>DARIUS CARS j.d.o.o. za trgovinu i usluge, OIB 52613489893, Dubečka ulica 69, 10360 Sesvete zastupanog po punomoćniku Dario Buden</item>
    </izvorni_sadrzaj>
    <derivirana_varijabla naziv="DomainObject.Predmet.ProtuStrankaListFormatedWithAdressOIB_1">
      <item>DARIUS CARS j.d.o.o. za trgovinu i usluge, OIB 52613489893, Dubečka ulica 69, 10360 Sesvete zastupanog po punomoćniku Dario Buden</item>
    </derivirana_varijabla>
  </DomainObject.Predmet.ProtuStrankaListFormatedWithAdressOIB>
  <DomainObject.Predmet.ProtuStrankaListNazivFormated>
    <izvorni_sadrzaj>
      <item>DARIUS CARS j.d.o.o. za trgovinu i usluge</item>
    </izvorni_sadrzaj>
    <derivirana_varijabla naziv="DomainObject.Predmet.ProtuStrankaListNazivFormated_1">
      <item>DARIUS CARS j.d.o.o. za trgovinu i usluge</item>
    </derivirana_varijabla>
  </DomainObject.Predmet.ProtuStrankaListNazivFormated>
  <DomainObject.Predmet.ProtuStrankaListNazivFormatedOIB>
    <izvorni_sadrzaj>
      <item>DARIUS CARS j.d.o.o. za trgovinu i usluge, OIB 52613489893</item>
    </izvorni_sadrzaj>
    <derivirana_varijabla naziv="DomainObject.Predmet.ProtuStrankaListNazivFormatedOIB_1">
      <item>DARIUS CARS j.d.o.o. za trgovinu i usluge, OIB 52613489893</item>
    </derivirana_varijabla>
  </DomainObject.Predmet.ProtuStrankaListNazivFormatedOIB>
  <DomainObject.Predmet.OstaliListFormated>
    <izvorni_sadrzaj>
      <item>Dario Buden punomoćnik sudionika u postupku DARIUS CARS j.d.o.o. za trgovinu i usluge</item>
      <item>Splitska banka d.d.</item>
    </izvorni_sadrzaj>
    <derivirana_varijabla naziv="DomainObject.Predmet.OstaliListFormated_1">
      <item>Dario Buden punomoćnik sudionika u postupku DARIUS CARS j.d.o.o. za trgovinu i usluge</item>
      <item>Splitska banka d.d.</item>
    </derivirana_varijabla>
  </DomainObject.Predmet.OstaliListFormated>
  <DomainObject.Predmet.OstaliListFormatedOIB>
    <izvorni_sadrzaj>
      <item>Dario Buden, OIB 65806610574 punomoćnik sudionika u postupku DARIUS CARS j.d.o.o. za trgovinu i usluge</item>
      <item>Splitska banka d.d.</item>
    </izvorni_sadrzaj>
    <derivirana_varijabla naziv="DomainObject.Predmet.OstaliListFormatedOIB_1">
      <item>Dario Buden, OIB 65806610574 punomoćnik sudionika u postupku DARIUS CARS j.d.o.o. za trgovinu i usluge</item>
      <item>Splitska banka d.d.</item>
    </derivirana_varijabla>
  </DomainObject.Predmet.OstaliListFormatedOIB>
  <DomainObject.Predmet.OstaliListFormatedWithAdress>
    <izvorni_sadrzaj>
      <item>Dario Buden, Dubečka 69, 10360 Sesvete punomoćnik sudionika u postupku DARIUS CARS j.d.o.o. za trgovinu i usluge</item>
      <item>Splitska banka d.d., Ruđera Boškovića 16, 21000 Split</item>
    </izvorni_sadrzaj>
    <derivirana_varijabla naziv="DomainObject.Predmet.OstaliListFormatedWithAdress_1">
      <item>Dario Buden, Dubečka 69, 10360 Sesvete punomoćnik sudionika u postupku DARIUS CARS j.d.o.o. za trgovinu i usluge</item>
      <item>Splitska banka d.d., Ruđera Boškovića 16, 21000 Split</item>
    </derivirana_varijabla>
  </DomainObject.Predmet.OstaliListFormatedWithAdress>
  <DomainObject.Predmet.OstaliListFormatedWithAdressOIB>
    <izvorni_sadrzaj>
      <item>Dario Buden, OIB 65806610574, Dubečka 69, 10360 Sesvete punomoćnik sudionika u postupku DARIUS CARS j.d.o.o. za trgovinu i usluge</item>
      <item>Splitska banka d.d., Ruđera Boškovića 16, 21000 Split</item>
    </izvorni_sadrzaj>
    <derivirana_varijabla naziv="DomainObject.Predmet.OstaliListFormatedWithAdressOIB_1">
      <item>Dario Buden, OIB 65806610574, Dubečka 69, 10360 Sesvete punomoćnik sudionika u postupku DARIUS CARS j.d.o.o. za trgovinu i usluge</item>
      <item>Splitska banka d.d., Ruđera Boškovića 16, 21000 Split</item>
    </derivirana_varijabla>
  </DomainObject.Predmet.OstaliListFormatedWithAdressOIB>
  <DomainObject.Predmet.OstaliListNazivFormated>
    <izvorni_sadrzaj>
      <item>Dario Buden</item>
      <item>Splitska banka d.d.</item>
    </izvorni_sadrzaj>
    <derivirana_varijabla naziv="DomainObject.Predmet.OstaliListNazivFormated_1">
      <item>Dario Buden</item>
      <item>Splitska banka d.d.</item>
    </derivirana_varijabla>
  </DomainObject.Predmet.OstaliListNazivFormated>
  <DomainObject.Predmet.OstaliListNazivFormatedOIB>
    <izvorni_sadrzaj>
      <item>Dario Buden, OIB 65806610574</item>
      <item>Splitska banka d.d.</item>
    </izvorni_sadrzaj>
    <derivirana_varijabla naziv="DomainObject.Predmet.OstaliListNazivFormatedOIB_1">
      <item>Dario Buden, OIB 65806610574</item>
      <item>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DARIUS CARS j.d.o.o. za trgovinu i usluge</izvorni_sadrzaj>
    <derivirana_varijabla naziv="DomainObject.Predmet.ProtustrankaIDrugi_1">DARIUS CARS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DARIUS CARS j.d.o.o. za trgovinu i usluge, OIB 52613489893, Dubečka ulica 69, 10360 Sesvete</izvorni_sadrzaj>
    <derivirana_varijabla naziv="DomainObject.Predmet.ProtustrankaIDrugiAdressOIB_1">DARIUS CARS j.d.o.o. za trgovinu i usluge, OIB 52613489893, Dubečka ulica 69,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DARIUS CARS j.d.o.o. za trgovinu i usluge</item>
      <item>Dario Buden</item>
      <item>Dario Buden</item>
      <item>Splitska banka d.d.</item>
    </izvorni_sadrzaj>
    <derivirana_varijabla naziv="DomainObject.Predmet.SudioniciListNaziv_1">
      <item>FINA Regionalni centar Zagreb</item>
      <item>DARIUS CARS j.d.o.o. za trgovinu i usluge</item>
      <item>Dario Buden</item>
      <item>Dario Buden</item>
      <item>Splitska banka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DARIUS CARS j.d.o.o. za trgovinu i usluge, OIB 52613489893, Dubečka ulica 69,10360 Sesvete</item>
      <item>Dario Buden, OIB 65806610574, Dubečka 69,10360 Sesvete</item>
      <item>Dario Buden, OIB 65806610574, Dubečka 69,10360 Sesvete</item>
      <item>Splitska banka d.d., Ruđera Boškovića 16,21000 Split</item>
    </izvorni_sadrzaj>
    <derivirana_varijabla naziv="DomainObject.Predmet.SudioniciListAdressOIB_1">
      <item>FINA Regionalni centar Zagreb, OIB 85821130368, Trg svibanjskih žrtava 1995. br. 1,10000 Zagreb</item>
      <item>DARIUS CARS j.d.o.o. za trgovinu i usluge, OIB 52613489893, Dubečka ulica 69,10360 Sesvete</item>
      <item>Dario Buden, OIB 65806610574, Dubečka 69,10360 Sesvete</item>
      <item>Dario Buden, OIB 65806610574, Dubečka 69,10360 Sesvete</item>
      <item>Splitska banka d.d.,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52613489893</item>
      <item>, OIB 65806610574</item>
      <item>, OIB 65806610574</item>
      <item>, OIB null</item>
    </izvorni_sadrzaj>
    <derivirana_varijabla naziv="DomainObject.Predmet.SudioniciListNazivOIB_1">
      <item>, OIB 85821130368</item>
      <item>, OIB 52613489893</item>
      <item>, OIB 65806610574</item>
      <item>, OIB 65806610574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0EB90-4498-4248-86F9-46A576726A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690</properties:Words>
  <properties:Characters>3843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2017-06-06T08:22:00Z</dcterms:created>
  <dc:creator>gzubak</dc:creator>
  <cp:lastModifiedBy>Katica Franjić</cp:lastModifiedBy>
  <cp:lastPrinted>2017-06-07T12:33:00Z</cp:lastPrinted>
  <dcterms:modified xmlns:xsi="http://www.w3.org/2001/XMLSchema-instance" xsi:type="dcterms:W3CDTF">2017-06-07T12:33:00Z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