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9343" w14:paraId="e479343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93EDB">
        <w:rPr>
          <w:b/>
        </w:rPr>
        <w:t>227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AB1C38">
        <w:t>dužnikom</w:t>
      </w:r>
      <w:r w:rsidR="007734D3">
        <w:t xml:space="preserve"> </w:t>
      </w:r>
      <w:r w:rsidR="00D93EDB">
        <w:t>I.P.MEDIA d.o.o.,  za novinsko izdavačku djelatnost, iz Zagreba,  Vlaška 40, OIB 776985717</w:t>
      </w:r>
      <w:r w:rsidR="00881AB9">
        <w:t>43</w:t>
      </w:r>
      <w:r w:rsidR="00D93EDB">
        <w:t xml:space="preserve">,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851D6E">
        <w:t>10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4D5DEF" w:rsidR="004D5DEF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0322E">
        <w:t xml:space="preserve"> </w:t>
      </w:r>
      <w:r w:rsidR="00D93EDB">
        <w:t xml:space="preserve">I.P.MEDIA d.o.o.,  za novinsko izdavačku djelatnost, iz Zagreba,  Vlaška 40, OIB </w:t>
      </w:r>
      <w:r w:rsidR="00881AB9">
        <w:t xml:space="preserve"> </w:t>
      </w:r>
      <w:r w:rsidR="00D93EDB">
        <w:t>7769857174</w:t>
      </w:r>
      <w:r w:rsidR="00881AB9">
        <w:t xml:space="preserve">3. </w:t>
      </w:r>
      <w:r w:rsidR="00D93EDB">
        <w:t xml:space="preserve">  </w:t>
      </w:r>
    </w:p>
    <w:p w:rsidRDefault="00AB1C38" w:rsidP="00F620BB" w:rsidR="00AB1C38"/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>je</w:t>
      </w:r>
      <w:r w:rsidR="00B23777">
        <w:t xml:space="preserve"> </w:t>
      </w:r>
      <w:r w:rsidR="00D93EDB">
        <w:t>10.621,92</w:t>
      </w:r>
      <w:r w:rsidR="007734D3">
        <w:t xml:space="preserve"> </w:t>
      </w:r>
      <w:r w:rsidR="004D5DEF">
        <w:t xml:space="preserve"> </w:t>
      </w:r>
      <w:r w:rsidR="003D1C11">
        <w:t>k</w:t>
      </w:r>
      <w:r w:rsidR="00A0322E">
        <w:t>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851D6E">
        <w:t>10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1C11"/>
    <w:rsid w:val="003D41E0"/>
    <w:rsid w:val="003E52A8"/>
    <w:rsid w:val="003E7223"/>
    <w:rsid w:val="0040615B"/>
    <w:rsid w:val="0045111A"/>
    <w:rsid w:val="004D2566"/>
    <w:rsid w:val="004D5DEF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734D3"/>
    <w:rsid w:val="00790E30"/>
    <w:rsid w:val="007949C3"/>
    <w:rsid w:val="007D2E7F"/>
    <w:rsid w:val="007E38DC"/>
    <w:rsid w:val="00805289"/>
    <w:rsid w:val="0081192E"/>
    <w:rsid w:val="008439B9"/>
    <w:rsid w:val="00851D6E"/>
    <w:rsid w:val="008755D4"/>
    <w:rsid w:val="00881AB9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A33B1"/>
    <w:rsid w:val="00AA4648"/>
    <w:rsid w:val="00AB1C38"/>
    <w:rsid w:val="00AC4CBA"/>
    <w:rsid w:val="00AD25DE"/>
    <w:rsid w:val="00AE09BC"/>
    <w:rsid w:val="00AE7AAD"/>
    <w:rsid w:val="00B23777"/>
    <w:rsid w:val="00BB319C"/>
    <w:rsid w:val="00BC2E86"/>
    <w:rsid w:val="00C2711B"/>
    <w:rsid w:val="00C664BF"/>
    <w:rsid w:val="00C92E4E"/>
    <w:rsid w:val="00C94396"/>
    <w:rsid w:val="00C94A3A"/>
    <w:rsid w:val="00D1222B"/>
    <w:rsid w:val="00D27F8E"/>
    <w:rsid w:val="00D75D9B"/>
    <w:rsid w:val="00D86799"/>
    <w:rsid w:val="00D93EDB"/>
    <w:rsid w:val="00DA16D9"/>
    <w:rsid w:val="00DA7277"/>
    <w:rsid w:val="00DB354C"/>
    <w:rsid w:val="00DC3796"/>
    <w:rsid w:val="00DC455C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1FB7"/>
    <w:rsid w:val="00F47078"/>
    <w:rsid w:val="00F478DB"/>
    <w:rsid w:val="00F4794D"/>
    <w:rsid w:val="00F51CAD"/>
    <w:rsid w:val="00F620BB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I.P. MEDIA d.o.o. zastupanog po punomoćniku Zlatko Pinek</izvorni_sadrzaj>
    <derivirana_varijabla naziv="DomainObject.Predmet.ProtustrankaFormated_1">  I.P. MEDIA d.o.o. zastupanog po punomoćniku Zlatko Pinek</derivirana_varijabla>
  </DomainObject.Predmet.ProtustrankaFormated>
  <DomainObject.Predmet.ProtustrankaFormatedOIB>
    <izvorni_sadrzaj>  I.P. MEDIA d.o.o., OIB 77698571743 zastupanog po punomoćniku Zlatko Pinek</izvorni_sadrzaj>
    <derivirana_varijabla naziv="DomainObject.Predmet.ProtustrankaFormatedOIB_1">  I.P. MEDIA d.o.o., OIB 77698571743 zastupanog po punomoćniku Zlatko Pinek</derivirana_varijabla>
  </DomainObject.Predmet.ProtustrankaFormatedOIB>
  <DomainObject.Predmet.ProtustrankaFormatedWithAdress>
    <izvorni_sadrzaj> I.P. MEDIA d.o.o., Vlaška 40, 10000 Zagreb zastupanog po punomoćniku Zlatko Pinek</izvorni_sadrzaj>
    <derivirana_varijabla naziv="DomainObject.Predmet.ProtustrankaFormatedWithAdress_1"> I.P. MEDIA d.o.o., Vlaška 40, 10000 Zagreb zastupanog po punomoćniku Zlatko Pinek</derivirana_varijabla>
  </DomainObject.Predmet.ProtustrankaFormatedWithAdress>
  <DomainObject.Predmet.ProtustrankaFormatedWithAdressOIB>
    <izvorni_sadrzaj> I.P. MEDIA d.o.o., OIB 77698571743, Vlaška 40, 10000 Zagreb zastupanog po punomoćniku Zlatko Pinek</izvorni_sadrzaj>
    <derivirana_varijabla naziv="DomainObject.Predmet.ProtustrankaFormatedWithAdressOIB_1"> I.P. MEDIA d.o.o., OIB 77698571743, Vlaška 40, 10000 Zagreb zastupanog po punomoćniku Zlatko Pinek</derivirana_varijabla>
  </DomainObject.Predmet.ProtustrankaFormatedWithAdressOIB>
  <DomainObject.Predmet.ProtustrankaWithAdress>
    <izvorni_sadrzaj>I.P. MEDIA d.o.o. Vlaška 40, 10000 Zagreb</izvorni_sadrzaj>
    <derivirana_varijabla naziv="DomainObject.Predmet.ProtustrankaWithAdress_1">I.P. MEDIA d.o.o. Vlaška 40, 10000 Zagreb</derivirana_varijabla>
  </DomainObject.Predmet.ProtustrankaWithAdress>
  <DomainObject.Predmet.ProtustrankaWithAdressOIB>
    <izvorni_sadrzaj>I.P. MEDIA d.o.o., OIB 77698571743, Vlaška 40, 10000 Zagreb</izvorni_sadrzaj>
    <derivirana_varijabla naziv="DomainObject.Predmet.ProtustrankaWithAdressOIB_1">I.P. MEDIA d.o.o., OIB 77698571743, Vlaška 40, 10000 Zagreb</derivirana_varijabla>
  </DomainObject.Predmet.ProtustrankaWithAdressOIB>
  <DomainObject.Predmet.ProtustrankaNazivFormated>
    <izvorni_sadrzaj>I.P. MEDIA d.o.o.</izvorni_sadrzaj>
    <derivirana_varijabla naziv="DomainObject.Predmet.ProtustrankaNazivFormated_1">I.P. MEDIA d.o.o.</derivirana_varijabla>
  </DomainObject.Predmet.ProtustrankaNazivFormated>
  <DomainObject.Predmet.ProtustrankaNazivFormatedOIB>
    <izvorni_sadrzaj>I.P. MEDIA d.o.o., OIB 77698571743</izvorni_sadrzaj>
    <derivirana_varijabla naziv="DomainObject.Predmet.ProtustrankaNazivFormatedOIB_1">I.P. MEDIA d.o.o., OIB 77698571743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</izvorni_sadrzaj>
    <derivirana_varijabla naziv="DomainObject.Predmet.StrankaFormated_1">  FINA Regionalni centara Zagreb</derivirana_varijabla>
  </DomainObject.Predmet.StrankaFormated>
  <DomainObject.Predmet.StrankaFormatedOIB>
    <izvorni_sadrzaj>  FINA Regionalni centara Zagreb, OIB 85821130368</izvorni_sadrzaj>
    <derivirana_varijabla naziv="DomainObject.Predmet.StrankaFormatedOIB_1">  FINA Regionalni centara Zagreb, OIB 85821130368</derivirana_varijabla>
  </DomainObject.Predmet.StrankaFormatedOIB>
  <DomainObject.Predmet.StrankaFormatedWithAdress>
    <izvorni_sadrzaj> FINA Regionalni centara Zagreb, Trg svibanjskih žrtava 1995.1, 10000 Zagreb</izvorni_sadrzaj>
    <derivirana_varijabla naziv="DomainObject.Predmet.StrankaFormatedWithAdress_1"> FINA Regionalni centara Zagreb, Trg svibanjskih žrtava 1995.1, 10000 Zagreb</derivirana_varijabla>
  </DomainObject.Predmet.StrankaFormatedWithAdress>
  <DomainObject.Predmet.StrankaFormatedWithAdressOIB>
    <izvorni_sadrzaj> FINA Regionalni centara Zagreb, OIB 85821130368, Trg svibanjskih žrtava 1995.1, 10000 Zagreb</izvorni_sadrzaj>
    <derivirana_varijabla naziv="DomainObject.Predmet.StrankaFormatedWithAdressOIB_1"> FINA Regionalni centara Zagreb, OIB 85821130368, Trg svibanjskih žrtava 1995.1, 10000 Zagreb</derivirana_varijabla>
  </DomainObject.Predmet.StrankaFormatedWithAdressOIB>
  <DomainObject.Predmet.StrankaWithAdress>
    <izvorni_sadrzaj>FINA Regionalni centara Zagreb Trg svibanjskih žrtava 1995.1,10000 Zagreb</izvorni_sadrzaj>
    <derivirana_varijabla naziv="DomainObject.Predmet.StrankaWithAdress_1">FINA Regionalni centara Zagreb Trg svibanjskih žrtava 1995.1,10000 Zagreb</derivirana_varijabla>
  </DomainObject.Predmet.StrankaWithAdress>
  <DomainObject.Predmet.StrankaWithAdressOIB>
    <izvorni_sadrzaj>FINA Regionalni centara Zagreb, OIB 85821130368, Trg svibanjskih žrtava 1995.1,10000 Zagreb</izvorni_sadrzaj>
    <derivirana_varijabla naziv="DomainObject.Predmet.StrankaWithAdressOIB_1">FINA Regionalni centara Zagreb, OIB 85821130368, Trg svibanjskih žrtava 1995.1,10000 Zagreb</derivirana_varijabla>
  </DomainObject.Predmet.StrankaWithAdressOIB>
  <DomainObject.Predmet.StrankaNazivFormated>
    <izvorni_sadrzaj>FINA Regionalni centara Zagreb</izvorni_sadrzaj>
    <derivirana_varijabla naziv="DomainObject.Predmet.StrankaNazivFormated_1">FINA Regionalni centara Zagreb</derivirana_varijabla>
  </DomainObject.Predmet.StrankaNazivFormated>
  <DomainObject.Predmet.StrankaNazivFormatedOIB>
    <izvorni_sadrzaj>FINA Regionalni centara Zagreb, OIB 85821130368</izvorni_sadrzaj>
    <derivirana_varijabla naziv="DomainObject.Predmet.StrankaNazivFormatedOIB_1">FINA Regionalni centara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centara Zagreb</item>
    </izvorni_sadrzaj>
    <derivirana_varijabla naziv="DomainObject.Predmet.StrankaListFormated_1">
      <item>FINA Regionalni centara Zagreb</item>
    </derivirana_varijabla>
  </DomainObject.Predmet.StrankaListFormated>
  <DomainObject.Predmet.StrankaListFormatedOIB>
    <izvorni_sadrzaj>
      <item>FINA Regionalni centara Zagreb, OIB 85821130368</item>
    </izvorni_sadrzaj>
    <derivirana_varijabla naziv="DomainObject.Predmet.StrankaListFormatedOIB_1">
      <item>FINA Regionalni centara Zagreb, OIB 85821130368</item>
    </derivirana_varijabla>
  </DomainObject.Predmet.StrankaListFormatedOIB>
  <DomainObject.Predmet.StrankaListFormatedWithAdress>
    <izvorni_sadrzaj>
      <item>FINA Regionalni centara Zagreb, Trg svibanjskih žrtava 1995.1, 10000 Zagreb</item>
    </izvorni_sadrzaj>
    <derivirana_varijabla naziv="DomainObject.Predmet.StrankaListFormatedWithAdress_1">
      <item>FINA Regionalni centara Zagreb, Trg svibanjskih žrtava 1995.1, 10000 Zagreb</item>
    </derivirana_varijabla>
  </DomainObject.Predmet.StrankaListFormatedWithAdress>
  <DomainObject.Predmet.StrankaListFormatedWithAdressOIB>
    <izvorni_sadrzaj>
      <item>FINA Regionalni centara Zagreb, OIB 85821130368, Trg svibanjskih žrtava 1995.1, 10000 Zagreb</item>
    </izvorni_sadrzaj>
    <derivirana_varijabla naziv="DomainObject.Predmet.StrankaListFormatedWithAdressOIB_1">
      <item>FINA Regionalni centara Zagreb, OIB 85821130368, Trg svibanjskih žrtava 1995.1, 10000 Zagreb</item>
    </derivirana_varijabla>
  </DomainObject.Predmet.StrankaListFormatedWithAdressOIB>
  <DomainObject.Predmet.StrankaListNazivFormated>
    <izvorni_sadrzaj>
      <item>FINA Regionalni centara Zagreb</item>
    </izvorni_sadrzaj>
    <derivirana_varijabla naziv="DomainObject.Predmet.StrankaListNazivFormated_1">
      <item>FINA Regionalni centara Zagreb</item>
    </derivirana_varijabla>
  </DomainObject.Predmet.StrankaListNazivFormated>
  <DomainObject.Predmet.StrankaListNazivFormatedOIB>
    <izvorni_sadrzaj>
      <item>FINA Regionalni centara Zagreb, OIB 85821130368</item>
    </izvorni_sadrzaj>
    <derivirana_varijabla naziv="DomainObject.Predmet.StrankaListNazivFormatedOIB_1">
      <item>FINA Regionalni centara Zagreb, OIB 85821130368</item>
    </derivirana_varijabla>
  </DomainObject.Predmet.StrankaListNazivFormatedOIB>
  <DomainObject.Predmet.ProtuStrankaListFormated>
    <izvorni_sadrzaj>
      <item>I.P. MEDIA d.o.o. zastupanog po punomoćniku Zlatko Pinek</item>
    </izvorni_sadrzaj>
    <derivirana_varijabla naziv="DomainObject.Predmet.ProtuStrankaListFormated_1">
      <item>I.P. MEDIA d.o.o. zastupanog po punomoćniku Zlatko Pinek</item>
    </derivirana_varijabla>
  </DomainObject.Predmet.ProtuStrankaListFormated>
  <DomainObject.Predmet.ProtuStrankaListFormatedOIB>
    <izvorni_sadrzaj>
      <item>I.P. MEDIA d.o.o., OIB 77698571743 zastupanog po punomoćniku Zlatko Pinek</item>
    </izvorni_sadrzaj>
    <derivirana_varijabla naziv="DomainObject.Predmet.ProtuStrankaListFormatedOIB_1">
      <item>I.P. MEDIA d.o.o., OIB 77698571743 zastupanog po punomoćniku Zlatko Pinek</item>
    </derivirana_varijabla>
  </DomainObject.Predmet.ProtuStrankaListFormatedOIB>
  <DomainObject.Predmet.ProtuStrankaListFormatedWithAdress>
    <izvorni_sadrzaj>
      <item>I.P. MEDIA d.o.o., Vlaška 40, 10000 Zagreb zastupanog po punomoćniku Zlatko Pinek</item>
    </izvorni_sadrzaj>
    <derivirana_varijabla naziv="DomainObject.Predmet.ProtuStrankaListFormatedWithAdress_1">
      <item>I.P. MEDIA d.o.o., Vlaška 40, 10000 Zagreb zastupanog po punomoćniku Zlatko Pinek</item>
    </derivirana_varijabla>
  </DomainObject.Predmet.ProtuStrankaListFormatedWithAdress>
  <DomainObject.Predmet.ProtuStrankaListFormatedWithAdressOIB>
    <izvorni_sadrzaj>
      <item>I.P. MEDIA d.o.o., OIB 77698571743, Vlaška 40, 10000 Zagreb zastupanog po punomoćniku Zlatko Pinek</item>
    </izvorni_sadrzaj>
    <derivirana_varijabla naziv="DomainObject.Predmet.ProtuStrankaListFormatedWithAdressOIB_1">
      <item>I.P. MEDIA d.o.o., OIB 77698571743, Vlaška 40, 10000 Zagreb zastupanog po punomoćniku Zlatko Pinek</item>
    </derivirana_varijabla>
  </DomainObject.Predmet.ProtuStrankaListFormatedWithAdressOIB>
  <DomainObject.Predmet.ProtuStrankaListNazivFormated>
    <izvorni_sadrzaj>
      <item>I.P. MEDIA d.o.o.</item>
    </izvorni_sadrzaj>
    <derivirana_varijabla naziv="DomainObject.Predmet.ProtuStrankaListNazivFormated_1">
      <item>I.P. MEDIA d.o.o.</item>
    </derivirana_varijabla>
  </DomainObject.Predmet.ProtuStrankaListNazivFormated>
  <DomainObject.Predmet.ProtuStrankaListNazivFormatedOIB>
    <izvorni_sadrzaj>
      <item>I.P. MEDIA d.o.o., OIB 77698571743</item>
    </izvorni_sadrzaj>
    <derivirana_varijabla naziv="DomainObject.Predmet.ProtuStrankaListNazivFormatedOIB_1">
      <item>I.P. MEDIA d.o.o., OIB 77698571743</item>
    </derivirana_varijabla>
  </DomainObject.Predmet.ProtuStrankaListNazivFormatedOIB>
  <DomainObject.Predmet.OstaliListFormated>
    <izvorni_sadrzaj>
      <item>Zlatko Pinek punomoćnik sudionika u postupku I.P. MEDIA d.o.o.</item>
    </izvorni_sadrzaj>
    <derivirana_varijabla naziv="DomainObject.Predmet.OstaliListFormated_1">
      <item>Zlatko Pinek punomoćnik sudionika u postupku I.P. MEDIA d.o.o.</item>
    </derivirana_varijabla>
  </DomainObject.Predmet.OstaliListFormated>
  <DomainObject.Predmet.OstaliListFormatedOIB>
    <izvorni_sadrzaj>
      <item>Zlatko Pinek, OIB 78525416515 punomoćnik sudionika u postupku I.P. MEDIA d.o.o.</item>
    </izvorni_sadrzaj>
    <derivirana_varijabla naziv="DomainObject.Predmet.OstaliListFormatedOIB_1">
      <item>Zlatko Pinek, OIB 78525416515 punomoćnik sudionika u postupku I.P. MEDIA d.o.o.</item>
    </derivirana_varijabla>
  </DomainObject.Predmet.OstaliListFormatedOIB>
  <DomainObject.Predmet.OstaliListFormatedWithAdress>
    <izvorni_sadrzaj>
      <item>Zlatko Pinek, D. Golika 24, 10000 Zagreb punomoćnik sudionika u postupku I.P. MEDIA d.o.o.</item>
    </izvorni_sadrzaj>
    <derivirana_varijabla naziv="DomainObject.Predmet.OstaliListFormatedWithAdress_1">
      <item>Zlatko Pinek, D. Golika 24, 10000 Zagreb punomoćnik sudionika u postupku I.P. MEDIA d.o.o.</item>
    </derivirana_varijabla>
  </DomainObject.Predmet.OstaliListFormatedWithAdress>
  <DomainObject.Predmet.OstaliListFormatedWithAdressOIB>
    <izvorni_sadrzaj>
      <item>Zlatko Pinek, OIB 78525416515, D. Golika 24, 10000 Zagreb punomoćnik sudionika u postupku I.P. MEDIA d.o.o.</item>
    </izvorni_sadrzaj>
    <derivirana_varijabla naziv="DomainObject.Predmet.OstaliListFormatedWithAdressOIB_1">
      <item>Zlatko Pinek, OIB 78525416515, D. Golika 24, 10000 Zagreb punomoćnik sudionika u postupku I.P. MEDIA d.o.o.</item>
    </derivirana_varijabla>
  </DomainObject.Predmet.OstaliListFormatedWithAdressOIB>
  <DomainObject.Predmet.OstaliListNazivFormated>
    <izvorni_sadrzaj>
      <item>Zlatko Pinek</item>
    </izvorni_sadrzaj>
    <derivirana_varijabla naziv="DomainObject.Predmet.OstaliListNazivFormated_1">
      <item>Zlatko Pinek</item>
    </derivirana_varijabla>
  </DomainObject.Predmet.OstaliListNazivFormated>
  <DomainObject.Predmet.OstaliListNazivFormatedOIB>
    <izvorni_sadrzaj>
      <item>Zlatko Pinek, OIB 78525416515</item>
    </izvorni_sadrzaj>
    <derivirana_varijabla naziv="DomainObject.Predmet.OstaliListNazivFormatedOIB_1">
      <item>Zlatko Pinek, OIB 78525416515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centara Zagreb</izvorni_sadrzaj>
    <derivirana_varijabla naziv="DomainObject.Predmet.StrankaIDrugi_1">FINA Regionalni centara Zagreb</derivirana_varijabla>
  </DomainObject.Predmet.StrankaIDrugi>
  <DomainObject.Predmet.ProtustrankaIDrugi>
    <izvorni_sadrzaj>I.P. MEDIA d.o.o.</izvorni_sadrzaj>
    <derivirana_varijabla naziv="DomainObject.Predmet.ProtustrankaIDrugi_1">I.P. MEDIA d.o.o.</derivirana_varijabla>
  </DomainObject.Predmet.ProtustrankaIDrugi>
  <DomainObject.Predmet.StrankaIDrugiAdressOIB>
    <izvorni_sadrzaj>FINA Regionalni centara Zagreb, OIB 85821130368, Trg svibanjskih žrtava 1995.1, 10000 Zagreb</izvorni_sadrzaj>
    <derivirana_varijabla naziv="DomainObject.Predmet.StrankaIDrugiAdressOIB_1">FINA Regionalni centara Zagreb, OIB 85821130368, Trg svibanjskih žrtava 1995.1, 10000 Zagreb</derivirana_varijabla>
  </DomainObject.Predmet.StrankaIDrugiAdressOIB>
  <DomainObject.Predmet.ProtustrankaIDrugiAdressOIB>
    <izvorni_sadrzaj>I.P. MEDIA d.o.o., OIB 77698571743, Vlaška 40, 10000 Zagreb</izvorni_sadrzaj>
    <derivirana_varijabla naziv="DomainObject.Predmet.ProtustrankaIDrugiAdressOIB_1">I.P. MEDIA d.o.o., OIB 77698571743,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centara Zagreb</item>
      <item>I.P. MEDIA d.o.o.</item>
      <item>Zlatko Pinek</item>
    </izvorni_sadrzaj>
    <derivirana_varijabla naziv="DomainObject.Predmet.SudioniciListNaziv_1">
      <item>FINA Regionalni centara Zagreb</item>
      <item>I.P. MEDIA d.o.o.</item>
      <item>Zlatko Pinek</item>
    </derivirana_varijabla>
  </DomainObject.Predmet.SudioniciListNaziv>
  <DomainObject.Predmet.SudioniciListAdressOIB>
    <izvorni_sadrzaj>
      <item>FINA Regionalni centara Zagreb, OIB 85821130368, Trg svibanjskih žrtava 1995.1,10000 Zagreb</item>
      <item>I.P. MEDIA d.o.o., OIB 77698571743, Vlaška 40,10000 Zagreb</item>
      <item>Zlatko Pinek, OIB 78525416515, D. Golika 24,10000 Zagreb</item>
    </izvorni_sadrzaj>
    <derivirana_varijabla naziv="DomainObject.Predmet.SudioniciListAdressOIB_1">
      <item>FINA Regionalni centara Zagreb, OIB 85821130368, Trg svibanjskih žrtava 1995.1,10000 Zagreb</item>
      <item>I.P. MEDIA d.o.o., OIB 77698571743, Vlaška 40,10000 Zagreb</item>
      <item>Zlatko Pinek, OIB 78525416515, D. Golika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77698571743</item>
      <item>, OIB 78525416515</item>
    </izvorni_sadrzaj>
    <derivirana_varijabla naziv="DomainObject.Predmet.SudioniciListNazivOIB_1">
      <item>, OIB 85821130368</item>
      <item>, OIB 77698571743</item>
      <item>, OIB 78525416515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1389</properties:Characters>
  <properties:Lines>41</properties:Lines>
  <properties:Paragraphs>16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2017-03-10T07:23:00Z</dcterms:created>
  <dc:creator>Nada Nekić Plevko</dc:creator>
  <cp:lastModifiedBy>Nada Nekić Plevko</cp:lastModifiedBy>
  <cp:lastPrinted>2017-03-10T08:57:00Z</cp:lastPrinted>
  <dcterms:modified xmlns:xsi="http://www.w3.org/2001/XMLSchema-instance" xsi:type="dcterms:W3CDTF">2017-03-10T09:00:00Z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