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345d" w14:paraId="809345d" w:rsidRDefault="007E5014" w:rsidP="007E5014" w:rsidR="00B17F4D" w:rsidRPr="003F713D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b/>
          <w:lang w:val="hr-HR"/>
        </w:rPr>
        <w:t xml:space="preserve">      </w:t>
      </w:r>
      <w:r w:rsidR="00B47403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7F4D" w:rsidRPr="003F713D">
        <w:rPr>
          <w:b/>
          <w:lang w:val="hr-HR"/>
        </w:rPr>
        <w:t xml:space="preserve">   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</w:t>
      </w:r>
      <w:r w:rsidR="00B17F4D" w:rsidRPr="003F713D">
        <w:rPr>
          <w:b/>
          <w:lang w:val="hr-HR"/>
        </w:rPr>
        <w:t>Posl. br. 12. Stpn-51/2015</w:t>
      </w:r>
    </w:p>
    <w:p w:rsidRDefault="006079C4" w:rsidP="002835DB" w:rsidR="006079C4" w:rsidRPr="003F713D">
      <w:pPr>
        <w:rPr>
          <w:sz w:val="4"/>
          <w:szCs w:val="4"/>
          <w:lang w:eastAsia="hr-HR" w:val="hr-HR"/>
        </w:rPr>
      </w:pPr>
    </w:p>
    <w:p w:rsidRDefault="007E5014" w:rsidP="000666EB" w:rsidR="000666EB" w:rsidRPr="003F713D">
      <w:pPr>
        <w:pStyle w:val="Naslov1"/>
        <w:jc w:val="both"/>
      </w:pPr>
      <w:r>
        <w:t xml:space="preserve">   </w:t>
      </w:r>
      <w:r w:rsidR="000666EB" w:rsidRPr="003F713D">
        <w:t>REPUBLIKA HRVATSKA</w:t>
      </w:r>
    </w:p>
    <w:p w:rsidRDefault="000666EB" w:rsidP="000666EB" w:rsidR="000666EB" w:rsidRPr="003F713D">
      <w:pPr>
        <w:jc w:val="both"/>
        <w:rPr>
          <w:lang w:val="hr-HR"/>
        </w:rPr>
      </w:pPr>
      <w:r w:rsidRPr="003F713D">
        <w:rPr>
          <w:b/>
          <w:lang w:val="hr-HR"/>
        </w:rPr>
        <w:t xml:space="preserve">TRGOVAČKI SUD U SPLITU </w:t>
      </w:r>
      <w:r w:rsidRPr="003F713D">
        <w:rPr>
          <w:lang w:val="hr-HR"/>
        </w:rPr>
        <w:t xml:space="preserve">            </w:t>
      </w:r>
      <w:r w:rsidRPr="003F713D">
        <w:rPr>
          <w:lang w:val="hr-HR"/>
        </w:rPr>
        <w:tab/>
      </w:r>
      <w:r w:rsidRPr="003F713D">
        <w:rPr>
          <w:lang w:val="hr-HR"/>
        </w:rPr>
        <w:tab/>
      </w:r>
      <w:r w:rsidRPr="003F713D">
        <w:rPr>
          <w:lang w:val="hr-HR"/>
        </w:rPr>
        <w:tab/>
        <w:t xml:space="preserve">      </w:t>
      </w:r>
    </w:p>
    <w:p w:rsidRDefault="007E5014" w:rsidP="000666EB" w:rsidR="000666EB" w:rsidRPr="003F713D">
      <w:pPr>
        <w:rPr>
          <w:b/>
          <w:lang w:val="hr-HR"/>
        </w:rPr>
      </w:pPr>
      <w:r>
        <w:rPr>
          <w:b/>
          <w:lang w:val="hr-HR"/>
        </w:rPr>
        <w:t xml:space="preserve">       </w:t>
      </w:r>
      <w:r w:rsidR="000666EB" w:rsidRPr="003F713D">
        <w:rPr>
          <w:b/>
          <w:lang w:val="hr-HR"/>
        </w:rPr>
        <w:t>Split, Sukoišanska br. 6</w:t>
      </w:r>
    </w:p>
    <w:p w:rsidRDefault="000666EB" w:rsidP="000666EB" w:rsidR="000666EB" w:rsidRPr="003F713D">
      <w:pPr>
        <w:rPr>
          <w:sz w:val="28"/>
          <w:szCs w:val="28"/>
          <w:lang w:val="hr-HR"/>
        </w:rPr>
      </w:pPr>
    </w:p>
    <w:p w:rsidRDefault="00C6791C" w:rsidP="00C6791C" w:rsidR="00C6791C" w:rsidRPr="003F713D">
      <w:pPr>
        <w:pStyle w:val="Naslov1"/>
      </w:pPr>
      <w:r w:rsidRPr="003F713D">
        <w:t>U  I M E  R E P U B L I K E  H R V A T S K E</w:t>
      </w:r>
    </w:p>
    <w:p w:rsidRDefault="00C6791C" w:rsidP="00C6791C" w:rsidR="00C6791C" w:rsidRPr="003F713D">
      <w:pPr>
        <w:rPr>
          <w:lang w:eastAsia="hr-HR" w:val="hr-HR"/>
        </w:rPr>
      </w:pPr>
    </w:p>
    <w:p w:rsidRDefault="000666EB" w:rsidP="000666EB" w:rsidR="000666EB" w:rsidRPr="003F713D">
      <w:pPr>
        <w:pStyle w:val="Naslov2"/>
        <w:rPr>
          <w:b/>
          <w:bCs/>
          <w:szCs w:val="24"/>
        </w:rPr>
      </w:pPr>
      <w:r w:rsidRPr="003F713D">
        <w:rPr>
          <w:b/>
          <w:bCs/>
          <w:szCs w:val="24"/>
        </w:rPr>
        <w:t xml:space="preserve">R J E Š E NJ E </w:t>
      </w:r>
    </w:p>
    <w:p w:rsidRDefault="000666EB" w:rsidP="000666EB" w:rsidR="000666EB" w:rsidRPr="003F713D">
      <w:pPr>
        <w:rPr>
          <w:sz w:val="28"/>
          <w:szCs w:val="28"/>
          <w:lang w:val="hr-HR"/>
        </w:rPr>
      </w:pPr>
    </w:p>
    <w:p w:rsidRDefault="000666EB" w:rsidP="000666EB" w:rsidR="000666EB" w:rsidRPr="003F713D">
      <w:pPr>
        <w:pStyle w:val="Tijeloteksta"/>
        <w:rPr>
          <w:szCs w:val="24"/>
          <w:lang w:val="hr-HR"/>
        </w:rPr>
      </w:pPr>
      <w:r w:rsidRPr="003F713D">
        <w:rPr>
          <w:szCs w:val="24"/>
          <w:lang w:val="hr-HR"/>
        </w:rPr>
        <w:tab/>
        <w:t>Trgovački sud u Splitu, po sucu ovog suda Pašku Bačiću, kao sucu</w:t>
      </w:r>
      <w:r w:rsidR="00AB44B5" w:rsidRPr="003F713D">
        <w:rPr>
          <w:szCs w:val="24"/>
          <w:lang w:val="hr-HR"/>
        </w:rPr>
        <w:t xml:space="preserve"> pojedincu</w:t>
      </w:r>
      <w:r w:rsidRPr="003F713D">
        <w:rPr>
          <w:szCs w:val="24"/>
          <w:lang w:val="hr-HR"/>
        </w:rPr>
        <w:t xml:space="preserve">, u postupku povodom prijedloga predlagatelja – dužnika </w:t>
      </w:r>
      <w:r w:rsidR="009C36A5" w:rsidRPr="003F713D">
        <w:rPr>
          <w:szCs w:val="24"/>
          <w:lang w:val="hr-HR"/>
        </w:rPr>
        <w:t>NIRS d.o.o. Split, Dračevac 4/D, OIB: 48019802063</w:t>
      </w:r>
      <w:r w:rsidR="00F61BEA" w:rsidRPr="003F713D">
        <w:rPr>
          <w:szCs w:val="24"/>
          <w:lang w:val="hr-HR"/>
        </w:rPr>
        <w:t>,</w:t>
      </w:r>
      <w:r w:rsidRPr="003F713D">
        <w:rPr>
          <w:szCs w:val="24"/>
          <w:lang w:val="hr-HR"/>
        </w:rPr>
        <w:t xml:space="preserve"> za sklapanje predstečajne nagodbe, na ročištu radi sklapanja predstečajne nagodbe održanom </w:t>
      </w:r>
      <w:r w:rsidR="0060593B" w:rsidRPr="003F713D">
        <w:rPr>
          <w:szCs w:val="24"/>
          <w:lang w:val="hr-HR"/>
        </w:rPr>
        <w:t xml:space="preserve">kod ovog suda dana </w:t>
      </w:r>
      <w:r w:rsidR="009C36A5" w:rsidRPr="003F713D">
        <w:rPr>
          <w:szCs w:val="24"/>
          <w:lang w:val="hr-HR"/>
        </w:rPr>
        <w:t>10. rujna</w:t>
      </w:r>
      <w:r w:rsidR="00C6791C" w:rsidRPr="003F713D">
        <w:rPr>
          <w:szCs w:val="24"/>
          <w:lang w:val="hr-HR"/>
        </w:rPr>
        <w:t xml:space="preserve"> </w:t>
      </w:r>
      <w:r w:rsidRPr="003F713D">
        <w:rPr>
          <w:szCs w:val="24"/>
          <w:lang w:val="hr-HR"/>
        </w:rPr>
        <w:t>201</w:t>
      </w:r>
      <w:r w:rsidR="00EE65C5" w:rsidRPr="003F713D">
        <w:rPr>
          <w:szCs w:val="24"/>
          <w:lang w:val="hr-HR"/>
        </w:rPr>
        <w:t>5</w:t>
      </w:r>
      <w:r w:rsidRPr="003F713D">
        <w:rPr>
          <w:szCs w:val="24"/>
          <w:lang w:val="hr-HR"/>
        </w:rPr>
        <w:t>.</w:t>
      </w:r>
      <w:r w:rsidR="0060593B" w:rsidRPr="003F713D">
        <w:rPr>
          <w:szCs w:val="24"/>
          <w:lang w:val="hr-HR"/>
        </w:rPr>
        <w:t xml:space="preserve"> </w:t>
      </w:r>
      <w:r w:rsidRPr="003F713D">
        <w:rPr>
          <w:szCs w:val="24"/>
          <w:lang w:val="hr-HR"/>
        </w:rPr>
        <w:t>god.</w:t>
      </w:r>
    </w:p>
    <w:p w:rsidRDefault="00D4027A" w:rsidP="00D4027A" w:rsidR="00D4027A" w:rsidRPr="003F713D">
      <w:pPr>
        <w:pStyle w:val="Tijeloteksta"/>
        <w:rPr>
          <w:sz w:val="16"/>
          <w:szCs w:val="16"/>
          <w:lang w:val="hr-HR"/>
        </w:rPr>
      </w:pPr>
    </w:p>
    <w:p w:rsidRDefault="00D4027A" w:rsidP="00D4027A" w:rsidR="00D4027A" w:rsidRPr="003F713D">
      <w:pPr>
        <w:rPr>
          <w:lang w:val="hr-HR"/>
        </w:rPr>
      </w:pPr>
    </w:p>
    <w:p w:rsidRDefault="00E67920" w:rsidP="00D4027A" w:rsidR="00382327" w:rsidRPr="003F713D">
      <w:pPr>
        <w:rPr>
          <w:sz w:val="22"/>
          <w:szCs w:val="22"/>
          <w:lang w:val="hr-HR"/>
        </w:rPr>
      </w:pPr>
      <w:r w:rsidRPr="003F713D">
        <w:rPr>
          <w:lang w:val="hr-HR"/>
        </w:rPr>
        <w:t xml:space="preserve"> </w:t>
      </w:r>
    </w:p>
    <w:p w:rsidRDefault="00803902" w:rsidP="00E663CF" w:rsidR="00D4027A" w:rsidRPr="003F713D">
      <w:pPr>
        <w:jc w:val="center"/>
        <w:rPr>
          <w:lang w:val="hr-HR"/>
        </w:rPr>
      </w:pPr>
      <w:r w:rsidRPr="003F713D">
        <w:rPr>
          <w:lang w:val="hr-HR"/>
        </w:rPr>
        <w:t>r i j e š i o</w:t>
      </w:r>
      <w:r w:rsidR="00D4027A" w:rsidRPr="003F713D">
        <w:rPr>
          <w:lang w:val="hr-HR"/>
        </w:rPr>
        <w:t xml:space="preserve">   j e                </w:t>
      </w:r>
      <w:r w:rsidR="00E663CF" w:rsidRPr="003F713D">
        <w:rPr>
          <w:lang w:val="hr-HR"/>
        </w:rPr>
        <w:t xml:space="preserve">                               </w:t>
      </w:r>
    </w:p>
    <w:p w:rsidRDefault="00AD090D" w:rsidP="00D4027A" w:rsidR="00AD090D" w:rsidRPr="003F713D">
      <w:pPr>
        <w:jc w:val="both"/>
        <w:rPr>
          <w:lang w:val="hr-HR"/>
        </w:rPr>
      </w:pPr>
    </w:p>
    <w:p w:rsidRDefault="00B40C5E" w:rsidP="00B40C5E" w:rsidR="00B40C5E" w:rsidRPr="003F713D">
      <w:pPr>
        <w:jc w:val="center"/>
        <w:rPr>
          <w:lang w:val="hr-HR"/>
        </w:rPr>
      </w:pPr>
      <w:r w:rsidRPr="003F713D">
        <w:rPr>
          <w:lang w:val="hr-HR"/>
        </w:rPr>
        <w:t>Odobrava se sklapanje predstečajne nagodbe koja glasi:</w:t>
      </w:r>
    </w:p>
    <w:p w:rsidRDefault="00B40C5E" w:rsidP="00B40C5E" w:rsidR="00B40C5E" w:rsidRPr="003F713D">
      <w:pPr>
        <w:jc w:val="both"/>
        <w:rPr>
          <w:sz w:val="20"/>
          <w:szCs w:val="20"/>
          <w:lang w:val="hr-HR"/>
        </w:rPr>
      </w:pPr>
    </w:p>
    <w:p w:rsidRDefault="00B40C5E" w:rsidP="00B40C5E" w:rsidR="00B40C5E" w:rsidRPr="003F713D">
      <w:pPr>
        <w:jc w:val="both"/>
        <w:rPr>
          <w:lang w:val="hr-HR"/>
        </w:rPr>
      </w:pPr>
    </w:p>
    <w:p w:rsidRDefault="003F713D" w:rsidP="003F713D" w:rsidR="003F713D" w:rsidRPr="003F713D">
      <w:pPr>
        <w:jc w:val="center"/>
        <w:rPr>
          <w:lang w:val="hr-HR"/>
        </w:rPr>
      </w:pPr>
      <w:r w:rsidRPr="003F713D">
        <w:rPr>
          <w:lang w:val="hr-HR"/>
        </w:rPr>
        <w:t xml:space="preserve">PREDSTEČAJNA  NAGODBA </w:t>
      </w:r>
    </w:p>
    <w:p w:rsidRDefault="003F713D" w:rsidP="003F713D" w:rsidR="003F713D" w:rsidRPr="003F713D">
      <w:pPr>
        <w:rPr>
          <w:sz w:val="28"/>
          <w:szCs w:val="28"/>
          <w:lang w:val="hr-HR"/>
        </w:rPr>
      </w:pPr>
    </w:p>
    <w:p w:rsidRDefault="003F713D" w:rsidP="003F713D" w:rsidR="003F713D" w:rsidRPr="003F713D">
      <w:pPr>
        <w:jc w:val="both"/>
        <w:rPr>
          <w:lang w:val="hr-HR"/>
        </w:rPr>
      </w:pPr>
      <w:r w:rsidRPr="003F713D">
        <w:rPr>
          <w:lang w:val="hr-HR"/>
        </w:rPr>
        <w:t>I. Utvrđuje se da je nad dužnikom NIRS d.o.o. Split, Dračevac 4/D, OIB: 48019802063, MBS: 060097615 (u daljnjem tekstu predstečajne nagodbe: dužnik), proveden postupak predstečajne nagodbe kod Financijske agencije, Regionalni centar Zagreb pod klasom: UP-I/110/07/14-01/7130, te da su u tom postupku vjerovnici dužnika prihvatili Plan financijskog i operativnog restrukturiranja dužnika koji je objavljen na web-stranicama Financijske agencije dana 24. travnja 2015. god. pod ur.br. 04-06-15-7130-58.</w:t>
      </w:r>
    </w:p>
    <w:p w:rsidRDefault="003F713D" w:rsidP="003F713D" w:rsidR="003F713D" w:rsidRPr="003F713D">
      <w:pPr>
        <w:jc w:val="both"/>
        <w:rPr>
          <w:sz w:val="28"/>
          <w:szCs w:val="28"/>
          <w:lang w:val="hr-HR"/>
        </w:rPr>
      </w:pPr>
    </w:p>
    <w:p w:rsidRDefault="003F713D" w:rsidP="003F713D" w:rsidR="003F713D" w:rsidRPr="003F713D">
      <w:pPr>
        <w:jc w:val="both"/>
        <w:rPr>
          <w:lang w:val="hr-HR"/>
        </w:rPr>
      </w:pPr>
      <w:r w:rsidRPr="003F713D">
        <w:rPr>
          <w:lang w:val="hr-HR"/>
        </w:rPr>
        <w:t xml:space="preserve">II. Sukladno prihvaćenom Planu financijskog i operativnog restrukturiranja dužnika, vjerovnici su u ovoj predstečajnoj nagodbi podijeljeni u tri grupe vjerovnika i to: Grupa A – tijela javne uprave i trgovačka društva u većinskom državnom vlasništvu, Grupa B – ostali vjerovnici te Grupa C – ostali vjerovnici za jednokratno namirenje (mali vjerovnici). </w:t>
      </w:r>
    </w:p>
    <w:p w:rsidRDefault="003F713D" w:rsidP="003F713D" w:rsidR="003F713D" w:rsidRPr="003F713D">
      <w:pPr>
        <w:jc w:val="both"/>
        <w:rPr>
          <w:sz w:val="28"/>
          <w:szCs w:val="28"/>
          <w:lang w:val="hr-HR"/>
        </w:rPr>
      </w:pPr>
    </w:p>
    <w:p w:rsidRDefault="003F713D" w:rsidP="003F713D" w:rsidR="003F713D" w:rsidRPr="003F713D">
      <w:pPr>
        <w:jc w:val="both"/>
        <w:rPr>
          <w:sz w:val="16"/>
          <w:szCs w:val="16"/>
          <w:lang w:val="hr-HR"/>
        </w:rPr>
      </w:pPr>
      <w:r w:rsidRPr="003F713D">
        <w:rPr>
          <w:lang w:val="hr-HR"/>
        </w:rPr>
        <w:t>III.</w:t>
      </w:r>
      <w:r w:rsidRPr="003F713D">
        <w:rPr>
          <w:b/>
          <w:lang w:val="hr-HR"/>
        </w:rPr>
        <w:t xml:space="preserve"> </w:t>
      </w:r>
      <w:r w:rsidRPr="003F713D">
        <w:rPr>
          <w:lang w:val="hr-HR"/>
        </w:rPr>
        <w:t xml:space="preserve">Vjerovnici Grupe A otpuštaju dug dužniku s osnova kamata te dodatno u dijelu od 40% njihovih utvrđenih tražbina s osnova glavnice, a dužnik na sve otpuste duga pristaje, tako da pojedini vjerovnici Grupe A otpuštaju dug dužniku u iznosima kako slijedi: </w:t>
      </w:r>
    </w:p>
    <w:p w:rsidRDefault="003F713D" w:rsidP="003F713D" w:rsidR="003F713D">
      <w:pPr>
        <w:jc w:val="both"/>
        <w:rPr>
          <w:lang w:val="hr-HR"/>
        </w:rPr>
      </w:pPr>
    </w:p>
    <w:p w:rsidRDefault="003F713D" w:rsidP="003F713D" w:rsidR="003F713D">
      <w:pPr>
        <w:jc w:val="both"/>
        <w:rPr>
          <w:lang w:val="hr-HR"/>
        </w:rPr>
      </w:pPr>
    </w:p>
    <w:p w:rsidRDefault="003F713D" w:rsidP="003F713D" w:rsidR="003F713D">
      <w:pPr>
        <w:jc w:val="both"/>
        <w:rPr>
          <w:lang w:val="hr-HR"/>
        </w:rPr>
      </w:pPr>
    </w:p>
    <w:p w:rsidRDefault="003F713D" w:rsidP="003F713D" w:rsidR="003F713D">
      <w:pPr>
        <w:jc w:val="both"/>
        <w:rPr>
          <w:lang w:val="hr-HR"/>
        </w:rPr>
      </w:pPr>
    </w:p>
    <w:p w:rsidRDefault="003F713D" w:rsidP="003F713D" w:rsidR="003F713D" w:rsidRPr="003F713D">
      <w:pPr>
        <w:jc w:val="both"/>
        <w:rPr>
          <w:lang w:val="hr-HR"/>
        </w:rPr>
      </w:pPr>
    </w:p>
    <w:p w:rsidRDefault="003F713D" w:rsidP="003F713D" w:rsidR="003F713D" w:rsidRPr="003F713D">
      <w:pPr>
        <w:rPr>
          <w:lang w:val="hr-HR"/>
        </w:rPr>
      </w:pPr>
      <w:r w:rsidRPr="003F713D">
        <w:rPr>
          <w:lang w:val="hr-HR"/>
        </w:rPr>
        <w:lastRenderedPageBreak/>
        <w:t>GRUPA A</w:t>
      </w:r>
    </w:p>
    <w:p w:rsidRDefault="003F713D" w:rsidP="003F713D" w:rsidR="003F713D" w:rsidRPr="003F713D">
      <w:pPr>
        <w:rPr>
          <w:lang w:val="hr-HR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88"/>
        <w:gridCol w:w="2172"/>
        <w:gridCol w:w="1346"/>
        <w:gridCol w:w="1347"/>
        <w:gridCol w:w="1247"/>
        <w:gridCol w:w="1361"/>
        <w:gridCol w:w="1361"/>
      </w:tblGrid>
      <w:tr w:rsidTr="00181BDD" w:rsidR="003F713D" w:rsidRPr="003F713D">
        <w:tc>
          <w:tcPr>
            <w:tcW w:type="dxa" w:w="48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2172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34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34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Otpust duga s osnova kamata u kn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Otpust duga s osnova glavnice u kn (40%)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181BDD" w:rsidR="003F713D" w:rsidRPr="003F713D">
        <w:trPr>
          <w:trHeight w:val="1569"/>
        </w:trPr>
        <w:tc>
          <w:tcPr>
            <w:tcW w:type="dxa" w:w="48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2172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REPUBLIKA HRVATSKA, Ministarstvo financija,</w:t>
            </w:r>
          </w:p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Porezna uprava</w:t>
            </w:r>
          </w:p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3F713D">
              <w:rPr>
                <w:sz w:val="22"/>
                <w:szCs w:val="22"/>
                <w:lang w:val="hr-HR"/>
              </w:rPr>
              <w:t>18683136487</w:t>
            </w:r>
          </w:p>
        </w:tc>
        <w:tc>
          <w:tcPr>
            <w:tcW w:type="dxa" w:w="134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756.321,17</w:t>
            </w:r>
          </w:p>
        </w:tc>
        <w:tc>
          <w:tcPr>
            <w:tcW w:type="dxa" w:w="134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711.583,24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44.737,93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284.633,30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329.371,23</w:t>
            </w:r>
          </w:p>
        </w:tc>
      </w:tr>
      <w:tr w:rsidTr="00181BDD" w:rsidR="003F713D" w:rsidRPr="003F713D">
        <w:trPr>
          <w:trHeight w:val="969"/>
        </w:trPr>
        <w:tc>
          <w:tcPr>
            <w:tcW w:type="dxa" w:w="48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2172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ČISTOĆA SPLIT d.o.o. Split</w:t>
            </w:r>
          </w:p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3F713D">
              <w:rPr>
                <w:sz w:val="22"/>
                <w:szCs w:val="22"/>
                <w:lang w:val="hr-HR"/>
              </w:rPr>
              <w:t>38812451417</w:t>
            </w:r>
          </w:p>
        </w:tc>
        <w:tc>
          <w:tcPr>
            <w:tcW w:type="dxa" w:w="134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46.155,25</w:t>
            </w:r>
          </w:p>
        </w:tc>
        <w:tc>
          <w:tcPr>
            <w:tcW w:type="dxa" w:w="134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46.155,25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18.462,10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18.462,10</w:t>
            </w:r>
          </w:p>
        </w:tc>
      </w:tr>
      <w:tr w:rsidTr="00181BDD" w:rsidR="003F713D" w:rsidRPr="003F713D">
        <w:trPr>
          <w:trHeight w:val="841"/>
        </w:trPr>
        <w:tc>
          <w:tcPr>
            <w:tcW w:type="dxa" w:w="48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2172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GRAD SPLIT, Split</w:t>
            </w:r>
          </w:p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3F713D">
              <w:rPr>
                <w:sz w:val="22"/>
                <w:szCs w:val="22"/>
                <w:lang w:val="hr-HR"/>
              </w:rPr>
              <w:t>78755598868</w:t>
            </w:r>
          </w:p>
        </w:tc>
        <w:tc>
          <w:tcPr>
            <w:tcW w:type="dxa" w:w="134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399.905,69</w:t>
            </w:r>
          </w:p>
        </w:tc>
        <w:tc>
          <w:tcPr>
            <w:tcW w:type="dxa" w:w="134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341.872,85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58.032,84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136.749,14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194.781,98</w:t>
            </w:r>
          </w:p>
        </w:tc>
      </w:tr>
      <w:tr w:rsidTr="00181BDD" w:rsidR="003F713D" w:rsidRPr="003F713D">
        <w:trPr>
          <w:trHeight w:val="1040"/>
        </w:trPr>
        <w:tc>
          <w:tcPr>
            <w:tcW w:type="dxa" w:w="48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2172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HRVATSKE ŠUME d.o.o. Zagreb</w:t>
            </w:r>
          </w:p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3F713D">
              <w:rPr>
                <w:sz w:val="22"/>
                <w:szCs w:val="22"/>
                <w:lang w:val="hr-HR"/>
              </w:rPr>
              <w:t>69693144506</w:t>
            </w:r>
          </w:p>
        </w:tc>
        <w:tc>
          <w:tcPr>
            <w:tcW w:type="dxa" w:w="134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34.987,43</w:t>
            </w:r>
          </w:p>
        </w:tc>
        <w:tc>
          <w:tcPr>
            <w:tcW w:type="dxa" w:w="134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34.767,38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220,05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13.906,95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14.127,00</w:t>
            </w:r>
          </w:p>
        </w:tc>
      </w:tr>
      <w:tr w:rsidTr="00181BDD" w:rsidR="003F713D" w:rsidRPr="003F713D">
        <w:trPr>
          <w:trHeight w:val="1406"/>
        </w:trPr>
        <w:tc>
          <w:tcPr>
            <w:tcW w:type="dxa" w:w="48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2172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HEP – OPERATOR DISTRIBUCIJSKOG SUSTAVA d.o.o. Zagreb</w:t>
            </w:r>
          </w:p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3F713D">
              <w:rPr>
                <w:sz w:val="22"/>
                <w:szCs w:val="22"/>
                <w:lang w:val="hr-HR"/>
              </w:rPr>
              <w:t>46830600751</w:t>
            </w:r>
          </w:p>
        </w:tc>
        <w:tc>
          <w:tcPr>
            <w:tcW w:type="dxa" w:w="134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31.807,44</w:t>
            </w:r>
          </w:p>
        </w:tc>
        <w:tc>
          <w:tcPr>
            <w:tcW w:type="dxa" w:w="134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31.807,44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12.722,98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12.722,98</w:t>
            </w:r>
          </w:p>
        </w:tc>
      </w:tr>
      <w:tr w:rsidTr="00181BDD" w:rsidR="003F713D" w:rsidRPr="003F713D">
        <w:trPr>
          <w:trHeight w:val="843"/>
        </w:trPr>
        <w:tc>
          <w:tcPr>
            <w:tcW w:type="dxa" w:w="48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2172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HEP - OPSKRBA d.o.o. Zagreb</w:t>
            </w:r>
          </w:p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3F713D">
              <w:rPr>
                <w:sz w:val="22"/>
                <w:szCs w:val="22"/>
                <w:lang w:val="hr-HR"/>
              </w:rPr>
              <w:t>63073332379</w:t>
            </w:r>
          </w:p>
        </w:tc>
        <w:tc>
          <w:tcPr>
            <w:tcW w:type="dxa" w:w="134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41.240,14</w:t>
            </w:r>
          </w:p>
        </w:tc>
        <w:tc>
          <w:tcPr>
            <w:tcW w:type="dxa" w:w="134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40.030,56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1.209,58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16.012,22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17.221,80</w:t>
            </w:r>
          </w:p>
        </w:tc>
      </w:tr>
      <w:tr w:rsidTr="00181BDD" w:rsidR="003F713D" w:rsidRPr="003F713D">
        <w:trPr>
          <w:trHeight w:val="1128"/>
        </w:trPr>
        <w:tc>
          <w:tcPr>
            <w:tcW w:type="dxa" w:w="48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2172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VODOVOD I KANALIZACIJA d.o.o. Split</w:t>
            </w:r>
          </w:p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3F713D">
              <w:rPr>
                <w:sz w:val="22"/>
                <w:szCs w:val="22"/>
                <w:lang w:val="hr-HR"/>
              </w:rPr>
              <w:t>56826138353</w:t>
            </w:r>
          </w:p>
        </w:tc>
        <w:tc>
          <w:tcPr>
            <w:tcW w:type="dxa" w:w="134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17.927,16</w:t>
            </w:r>
          </w:p>
        </w:tc>
        <w:tc>
          <w:tcPr>
            <w:tcW w:type="dxa" w:w="134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16.642,10</w:t>
            </w:r>
          </w:p>
        </w:tc>
        <w:tc>
          <w:tcPr>
            <w:tcW w:type="dxa" w:w="124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1.285,06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6.656,84</w:t>
            </w:r>
          </w:p>
        </w:tc>
        <w:tc>
          <w:tcPr>
            <w:tcW w:type="dxa" w:w="136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7.941.90</w:t>
            </w:r>
          </w:p>
        </w:tc>
      </w:tr>
    </w:tbl>
    <w:p w:rsidRDefault="003F713D" w:rsidP="003F713D" w:rsidR="003F713D" w:rsidRPr="003F713D">
      <w:pPr>
        <w:jc w:val="both"/>
        <w:rPr>
          <w:lang w:val="hr-HR"/>
        </w:rPr>
      </w:pPr>
    </w:p>
    <w:p w:rsidRDefault="003F713D" w:rsidP="003F713D" w:rsidR="003F713D" w:rsidRPr="003F713D">
      <w:pPr>
        <w:jc w:val="both"/>
        <w:rPr>
          <w:sz w:val="28"/>
          <w:szCs w:val="28"/>
          <w:lang w:val="hr-HR"/>
        </w:rPr>
      </w:pPr>
    </w:p>
    <w:p w:rsidRDefault="003F713D" w:rsidP="003F713D" w:rsidR="003F713D" w:rsidRPr="003F713D">
      <w:pPr>
        <w:jc w:val="both"/>
        <w:rPr>
          <w:sz w:val="16"/>
          <w:szCs w:val="16"/>
          <w:lang w:val="hr-HR"/>
        </w:rPr>
      </w:pPr>
      <w:r w:rsidRPr="003F713D">
        <w:rPr>
          <w:lang w:val="hr-HR"/>
        </w:rPr>
        <w:t xml:space="preserve">IV. Vjerovnici Grupe B otpuštaju dug dužniku s osnova kamata te dodatno u dijelu od 40% njihovih utvrđenih tražbina s osnova glavnice, a dužnik na sve otpuste duga pristaje, tako da pojedini vjerovnici Grupe B otpuštaju dug dužniku u iznosima kako slijedi: </w:t>
      </w:r>
    </w:p>
    <w:p w:rsidRDefault="003F713D" w:rsidP="003F713D" w:rsidR="003F713D">
      <w:pPr>
        <w:jc w:val="both"/>
        <w:rPr>
          <w:lang w:val="hr-HR"/>
        </w:rPr>
      </w:pPr>
    </w:p>
    <w:p w:rsidRDefault="003F713D" w:rsidP="003F713D" w:rsidR="003F713D">
      <w:pPr>
        <w:jc w:val="both"/>
        <w:rPr>
          <w:lang w:val="hr-HR"/>
        </w:rPr>
      </w:pPr>
    </w:p>
    <w:p w:rsidRDefault="003F713D" w:rsidP="003F713D" w:rsidR="003F713D">
      <w:pPr>
        <w:jc w:val="both"/>
        <w:rPr>
          <w:lang w:val="hr-HR"/>
        </w:rPr>
      </w:pPr>
    </w:p>
    <w:p w:rsidRDefault="003F713D" w:rsidP="003F713D" w:rsidR="003F713D">
      <w:pPr>
        <w:jc w:val="both"/>
        <w:rPr>
          <w:lang w:val="hr-HR"/>
        </w:rPr>
      </w:pPr>
    </w:p>
    <w:p w:rsidRDefault="003F713D" w:rsidP="003F713D" w:rsidR="003F713D">
      <w:pPr>
        <w:jc w:val="both"/>
        <w:rPr>
          <w:lang w:val="hr-HR"/>
        </w:rPr>
      </w:pPr>
    </w:p>
    <w:p w:rsidRDefault="003F713D" w:rsidP="003F713D" w:rsidR="003F713D">
      <w:pPr>
        <w:jc w:val="both"/>
        <w:rPr>
          <w:lang w:val="hr-HR"/>
        </w:rPr>
      </w:pPr>
    </w:p>
    <w:p w:rsidRDefault="003F713D" w:rsidP="003F713D" w:rsidR="003F713D" w:rsidRPr="003F713D">
      <w:pPr>
        <w:jc w:val="both"/>
        <w:rPr>
          <w:lang w:val="hr-HR"/>
        </w:rPr>
      </w:pPr>
    </w:p>
    <w:p w:rsidRDefault="003F713D" w:rsidP="003F713D" w:rsidR="003F713D" w:rsidRPr="003F713D">
      <w:pPr>
        <w:rPr>
          <w:lang w:val="hr-HR"/>
        </w:rPr>
      </w:pPr>
      <w:r w:rsidRPr="003F713D">
        <w:rPr>
          <w:lang w:val="hr-HR"/>
        </w:rPr>
        <w:t>GRUPA B</w:t>
      </w:r>
    </w:p>
    <w:p w:rsidRDefault="003F713D" w:rsidP="003F713D" w:rsidR="003F713D" w:rsidRPr="003F713D">
      <w:pPr>
        <w:rPr>
          <w:lang w:val="hr-HR"/>
        </w:rPr>
      </w:pPr>
    </w:p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09"/>
        <w:gridCol w:w="1928"/>
        <w:gridCol w:w="1499"/>
        <w:gridCol w:w="1417"/>
        <w:gridCol w:w="1276"/>
        <w:gridCol w:w="1417"/>
        <w:gridCol w:w="1418"/>
      </w:tblGrid>
      <w:tr w:rsidTr="00181BDD" w:rsidR="003F713D" w:rsidRPr="003F713D">
        <w:trPr>
          <w:trHeight w:val="1196"/>
        </w:trPr>
        <w:tc>
          <w:tcPr>
            <w:tcW w:type="dxa" w:w="5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Utvrđena tražbina s osnova glavnice u kn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Otpust duga s osnova kamata u kn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Otpust duga s osnova glavnice u kn (40%)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Ukupan iznos otpuštenog duga u kn</w:t>
            </w:r>
          </w:p>
        </w:tc>
      </w:tr>
      <w:tr w:rsidTr="00181BDD" w:rsidR="003F713D" w:rsidRPr="003F713D">
        <w:trPr>
          <w:trHeight w:val="908"/>
        </w:trPr>
        <w:tc>
          <w:tcPr>
            <w:tcW w:type="dxa" w:w="5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SLAVKO ŠUNDOV, Split</w:t>
            </w:r>
          </w:p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3F713D">
              <w:rPr>
                <w:sz w:val="22"/>
                <w:szCs w:val="22"/>
                <w:lang w:val="hr-HR"/>
              </w:rPr>
              <w:t>36653013244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3F713D">
              <w:rPr>
                <w:color w:val="000000"/>
                <w:sz w:val="22"/>
                <w:szCs w:val="22"/>
                <w:lang w:val="hr-HR"/>
              </w:rPr>
              <w:t>8.004.523,48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7.023.020,46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981.503,02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2.809.208,18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3.790.711,20</w:t>
            </w:r>
          </w:p>
        </w:tc>
      </w:tr>
      <w:tr w:rsidTr="00181BDD" w:rsidR="003F713D" w:rsidRPr="003F713D">
        <w:trPr>
          <w:trHeight w:val="908"/>
        </w:trPr>
        <w:tc>
          <w:tcPr>
            <w:tcW w:type="dxa" w:w="5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NADA ŠUNDOV, Split</w:t>
            </w:r>
          </w:p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3F713D">
              <w:rPr>
                <w:sz w:val="22"/>
                <w:szCs w:val="22"/>
                <w:lang w:val="hr-HR"/>
              </w:rPr>
              <w:t>82412865452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1.033.777,62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922.105,90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111.671,72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368.842,36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480.514,08</w:t>
            </w:r>
          </w:p>
        </w:tc>
      </w:tr>
      <w:tr w:rsidTr="00181BDD" w:rsidR="003F713D" w:rsidRPr="003F713D">
        <w:trPr>
          <w:trHeight w:val="1133"/>
        </w:trPr>
        <w:tc>
          <w:tcPr>
            <w:tcW w:type="dxa" w:w="5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TELEVIZIJA DALMACIJA d.o.o. Split</w:t>
            </w:r>
          </w:p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3F713D">
              <w:rPr>
                <w:sz w:val="22"/>
                <w:szCs w:val="22"/>
                <w:lang w:val="hr-HR"/>
              </w:rPr>
              <w:t>26161359482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9.141,42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9.141,42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3.656,57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3.656,57</w:t>
            </w:r>
          </w:p>
        </w:tc>
      </w:tr>
      <w:tr w:rsidTr="00181BDD" w:rsidR="003F713D" w:rsidRPr="003F713D">
        <w:trPr>
          <w:trHeight w:val="824"/>
        </w:trPr>
        <w:tc>
          <w:tcPr>
            <w:tcW w:type="dxa" w:w="5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BRODOMERKUR d.d. Split</w:t>
            </w:r>
          </w:p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3F713D">
              <w:rPr>
                <w:sz w:val="22"/>
                <w:szCs w:val="22"/>
                <w:lang w:val="hr-HR"/>
              </w:rPr>
              <w:t>33956120458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13.959,34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13.959,34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5.583,74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5.583,74</w:t>
            </w:r>
          </w:p>
        </w:tc>
      </w:tr>
      <w:tr w:rsidTr="00181BDD" w:rsidR="003F713D" w:rsidRPr="003F713D">
        <w:trPr>
          <w:trHeight w:val="848"/>
        </w:trPr>
        <w:tc>
          <w:tcPr>
            <w:tcW w:type="dxa" w:w="5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CEZARION d.o.o. Slavonski  Brod</w:t>
            </w:r>
          </w:p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3F713D">
              <w:rPr>
                <w:sz w:val="22"/>
                <w:szCs w:val="22"/>
                <w:lang w:val="hr-HR"/>
              </w:rPr>
              <w:t>27791980955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6.874,47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6.874,47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2.749,79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2.749,79</w:t>
            </w:r>
          </w:p>
        </w:tc>
      </w:tr>
      <w:tr w:rsidTr="00181BDD" w:rsidR="003F713D" w:rsidRPr="003F713D">
        <w:trPr>
          <w:trHeight w:val="1131"/>
        </w:trPr>
        <w:tc>
          <w:tcPr>
            <w:tcW w:type="dxa" w:w="5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CRIER MEDIA GRUPA d.o.o. Zagreb</w:t>
            </w:r>
          </w:p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3F713D">
              <w:rPr>
                <w:sz w:val="22"/>
                <w:szCs w:val="22"/>
                <w:lang w:val="hr-HR"/>
              </w:rPr>
              <w:t>00841902165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6.169,65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6.169,65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2.467,86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2.467,86</w:t>
            </w:r>
          </w:p>
        </w:tc>
      </w:tr>
      <w:tr w:rsidTr="00181BDD" w:rsidR="003F713D" w:rsidRPr="003F713D">
        <w:trPr>
          <w:trHeight w:val="1105"/>
        </w:trPr>
        <w:tc>
          <w:tcPr>
            <w:tcW w:type="dxa" w:w="5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Trgovački obrt M, vl. Ivan Mijatović, Knin</w:t>
            </w:r>
          </w:p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3F713D">
              <w:rPr>
                <w:sz w:val="22"/>
                <w:szCs w:val="22"/>
                <w:lang w:val="hr-HR"/>
              </w:rPr>
              <w:t>17506959841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24.729,20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24.729,20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9.891,68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9.891,68</w:t>
            </w:r>
          </w:p>
        </w:tc>
      </w:tr>
      <w:tr w:rsidTr="00181BDD" w:rsidR="003F713D" w:rsidRPr="003F713D">
        <w:trPr>
          <w:trHeight w:val="851"/>
        </w:trPr>
        <w:tc>
          <w:tcPr>
            <w:tcW w:type="dxa" w:w="5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ULTRA GROS d.o.o. Zagreb</w:t>
            </w:r>
          </w:p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3F713D">
              <w:rPr>
                <w:sz w:val="22"/>
                <w:szCs w:val="22"/>
                <w:lang w:val="hr-HR"/>
              </w:rPr>
              <w:t>50266527938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6.851,45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6.851,45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2.740,58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2.740,58</w:t>
            </w:r>
          </w:p>
        </w:tc>
      </w:tr>
      <w:tr w:rsidTr="00181BDD" w:rsidR="003F713D" w:rsidRPr="003F713D">
        <w:trPr>
          <w:trHeight w:val="1132"/>
        </w:trPr>
        <w:tc>
          <w:tcPr>
            <w:tcW w:type="dxa" w:w="5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9.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Wiener osiguranje Vienna Insurance Group d.d. Zagreb</w:t>
            </w:r>
          </w:p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3F713D">
              <w:rPr>
                <w:iCs/>
                <w:sz w:val="22"/>
                <w:szCs w:val="22"/>
                <w:lang w:val="hr-HR"/>
              </w:rPr>
              <w:t>52848403362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12.553,53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11.296,73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1.256,80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4.518,69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5.775,49</w:t>
            </w:r>
          </w:p>
        </w:tc>
      </w:tr>
      <w:tr w:rsidTr="00181BDD" w:rsidR="003F713D" w:rsidRPr="003F713D">
        <w:trPr>
          <w:trHeight w:val="1121"/>
        </w:trPr>
        <w:tc>
          <w:tcPr>
            <w:tcW w:type="dxa" w:w="5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10.</w:t>
            </w:r>
          </w:p>
        </w:tc>
        <w:tc>
          <w:tcPr>
            <w:tcW w:type="dxa" w:w="1928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>Metronet telekomunikacije d.d. Zagreb</w:t>
            </w:r>
          </w:p>
          <w:p w:rsidRDefault="003F713D" w:rsidP="00181BDD" w:rsidR="003F713D" w:rsidRPr="003F713D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3F713D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3F713D">
              <w:rPr>
                <w:iCs/>
                <w:sz w:val="22"/>
                <w:szCs w:val="22"/>
                <w:lang w:val="hr-HR"/>
              </w:rPr>
              <w:t>23269006802</w:t>
            </w:r>
          </w:p>
        </w:tc>
        <w:tc>
          <w:tcPr>
            <w:tcW w:type="dxa" w:w="149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9.121,37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9.121,37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3.648,55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3.648,55</w:t>
            </w:r>
          </w:p>
        </w:tc>
      </w:tr>
    </w:tbl>
    <w:p w:rsidRDefault="003F713D" w:rsidP="003F713D" w:rsidR="003F713D" w:rsidRPr="003F713D">
      <w:pPr>
        <w:jc w:val="both"/>
        <w:rPr>
          <w:lang w:val="hr-HR"/>
        </w:rPr>
      </w:pPr>
    </w:p>
    <w:p w:rsidRDefault="003F713D" w:rsidP="003F713D" w:rsidR="003F713D" w:rsidRPr="003F713D">
      <w:pPr>
        <w:jc w:val="both"/>
        <w:rPr>
          <w:lang w:val="hr-HR"/>
        </w:rPr>
      </w:pPr>
    </w:p>
    <w:p w:rsidRDefault="003F713D" w:rsidP="003F713D" w:rsidR="003F713D" w:rsidRPr="003F713D">
      <w:pPr>
        <w:jc w:val="both"/>
        <w:rPr>
          <w:lang w:val="hr-HR"/>
        </w:rPr>
      </w:pPr>
      <w:r w:rsidRPr="003F713D">
        <w:rPr>
          <w:lang w:val="hr-HR"/>
        </w:rPr>
        <w:t xml:space="preserve">V. Vjerovnici Grupe C ne otpuštaju dug dužniku, a njihove utvrđene tražbine u postupku predstečajne nagodbe navode se u tablici vjerovnika Grupe C kako slijedi: </w:t>
      </w:r>
    </w:p>
    <w:p w:rsidRDefault="003F713D" w:rsidP="003F713D" w:rsidR="003F713D" w:rsidRPr="003F713D">
      <w:pPr>
        <w:rPr>
          <w:lang w:val="hr-HR"/>
        </w:rPr>
      </w:pPr>
      <w:r w:rsidRPr="003F713D">
        <w:rPr>
          <w:lang w:val="hr-HR"/>
        </w:rPr>
        <w:t>GRUPA C</w:t>
      </w:r>
    </w:p>
    <w:p w:rsidRDefault="003F713D" w:rsidP="003F713D" w:rsidR="003F713D" w:rsidRPr="003F713D">
      <w:pPr>
        <w:rPr>
          <w:lang w:val="hr-HR"/>
        </w:rPr>
      </w:pP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91"/>
        <w:gridCol w:w="3827"/>
        <w:gridCol w:w="1984"/>
        <w:gridCol w:w="1985"/>
      </w:tblGrid>
      <w:tr w:rsidTr="00181BDD" w:rsidR="003F713D" w:rsidRPr="003F713D">
        <w:trPr>
          <w:trHeight w:val="959"/>
        </w:trPr>
        <w:tc>
          <w:tcPr>
            <w:tcW w:type="dxa" w:w="49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R. br.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Vjerovnik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Ukupan iznos utvrđene tražbine u kn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Iznos otpuštenog duga u kn</w:t>
            </w:r>
          </w:p>
        </w:tc>
      </w:tr>
      <w:tr w:rsidTr="00181BDD" w:rsidR="003F713D" w:rsidRPr="003F713D">
        <w:trPr>
          <w:trHeight w:val="783"/>
        </w:trPr>
        <w:tc>
          <w:tcPr>
            <w:tcW w:type="dxa" w:w="49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FINANCIJSKA AGENCIJA, Zagreb</w:t>
            </w:r>
          </w:p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OIB: 85821130368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174,90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181BDD" w:rsidR="003F713D" w:rsidRPr="003F713D">
        <w:trPr>
          <w:trHeight w:val="849"/>
        </w:trPr>
        <w:tc>
          <w:tcPr>
            <w:tcW w:type="dxa" w:w="49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KOLA TRGOVINA d.o.o. Orehovica</w:t>
            </w:r>
          </w:p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(raniji naziv TOYA d.o.o. Hodošan)</w:t>
            </w:r>
          </w:p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OIB: 87474417766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970,07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181BDD" w:rsidR="003F713D" w:rsidRPr="003F713D">
        <w:trPr>
          <w:trHeight w:val="692"/>
        </w:trPr>
        <w:tc>
          <w:tcPr>
            <w:tcW w:type="dxa" w:w="49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VOX-BRANKO d.o.o. Split</w:t>
            </w:r>
          </w:p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OIB: 39823007255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450,63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181BDD" w:rsidR="003F713D" w:rsidRPr="003F713D">
        <w:trPr>
          <w:trHeight w:val="701"/>
        </w:trPr>
        <w:tc>
          <w:tcPr>
            <w:tcW w:type="dxa" w:w="49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Z-EL d.o.o. Sesvete</w:t>
            </w:r>
          </w:p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OIB: 11374156664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914,12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181BDD" w:rsidR="003F713D" w:rsidRPr="003F713D">
        <w:trPr>
          <w:trHeight w:val="769"/>
        </w:trPr>
        <w:tc>
          <w:tcPr>
            <w:tcW w:type="dxa" w:w="49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 xml:space="preserve">Obrt ELJUGA, vl. Renato Eljuga, Makarska </w:t>
            </w:r>
          </w:p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OIB: 53509289383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2.854,44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181BDD" w:rsidR="003F713D" w:rsidRPr="003F713D">
        <w:trPr>
          <w:trHeight w:val="769"/>
        </w:trPr>
        <w:tc>
          <w:tcPr>
            <w:tcW w:type="dxa" w:w="49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EUROKLIMA d.o.o. Zagreb</w:t>
            </w:r>
          </w:p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OIB: 75155253123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4.237,50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181BDD" w:rsidR="003F713D" w:rsidRPr="003F713D">
        <w:trPr>
          <w:trHeight w:val="769"/>
        </w:trPr>
        <w:tc>
          <w:tcPr>
            <w:tcW w:type="dxa" w:w="49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G. BENEDIKT KARLOVY VARY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2.248,95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181BDD" w:rsidR="003F713D" w:rsidRPr="003F713D">
        <w:trPr>
          <w:trHeight w:val="769"/>
        </w:trPr>
        <w:tc>
          <w:tcPr>
            <w:tcW w:type="dxa" w:w="49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GS1 CROATIA, Zagreb</w:t>
            </w:r>
          </w:p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OIB: 03365973101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2.370,02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181BDD" w:rsidR="003F713D" w:rsidRPr="003F713D">
        <w:trPr>
          <w:trHeight w:val="769"/>
        </w:trPr>
        <w:tc>
          <w:tcPr>
            <w:tcW w:type="dxa" w:w="49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9.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KONZUM d.d. Zagreb</w:t>
            </w:r>
          </w:p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OIB: 29955634590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2.722,02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181BDD" w:rsidR="003F713D" w:rsidRPr="003F713D">
        <w:trPr>
          <w:trHeight w:val="769"/>
        </w:trPr>
        <w:tc>
          <w:tcPr>
            <w:tcW w:type="dxa" w:w="49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10.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MAĐOR COMPANY d.o.o. Hrvace</w:t>
            </w:r>
          </w:p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OIB: 17192678386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5.641,15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181BDD" w:rsidR="003F713D" w:rsidRPr="003F713D">
        <w:trPr>
          <w:trHeight w:val="769"/>
        </w:trPr>
        <w:tc>
          <w:tcPr>
            <w:tcW w:type="dxa" w:w="49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11.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SENZOR d.o.o. Split</w:t>
            </w:r>
          </w:p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OIB: 13850869969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2.156,15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181BDD" w:rsidR="003F713D" w:rsidRPr="003F713D">
        <w:trPr>
          <w:trHeight w:val="769"/>
        </w:trPr>
        <w:tc>
          <w:tcPr>
            <w:tcW w:type="dxa" w:w="49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12.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 xml:space="preserve">Obrt ŠAKIĆ, vl. Ante Šakić, Split </w:t>
            </w:r>
          </w:p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OIB: 24553372070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3.172,99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181BDD" w:rsidR="003F713D" w:rsidRPr="003F713D">
        <w:trPr>
          <w:trHeight w:val="769"/>
        </w:trPr>
        <w:tc>
          <w:tcPr>
            <w:tcW w:type="dxa" w:w="49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13.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VIPnet d.o.o. Zagreb</w:t>
            </w:r>
          </w:p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OIB: 29524210204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3.039,49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</w:tr>
      <w:tr w:rsidTr="00181BDD" w:rsidR="003F713D" w:rsidRPr="003F713D">
        <w:trPr>
          <w:trHeight w:val="779"/>
        </w:trPr>
        <w:tc>
          <w:tcPr>
            <w:tcW w:type="dxa" w:w="491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14.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THYSSENKRUPP DIZALA d.o.o. Zagreb</w:t>
            </w:r>
          </w:p>
          <w:p w:rsidRDefault="003F713D" w:rsidP="00181BDD" w:rsidR="003F713D" w:rsidRPr="003F713D">
            <w:pPr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OIB: 03861531654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 w:val="22"/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1.378,62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 w:val="22"/>
                <w:szCs w:val="22"/>
                <w:lang w:val="hr-HR"/>
              </w:rPr>
              <w:t>0,00</w:t>
            </w:r>
          </w:p>
        </w:tc>
      </w:tr>
    </w:tbl>
    <w:p w:rsidRDefault="003F713D" w:rsidP="003F713D" w:rsidR="003F713D" w:rsidRPr="003F713D">
      <w:pPr>
        <w:jc w:val="both"/>
        <w:rPr>
          <w:sz w:val="32"/>
          <w:szCs w:val="32"/>
          <w:lang w:val="hr-HR"/>
        </w:rPr>
      </w:pPr>
    </w:p>
    <w:p w:rsidRDefault="003F713D" w:rsidP="003F713D" w:rsidR="003F713D" w:rsidRPr="003F713D">
      <w:pPr>
        <w:jc w:val="both"/>
        <w:rPr>
          <w:lang w:val="hr-HR"/>
        </w:rPr>
      </w:pPr>
      <w:r w:rsidRPr="003F713D">
        <w:rPr>
          <w:lang w:val="hr-HR"/>
        </w:rPr>
        <w:t>VI. Dužnik se obvezuje vjerovnicima Grupe A, Grupe B i Grupe C podmiriti dug koji nakon otpusta dijela duga temeljem ove Predstečajne nagodbe pojedinačno iznosi kako slijedi:</w:t>
      </w:r>
    </w:p>
    <w:p w:rsidRDefault="003F713D" w:rsidP="003F713D" w:rsidR="003F713D" w:rsidRPr="003F713D">
      <w:pPr>
        <w:rPr>
          <w:sz w:val="22"/>
          <w:lang w:val="hr-HR"/>
        </w:rPr>
      </w:pPr>
    </w:p>
    <w:p w:rsidRDefault="003F713D" w:rsidP="003F713D" w:rsidR="003F713D" w:rsidRPr="003F713D">
      <w:pPr>
        <w:rPr>
          <w:lang w:val="hr-HR"/>
        </w:rPr>
      </w:pPr>
      <w:r w:rsidRPr="003F713D">
        <w:rPr>
          <w:lang w:val="hr-HR"/>
        </w:rPr>
        <w:t>GRUPA A</w:t>
      </w:r>
    </w:p>
    <w:p w:rsidRDefault="003F713D" w:rsidP="003F713D" w:rsidR="003F713D" w:rsidRPr="003F713D">
      <w:pPr>
        <w:rPr>
          <w:lang w:val="hr-HR"/>
        </w:rPr>
      </w:pPr>
    </w:p>
    <w:tbl>
      <w:tblPr>
        <w:tblW w:type="dxa" w:w="6946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63"/>
        <w:gridCol w:w="3165"/>
        <w:gridCol w:w="3118"/>
      </w:tblGrid>
      <w:tr w:rsidTr="00181BDD" w:rsidR="003F713D" w:rsidRPr="003F713D">
        <w:trPr>
          <w:trHeight w:val="905"/>
        </w:trPr>
        <w:tc>
          <w:tcPr>
            <w:tcW w:type="dxa" w:w="663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Red. br.</w:t>
            </w:r>
          </w:p>
        </w:tc>
        <w:tc>
          <w:tcPr>
            <w:tcW w:type="dxa" w:w="3165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Vjerovnik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Preostali iznos duga za namirenje (isplatu) u kn</w:t>
            </w:r>
          </w:p>
        </w:tc>
      </w:tr>
      <w:tr w:rsidTr="00181BDD" w:rsidR="003F713D" w:rsidRPr="003F713D">
        <w:trPr>
          <w:trHeight w:val="1139"/>
        </w:trPr>
        <w:tc>
          <w:tcPr>
            <w:tcW w:type="dxa" w:w="663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1.</w:t>
            </w:r>
          </w:p>
        </w:tc>
        <w:tc>
          <w:tcPr>
            <w:tcW w:type="dxa" w:w="3165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REPUBLIKA HRVATSKA,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Ministarstvo financija, 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Porezna uprava</w:t>
            </w:r>
          </w:p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OIB: </w:t>
            </w:r>
            <w:r w:rsidRPr="003F713D">
              <w:rPr>
                <w:lang w:val="hr-HR"/>
              </w:rPr>
              <w:t>18683136487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426.949,94</w:t>
            </w:r>
          </w:p>
        </w:tc>
      </w:tr>
      <w:tr w:rsidTr="00181BDD" w:rsidR="003F713D" w:rsidRPr="003F713D">
        <w:trPr>
          <w:trHeight w:val="841"/>
        </w:trPr>
        <w:tc>
          <w:tcPr>
            <w:tcW w:type="dxa" w:w="663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2.</w:t>
            </w:r>
          </w:p>
        </w:tc>
        <w:tc>
          <w:tcPr>
            <w:tcW w:type="dxa" w:w="3165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ČISTOĆA SPLIT d.o.o. Split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OIB: </w:t>
            </w:r>
            <w:r w:rsidRPr="003F713D">
              <w:rPr>
                <w:lang w:val="hr-HR"/>
              </w:rPr>
              <w:t>38812451417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Cs w:val="22"/>
                <w:lang w:val="hr-HR"/>
              </w:rPr>
              <w:t>27.693,15</w:t>
            </w:r>
          </w:p>
        </w:tc>
      </w:tr>
      <w:tr w:rsidTr="00181BDD" w:rsidR="003F713D" w:rsidRPr="003F713D">
        <w:trPr>
          <w:trHeight w:val="841"/>
        </w:trPr>
        <w:tc>
          <w:tcPr>
            <w:tcW w:type="dxa" w:w="663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3.</w:t>
            </w:r>
          </w:p>
        </w:tc>
        <w:tc>
          <w:tcPr>
            <w:tcW w:type="dxa" w:w="3165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GRAD SPLIT, Split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OIB: </w:t>
            </w:r>
            <w:r w:rsidRPr="003F713D">
              <w:rPr>
                <w:lang w:val="hr-HR"/>
              </w:rPr>
              <w:t>78755598868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Cs w:val="22"/>
                <w:lang w:val="hr-HR"/>
              </w:rPr>
              <w:t>205.123,71</w:t>
            </w:r>
          </w:p>
        </w:tc>
      </w:tr>
      <w:tr w:rsidTr="00181BDD" w:rsidR="003F713D" w:rsidRPr="003F713D">
        <w:trPr>
          <w:trHeight w:val="841"/>
        </w:trPr>
        <w:tc>
          <w:tcPr>
            <w:tcW w:type="dxa" w:w="663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4.</w:t>
            </w:r>
          </w:p>
        </w:tc>
        <w:tc>
          <w:tcPr>
            <w:tcW w:type="dxa" w:w="3165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HRVATSKE ŠUME d.o.o. Zagreb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OIB: </w:t>
            </w:r>
            <w:r w:rsidRPr="003F713D">
              <w:rPr>
                <w:lang w:val="hr-HR"/>
              </w:rPr>
              <w:t>69693144506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Cs w:val="22"/>
                <w:lang w:val="hr-HR"/>
              </w:rPr>
              <w:t>20.860,43</w:t>
            </w:r>
          </w:p>
        </w:tc>
      </w:tr>
      <w:tr w:rsidTr="00181BDD" w:rsidR="003F713D" w:rsidRPr="003F713D">
        <w:trPr>
          <w:trHeight w:val="1135"/>
        </w:trPr>
        <w:tc>
          <w:tcPr>
            <w:tcW w:type="dxa" w:w="663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5.</w:t>
            </w:r>
          </w:p>
        </w:tc>
        <w:tc>
          <w:tcPr>
            <w:tcW w:type="dxa" w:w="3165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HEP - OPERATOR DISTRIBUCIJSKOG SUSTAVA d.o.o. Zagreb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OIB: </w:t>
            </w:r>
            <w:r w:rsidRPr="003F713D">
              <w:rPr>
                <w:lang w:val="hr-HR"/>
              </w:rPr>
              <w:t>46830600751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Cs w:val="22"/>
                <w:lang w:val="hr-HR"/>
              </w:rPr>
              <w:t>19.084,46</w:t>
            </w:r>
          </w:p>
        </w:tc>
      </w:tr>
      <w:tr w:rsidTr="00181BDD" w:rsidR="003F713D" w:rsidRPr="003F713D">
        <w:trPr>
          <w:trHeight w:val="898"/>
        </w:trPr>
        <w:tc>
          <w:tcPr>
            <w:tcW w:type="dxa" w:w="663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6.</w:t>
            </w:r>
          </w:p>
        </w:tc>
        <w:tc>
          <w:tcPr>
            <w:tcW w:type="dxa" w:w="3165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HEP - OPSKRBA d.o.o. Zagreb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OIB: </w:t>
            </w:r>
            <w:r w:rsidRPr="003F713D">
              <w:rPr>
                <w:lang w:val="hr-HR"/>
              </w:rPr>
              <w:t>63073332379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Cs w:val="22"/>
                <w:lang w:val="hr-HR"/>
              </w:rPr>
              <w:t>24.018,34</w:t>
            </w:r>
          </w:p>
        </w:tc>
      </w:tr>
      <w:tr w:rsidTr="00181BDD" w:rsidR="003F713D" w:rsidRPr="003F713D">
        <w:trPr>
          <w:trHeight w:val="898"/>
        </w:trPr>
        <w:tc>
          <w:tcPr>
            <w:tcW w:type="dxa" w:w="663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7.</w:t>
            </w:r>
          </w:p>
        </w:tc>
        <w:tc>
          <w:tcPr>
            <w:tcW w:type="dxa" w:w="3165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VODOVOD I KANALIZACIJA d.o.o. Split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OIB: </w:t>
            </w:r>
            <w:r w:rsidRPr="003F713D">
              <w:rPr>
                <w:lang w:val="hr-HR"/>
              </w:rPr>
              <w:t>56826138353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Cs w:val="22"/>
                <w:lang w:val="hr-HR"/>
              </w:rPr>
              <w:t>9.985,26</w:t>
            </w:r>
          </w:p>
        </w:tc>
      </w:tr>
    </w:tbl>
    <w:p w:rsidRDefault="003F713D" w:rsidP="003F713D" w:rsidR="003F713D" w:rsidRPr="003F713D">
      <w:pPr>
        <w:rPr>
          <w:b/>
          <w:lang w:val="hr-HR"/>
        </w:rPr>
      </w:pPr>
    </w:p>
    <w:p w:rsidRDefault="003F713D" w:rsidP="003F713D" w:rsidR="003F713D" w:rsidRPr="003F713D">
      <w:pPr>
        <w:rPr>
          <w:lang w:val="hr-HR"/>
        </w:rPr>
      </w:pPr>
    </w:p>
    <w:p w:rsidRDefault="003F713D" w:rsidP="003F713D" w:rsidR="003F713D" w:rsidRPr="003F713D">
      <w:pPr>
        <w:rPr>
          <w:lang w:val="hr-HR"/>
        </w:rPr>
      </w:pPr>
      <w:r w:rsidRPr="003F713D">
        <w:rPr>
          <w:lang w:val="hr-HR"/>
        </w:rPr>
        <w:t>GRUPA B</w:t>
      </w:r>
    </w:p>
    <w:p w:rsidRDefault="003F713D" w:rsidP="003F713D" w:rsidR="003F713D" w:rsidRPr="003F713D">
      <w:pPr>
        <w:rPr>
          <w:lang w:val="hr-HR"/>
        </w:rPr>
      </w:pPr>
    </w:p>
    <w:tbl>
      <w:tblPr>
        <w:tblW w:type="dxa" w:w="6946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119"/>
        <w:gridCol w:w="3118"/>
      </w:tblGrid>
      <w:tr w:rsidTr="003F713D" w:rsidR="003F713D" w:rsidRPr="003F713D">
        <w:trPr>
          <w:trHeight w:val="855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Red. br.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Vjerovnik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Preostali iznos duga za namirenje (isplatu) u kn</w:t>
            </w:r>
          </w:p>
        </w:tc>
      </w:tr>
      <w:tr w:rsidTr="00181BDD" w:rsidR="003F713D" w:rsidRPr="003F713D">
        <w:trPr>
          <w:trHeight w:val="821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1.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SLAVKO ŠUNDOV, Split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OIB: </w:t>
            </w:r>
            <w:r w:rsidRPr="003F713D">
              <w:rPr>
                <w:lang w:val="hr-HR"/>
              </w:rPr>
              <w:t>36653013244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Cs w:val="22"/>
                <w:lang w:val="hr-HR"/>
              </w:rPr>
              <w:t>4.213.812,28</w:t>
            </w:r>
          </w:p>
        </w:tc>
      </w:tr>
      <w:tr w:rsidTr="003F713D" w:rsidR="003F713D" w:rsidRPr="003F713D">
        <w:trPr>
          <w:trHeight w:val="824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2.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NADA ŠUNDOV, Split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OIB: </w:t>
            </w:r>
            <w:r w:rsidRPr="003F713D">
              <w:rPr>
                <w:lang w:val="hr-HR"/>
              </w:rPr>
              <w:t>82412865452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Cs w:val="22"/>
                <w:lang w:val="hr-HR"/>
              </w:rPr>
              <w:t>553.263,54</w:t>
            </w:r>
          </w:p>
        </w:tc>
      </w:tr>
      <w:tr w:rsidTr="003F713D" w:rsidR="003F713D" w:rsidRPr="003F713D">
        <w:trPr>
          <w:trHeight w:val="841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Red. br.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Vjerovnik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Preostali iznos duga za namirenje (isplatu) u kn</w:t>
            </w:r>
          </w:p>
        </w:tc>
      </w:tr>
      <w:tr w:rsidTr="00181BDD" w:rsidR="003F713D" w:rsidRPr="003F713D">
        <w:trPr>
          <w:trHeight w:val="567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3.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TELEVIZIJA DALMACIJA d.o.o. Split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OIB: </w:t>
            </w:r>
            <w:r w:rsidRPr="003F713D">
              <w:rPr>
                <w:lang w:val="hr-HR"/>
              </w:rPr>
              <w:t>26161359482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Cs w:val="22"/>
                <w:lang w:val="hr-HR"/>
              </w:rPr>
              <w:t>5.484,85</w:t>
            </w:r>
          </w:p>
        </w:tc>
      </w:tr>
      <w:tr w:rsidTr="00181BDD" w:rsidR="003F713D" w:rsidRPr="003F713D">
        <w:trPr>
          <w:trHeight w:val="833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4.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BRODOMERKUR d.d. Split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OIB: </w:t>
            </w:r>
            <w:r w:rsidRPr="003F713D">
              <w:rPr>
                <w:lang w:val="hr-HR"/>
              </w:rPr>
              <w:t>33956120458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Cs w:val="22"/>
                <w:lang w:val="hr-HR"/>
              </w:rPr>
              <w:t>8.375,60</w:t>
            </w:r>
          </w:p>
        </w:tc>
      </w:tr>
      <w:tr w:rsidTr="00181BDD" w:rsidR="003F713D" w:rsidRPr="003F713D">
        <w:trPr>
          <w:trHeight w:val="900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5.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CEZARION d.o.o. 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Slavonski  Brod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OIB: </w:t>
            </w:r>
            <w:r w:rsidRPr="003F713D">
              <w:rPr>
                <w:lang w:val="hr-HR"/>
              </w:rPr>
              <w:t>27791980955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Cs w:val="22"/>
                <w:lang w:val="hr-HR"/>
              </w:rPr>
              <w:t>4.124,68</w:t>
            </w:r>
          </w:p>
        </w:tc>
      </w:tr>
      <w:tr w:rsidTr="00181BDD" w:rsidR="003F713D" w:rsidRPr="003F713D">
        <w:trPr>
          <w:trHeight w:val="900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6.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CRIER MEDIA GRUPA d.o.o. Zagreb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OIB: </w:t>
            </w:r>
            <w:r w:rsidRPr="003F713D">
              <w:rPr>
                <w:lang w:val="hr-HR"/>
              </w:rPr>
              <w:t>00841902165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Cs w:val="22"/>
                <w:lang w:val="hr-HR"/>
              </w:rPr>
              <w:t>3.701,79</w:t>
            </w:r>
          </w:p>
        </w:tc>
      </w:tr>
      <w:tr w:rsidTr="00181BDD" w:rsidR="003F713D" w:rsidRPr="003F713D">
        <w:trPr>
          <w:trHeight w:val="567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7.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Trgovački obrt M, vl. Ivan Mijatović, Knin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OIB: </w:t>
            </w:r>
            <w:r w:rsidRPr="003F713D">
              <w:rPr>
                <w:lang w:val="hr-HR"/>
              </w:rPr>
              <w:t>17506959841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Cs w:val="22"/>
                <w:lang w:val="hr-HR"/>
              </w:rPr>
              <w:t>14.837,52</w:t>
            </w:r>
          </w:p>
        </w:tc>
      </w:tr>
      <w:tr w:rsidTr="00181BDD" w:rsidR="003F713D" w:rsidRPr="003F713D">
        <w:trPr>
          <w:trHeight w:val="811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8.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ULTRA GROS d.o.o. Zagreb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OIB: </w:t>
            </w:r>
            <w:r w:rsidRPr="003F713D">
              <w:rPr>
                <w:lang w:val="hr-HR"/>
              </w:rPr>
              <w:t>50266527938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Cs w:val="22"/>
                <w:lang w:val="hr-HR"/>
              </w:rPr>
              <w:t>4.110,87</w:t>
            </w:r>
          </w:p>
        </w:tc>
      </w:tr>
      <w:tr w:rsidTr="00181BDD" w:rsidR="003F713D" w:rsidRPr="003F713D">
        <w:trPr>
          <w:trHeight w:val="903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9.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Wiener osiguranje Vienna Insurance Group d.d. Zagreb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OIB: </w:t>
            </w:r>
            <w:r w:rsidRPr="003F713D">
              <w:rPr>
                <w:iCs/>
                <w:lang w:val="hr-HR"/>
              </w:rPr>
              <w:t>52848403362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Cs w:val="22"/>
                <w:lang w:val="hr-HR"/>
              </w:rPr>
              <w:t>6.778,04</w:t>
            </w:r>
          </w:p>
        </w:tc>
      </w:tr>
      <w:tr w:rsidTr="00181BDD" w:rsidR="003F713D" w:rsidRPr="003F713D">
        <w:trPr>
          <w:trHeight w:val="903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10.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>Metronet telekomunikacije d.d. Zagreb</w:t>
            </w:r>
          </w:p>
          <w:p w:rsidRDefault="003F713D" w:rsidP="00181BDD" w:rsidR="003F713D" w:rsidRPr="003F713D">
            <w:pPr>
              <w:rPr>
                <w:bCs/>
                <w:iCs/>
                <w:lang w:val="hr-HR"/>
              </w:rPr>
            </w:pPr>
            <w:r w:rsidRPr="003F713D">
              <w:rPr>
                <w:bCs/>
                <w:iCs/>
                <w:lang w:val="hr-HR"/>
              </w:rPr>
              <w:t xml:space="preserve">OIB: </w:t>
            </w:r>
            <w:r w:rsidRPr="003F713D">
              <w:rPr>
                <w:iCs/>
                <w:lang w:val="hr-HR"/>
              </w:rPr>
              <w:t>23269006802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szCs w:val="22"/>
                <w:lang w:val="hr-HR"/>
              </w:rPr>
            </w:pPr>
            <w:r w:rsidRPr="003F713D">
              <w:rPr>
                <w:szCs w:val="22"/>
                <w:lang w:val="hr-HR"/>
              </w:rPr>
              <w:t>5.472,82</w:t>
            </w:r>
          </w:p>
        </w:tc>
      </w:tr>
    </w:tbl>
    <w:p w:rsidRDefault="003F713D" w:rsidP="003F713D" w:rsidR="003F713D" w:rsidRPr="003F713D">
      <w:pPr>
        <w:rPr>
          <w:lang w:val="hr-HR"/>
        </w:rPr>
      </w:pPr>
    </w:p>
    <w:p w:rsidRDefault="003F713D" w:rsidP="003F713D" w:rsidR="003F713D" w:rsidRPr="003F713D">
      <w:pPr>
        <w:jc w:val="both"/>
        <w:rPr>
          <w:lang w:val="hr-HR"/>
        </w:rPr>
      </w:pPr>
    </w:p>
    <w:p w:rsidRDefault="003F713D" w:rsidP="003F713D" w:rsidR="003F713D" w:rsidRPr="003F713D">
      <w:pPr>
        <w:rPr>
          <w:lang w:val="hr-HR"/>
        </w:rPr>
      </w:pPr>
      <w:r w:rsidRPr="003F713D">
        <w:rPr>
          <w:lang w:val="hr-HR"/>
        </w:rPr>
        <w:t>GRUPA C</w:t>
      </w:r>
    </w:p>
    <w:p w:rsidRDefault="003F713D" w:rsidP="003F713D" w:rsidR="003F713D" w:rsidRPr="003F713D">
      <w:pPr>
        <w:rPr>
          <w:lang w:val="hr-HR"/>
        </w:rPr>
      </w:pP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3119"/>
        <w:gridCol w:w="3118"/>
      </w:tblGrid>
      <w:tr w:rsidTr="00181BDD" w:rsidR="003F713D" w:rsidRPr="003F713D">
        <w:trPr>
          <w:trHeight w:val="914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R. br.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Vjerovnik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Preostali iznos duga za namirenje (isplatu) u kn</w:t>
            </w:r>
          </w:p>
        </w:tc>
      </w:tr>
      <w:tr w:rsidTr="00181BDD" w:rsidR="003F713D" w:rsidRPr="003F713D">
        <w:trPr>
          <w:trHeight w:val="707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1.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FINANCIJSKA AGENCIJA, Zagreb</w:t>
            </w:r>
          </w:p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OIB: 85821130368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174,90</w:t>
            </w:r>
          </w:p>
        </w:tc>
      </w:tr>
      <w:tr w:rsidTr="00181BDD" w:rsidR="003F713D" w:rsidRPr="003F713D">
        <w:trPr>
          <w:trHeight w:val="567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2.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KOLA TRGOVINA d.o.o. Orehovica (raniji naziv TOYA d.o.o. Hodošan)</w:t>
            </w:r>
          </w:p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OIB: 87474417766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970,07</w:t>
            </w:r>
          </w:p>
        </w:tc>
      </w:tr>
      <w:tr w:rsidTr="00181BDD" w:rsidR="003F713D" w:rsidRPr="003F713D">
        <w:trPr>
          <w:trHeight w:val="777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3.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VOX-BRANKO d.o.o. Split</w:t>
            </w:r>
          </w:p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OIB: 39823007255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450,63</w:t>
            </w:r>
          </w:p>
        </w:tc>
      </w:tr>
      <w:tr w:rsidTr="00181BDD" w:rsidR="003F713D" w:rsidRPr="003F713D">
        <w:trPr>
          <w:trHeight w:val="777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Red. br.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Vjerovnik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Preostali iznos duga za namirenje (isplatu) u kn</w:t>
            </w:r>
          </w:p>
        </w:tc>
      </w:tr>
      <w:tr w:rsidTr="00181BDD" w:rsidR="003F713D" w:rsidRPr="003F713D">
        <w:trPr>
          <w:trHeight w:val="777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4.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Z-EL d.o.o. Sesvete</w:t>
            </w:r>
          </w:p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OIB: 11374156664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914,12</w:t>
            </w:r>
          </w:p>
        </w:tc>
      </w:tr>
      <w:tr w:rsidTr="00181BDD" w:rsidR="003F713D" w:rsidRPr="003F713D">
        <w:trPr>
          <w:trHeight w:val="567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5.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 xml:space="preserve">Obrt ELJUGA, vl. Renato Eljuga, Makarska </w:t>
            </w:r>
          </w:p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OIB: 53509289383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2.854,44</w:t>
            </w:r>
          </w:p>
        </w:tc>
      </w:tr>
      <w:tr w:rsidTr="00181BDD" w:rsidR="003F713D" w:rsidRPr="003F713D">
        <w:trPr>
          <w:trHeight w:val="712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6.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EUROKLIMA d.o.o. Zagreb</w:t>
            </w:r>
          </w:p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OIB: 75155253123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4.237,50</w:t>
            </w:r>
          </w:p>
        </w:tc>
      </w:tr>
      <w:tr w:rsidTr="00181BDD" w:rsidR="003F713D" w:rsidRPr="003F713D">
        <w:trPr>
          <w:trHeight w:val="712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7.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G. BENEDIKT KARLOVY VARY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2.248,95</w:t>
            </w:r>
          </w:p>
        </w:tc>
      </w:tr>
      <w:tr w:rsidTr="00181BDD" w:rsidR="003F713D" w:rsidRPr="003F713D">
        <w:trPr>
          <w:trHeight w:val="712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8.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GS1 CROATIA, Zagreb</w:t>
            </w:r>
          </w:p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OIB: 03365973101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2.370,02</w:t>
            </w:r>
          </w:p>
        </w:tc>
      </w:tr>
      <w:tr w:rsidTr="00181BDD" w:rsidR="003F713D" w:rsidRPr="003F713D">
        <w:trPr>
          <w:trHeight w:val="712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9.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KONZUM d.d. Zagreb</w:t>
            </w:r>
          </w:p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OIB: 29955634590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2.722,02</w:t>
            </w:r>
          </w:p>
        </w:tc>
      </w:tr>
      <w:tr w:rsidTr="00181BDD" w:rsidR="003F713D" w:rsidRPr="003F713D">
        <w:trPr>
          <w:trHeight w:val="567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10.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MAĐOR COMPANY d.o.o. Hrvace</w:t>
            </w:r>
          </w:p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OIB: 17192678386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5.641,15</w:t>
            </w:r>
          </w:p>
        </w:tc>
      </w:tr>
      <w:tr w:rsidTr="00181BDD" w:rsidR="003F713D" w:rsidRPr="003F713D">
        <w:trPr>
          <w:trHeight w:val="705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11.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SENZOR d.o.o. Split</w:t>
            </w:r>
          </w:p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OIB: 13850869969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2.156,15</w:t>
            </w:r>
          </w:p>
        </w:tc>
      </w:tr>
      <w:tr w:rsidTr="00181BDD" w:rsidR="003F713D" w:rsidRPr="003F713D">
        <w:trPr>
          <w:trHeight w:val="567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12.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 xml:space="preserve">Obrt ŠAKIĆ, vl. Ante Šakić, Split </w:t>
            </w:r>
          </w:p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OIB: 24553372070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3.172,99</w:t>
            </w:r>
          </w:p>
        </w:tc>
      </w:tr>
      <w:tr w:rsidTr="00181BDD" w:rsidR="003F713D" w:rsidRPr="003F713D">
        <w:trPr>
          <w:trHeight w:val="699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13.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VIPnet d.o.o. Zagreb</w:t>
            </w:r>
          </w:p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OIB: 29524210204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3.039,49</w:t>
            </w:r>
          </w:p>
        </w:tc>
      </w:tr>
      <w:tr w:rsidTr="00181BDD" w:rsidR="003F713D" w:rsidRPr="003F713D">
        <w:trPr>
          <w:trHeight w:val="851"/>
        </w:trPr>
        <w:tc>
          <w:tcPr>
            <w:tcW w:type="dxa" w:w="709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14.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THYSSENKRUPP DIZALA d.o.o. Zagreb</w:t>
            </w:r>
          </w:p>
          <w:p w:rsidRDefault="003F713D" w:rsidP="00181BDD" w:rsidR="003F713D" w:rsidRPr="003F713D">
            <w:pPr>
              <w:rPr>
                <w:lang w:val="hr-HR"/>
              </w:rPr>
            </w:pPr>
            <w:r w:rsidRPr="003F713D">
              <w:rPr>
                <w:lang w:val="hr-HR"/>
              </w:rPr>
              <w:t>OIB: 03861531654</w:t>
            </w:r>
          </w:p>
        </w:tc>
        <w:tc>
          <w:tcPr>
            <w:tcW w:type="dxa" w:w="3118"/>
            <w:shd w:fill="auto" w:color="auto" w:val="clear"/>
            <w:vAlign w:val="center"/>
          </w:tcPr>
          <w:p w:rsidRDefault="003F713D" w:rsidP="00181BDD" w:rsidR="003F713D" w:rsidRPr="003F713D">
            <w:pPr>
              <w:jc w:val="center"/>
              <w:rPr>
                <w:lang w:val="hr-HR"/>
              </w:rPr>
            </w:pPr>
            <w:r w:rsidRPr="003F713D">
              <w:rPr>
                <w:lang w:val="hr-HR"/>
              </w:rPr>
              <w:t>1.378,62</w:t>
            </w:r>
          </w:p>
        </w:tc>
      </w:tr>
    </w:tbl>
    <w:p w:rsidRDefault="003F713D" w:rsidP="003F713D" w:rsidR="003F713D" w:rsidRPr="003F713D">
      <w:pPr>
        <w:jc w:val="both"/>
        <w:rPr>
          <w:sz w:val="32"/>
          <w:szCs w:val="32"/>
          <w:lang w:val="hr-HR"/>
        </w:rPr>
      </w:pPr>
    </w:p>
    <w:p w:rsidRDefault="003F713D" w:rsidP="003F713D" w:rsidR="003F713D" w:rsidRPr="003F713D">
      <w:pPr>
        <w:jc w:val="both"/>
        <w:rPr>
          <w:lang w:val="hr-HR"/>
        </w:rPr>
      </w:pPr>
      <w:r w:rsidRPr="003F713D">
        <w:rPr>
          <w:lang w:val="hr-HR"/>
        </w:rPr>
        <w:t>VII. Dužnik se obvezuje svim vjerovnicima Grupe A isplatiti preostale iznose duga (60% od iznosa utvrđene tražbine s osnova glavnice), navedene u tablici vjerovnika Grupe A iz točke VI. ove predstečajne nagodbe, zajedno s kamatom po stopi od 4,5% (četiri i pol posto) godišnje, obračunatoj na preostali iznos duga i to u roku od 10 (deset) godina u koji rok je uključen i poček otplate ostatka duga od dvije godine. Rok počeka od 2 (dvije) godine počinje teći od dana pravomoćnosti rješenja suda kojim se odobrava sklapanje predstečajne nagodbe, a za vrijeme tog roka počeka kamate po stopi od 4,5% godišnje se obračunavaju na preostali iznos duga te se iste plaćaju u jednakim mjesečnim ratama sa dospijećem svake rate svakog pravog dana u mjesecu. Po isteku roka počeka od dvije godine teče razdoblje otplate glavnice ostatka duga i određenih kamata. Dužnik se obvezuje isplatiti vjerovnicima Grupe A ostatak duga u roku od 8 (osam) godina u jednakim mjesečnim obrocima s tim da prvi obrok isplate ostatka duga dospijeva na naplatu prvog dana u mjesecu koji slijedi nakon mjeseca u kojem istječe rok počeka otplate od dvije godine, dok svaki slijedeći obrok dospijeva na naplatu svakog prvog dana u svakom narednom mjesecu do konačne isplate.</w:t>
      </w:r>
    </w:p>
    <w:p w:rsidRDefault="003F713D" w:rsidP="003F713D" w:rsidR="003F713D" w:rsidRPr="003F713D">
      <w:pPr>
        <w:jc w:val="both"/>
        <w:rPr>
          <w:lang w:val="hr-HR"/>
        </w:rPr>
      </w:pPr>
    </w:p>
    <w:p w:rsidRDefault="003F713D" w:rsidP="003F713D" w:rsidR="003F713D" w:rsidRPr="003F713D">
      <w:pPr>
        <w:jc w:val="both"/>
        <w:rPr>
          <w:lang w:val="hr-HR"/>
        </w:rPr>
      </w:pPr>
      <w:r w:rsidRPr="003F713D">
        <w:rPr>
          <w:lang w:val="hr-HR"/>
        </w:rPr>
        <w:t>VIII. Dužnik se obvezuje svim vjerovnicima Grupe B isplatiti preostale iznose duga (60% od iznosa utvrđene tražbine s osnova glavnice), navedene u tablici vjerovnika Grupe B iz točke VI. ove predstečajne nagodbe, zajedno s kamatom po stopi od 4,5% (četiri i pol posto) godišnje, obračunatoj na preostali iznos duga i to u roku od 10 (deset) godina u koji rok je uključen i poček otplate ostatka duga od dvije godine. Rok počeka od 2 (dvije) godine počinje teći od dana pravomoćnosti rješenja suda kojim se odobrava sklapanje predstečajne nagodbe, a za vrijeme tog roka počeka kamate po stopi od 4,5% godišnje se obračunavaju na preostali iznos duga te se iste plaćaju u jednakim mjesečnim ratama sa dospijećem svake rate svakog pravog dana u mjesecu. Po isteku roka počeka od dvije godine teče razdoblje otplate glavnice ostatka duga i određenih kamata. Dužnik se obvezuje isplatiti vjerovnicima Grupe B ostatak duga u roku od 8 (osam) godina u jednakim mjesečnim obrocima s tim da prvi obrok isplate ostatka duga dospijeva na naplatu prvog dana u mjesecu koji slijedi nakon mjeseca u kojem istječe rok počeka otplate od dvije godine, dok svaki slijedeći obrok dospijeva na naplatu svakog prvog dana u svakom narednom mjesecu do konačne isplate.</w:t>
      </w:r>
    </w:p>
    <w:p w:rsidRDefault="003F713D" w:rsidP="003F713D" w:rsidR="003F713D" w:rsidRPr="003F713D">
      <w:pPr>
        <w:jc w:val="both"/>
        <w:rPr>
          <w:lang w:val="hr-HR"/>
        </w:rPr>
      </w:pPr>
    </w:p>
    <w:p w:rsidRDefault="003F713D" w:rsidP="003F713D" w:rsidR="003F713D" w:rsidRPr="003F713D">
      <w:pPr>
        <w:jc w:val="both"/>
        <w:rPr>
          <w:lang w:val="hr-HR"/>
        </w:rPr>
      </w:pPr>
      <w:r w:rsidRPr="003F713D">
        <w:rPr>
          <w:lang w:val="hr-HR"/>
        </w:rPr>
        <w:t xml:space="preserve">IX. Dužnik se obvezuje svim vjerovnicima Grupe C isplatiti preostale iznose duga (što predstavlja 100% iznosa njihovih utvrđenih tražbina), navedene u tablici vjerovnika Grupe C iz točke VI. ove predstečajne nagodbe, jednokratno i to najkasnije prvog dana u mjesecu koji slijedi nakon mjeseca u kojem je rješenje suda kojim se odobrava sklapanje predstečajne nagodbe postalo pravomoćno. </w:t>
      </w:r>
    </w:p>
    <w:p w:rsidRDefault="003F713D" w:rsidP="003F713D" w:rsidR="003F713D" w:rsidRPr="003F713D">
      <w:pPr>
        <w:jc w:val="both"/>
        <w:rPr>
          <w:lang w:val="hr-HR"/>
        </w:rPr>
      </w:pPr>
    </w:p>
    <w:p w:rsidRDefault="003F713D" w:rsidP="003F713D" w:rsidR="003F713D" w:rsidRPr="003F713D">
      <w:pPr>
        <w:jc w:val="both"/>
        <w:rPr>
          <w:lang w:val="hr-HR"/>
        </w:rPr>
      </w:pPr>
      <w:r w:rsidRPr="003F713D">
        <w:rPr>
          <w:lang w:val="hr-HR"/>
        </w:rPr>
        <w:t>X. Vjerovnici pristaju na odgodu dospjelosti svojih tražbina prema dužniku te namirenje tih tražbina u iznosima i na način kako je to navedeno u točkama VI., VII., VIII. i IX. ove predstečajne nagodbe. Ukoliko bilo koji iznos rate odnosno obroka iz ove predstečajne nagodbe dospijeva na naplatu na neradni dan, dužnik je u obvezi taj isti iznos isplatiti vjerovniku prvi slijedeći radni dan.</w:t>
      </w:r>
    </w:p>
    <w:p w:rsidRDefault="003F713D" w:rsidP="003F713D" w:rsidR="003F713D" w:rsidRPr="003F713D">
      <w:pPr>
        <w:jc w:val="both"/>
        <w:rPr>
          <w:lang w:val="hr-HR"/>
        </w:rPr>
      </w:pPr>
    </w:p>
    <w:p w:rsidRDefault="003F713D" w:rsidP="003F713D" w:rsidR="003F713D" w:rsidRPr="003F713D">
      <w:pPr>
        <w:jc w:val="both"/>
        <w:rPr>
          <w:lang w:val="hr-HR"/>
        </w:rPr>
      </w:pPr>
      <w:r w:rsidRPr="003F713D">
        <w:rPr>
          <w:lang w:val="hr-HR"/>
        </w:rPr>
        <w:t>XI. Ova predstečajna nagodba ima snagu ovršne isprave za sve vjerovnike čije su tražbine utvrđene.</w:t>
      </w:r>
    </w:p>
    <w:p w:rsidRDefault="003F713D" w:rsidP="003F713D" w:rsidR="003F713D" w:rsidRPr="003F713D">
      <w:pPr>
        <w:jc w:val="both"/>
        <w:rPr>
          <w:lang w:val="hr-HR"/>
        </w:rPr>
      </w:pPr>
    </w:p>
    <w:p w:rsidRDefault="003F713D" w:rsidP="003F713D" w:rsidR="003F713D" w:rsidRPr="003F713D">
      <w:pPr>
        <w:jc w:val="both"/>
        <w:rPr>
          <w:lang w:val="hr-HR"/>
        </w:rPr>
      </w:pPr>
      <w:r w:rsidRPr="003F713D">
        <w:rPr>
          <w:lang w:val="hr-HR"/>
        </w:rPr>
        <w:t>XII. Nakon što je ova predstečajna nagodba pročitana i protumačena strankama, prisutni vjerovnici i dužnik u znak pristanka na predstečajnu nagodbu istu potpisuju pred ovim sudom, a čime se smatra da je predstečajna nagodba sklopljena.</w:t>
      </w:r>
    </w:p>
    <w:p w:rsidRDefault="003F713D" w:rsidP="003F713D" w:rsidR="003F713D" w:rsidRPr="003F713D">
      <w:pPr>
        <w:jc w:val="both"/>
        <w:rPr>
          <w:lang w:val="hr-HR"/>
        </w:rPr>
      </w:pPr>
    </w:p>
    <w:p w:rsidRDefault="003F3F45" w:rsidP="00803902" w:rsidR="003F3F45">
      <w:pPr>
        <w:rPr>
          <w:sz w:val="28"/>
          <w:szCs w:val="28"/>
          <w:lang w:val="hr-HR"/>
        </w:rPr>
      </w:pPr>
    </w:p>
    <w:p w:rsidRDefault="003F713D" w:rsidP="00803902" w:rsidR="003F713D" w:rsidRPr="003F713D">
      <w:pPr>
        <w:rPr>
          <w:lang w:val="hr-HR"/>
        </w:rPr>
      </w:pPr>
    </w:p>
    <w:p w:rsidRDefault="00803902" w:rsidP="00803902" w:rsidR="00803902" w:rsidRPr="003F713D">
      <w:pPr>
        <w:jc w:val="center"/>
        <w:rPr>
          <w:lang w:val="hr-HR"/>
        </w:rPr>
      </w:pPr>
      <w:r w:rsidRPr="003F713D">
        <w:rPr>
          <w:lang w:val="hr-HR"/>
        </w:rPr>
        <w:t>Obrazloženje</w:t>
      </w:r>
    </w:p>
    <w:p w:rsidRDefault="00803902" w:rsidP="00803902" w:rsidR="00803902" w:rsidRPr="003F713D">
      <w:pPr>
        <w:jc w:val="both"/>
        <w:rPr>
          <w:lang w:val="hr-HR"/>
        </w:rPr>
      </w:pPr>
    </w:p>
    <w:p w:rsidRDefault="005952E7" w:rsidP="00B40C5E" w:rsidR="00EE65C5" w:rsidRPr="003F713D">
      <w:pPr>
        <w:jc w:val="both"/>
        <w:rPr>
          <w:lang w:val="hr-HR"/>
        </w:rPr>
      </w:pPr>
      <w:r w:rsidRPr="003F713D">
        <w:rPr>
          <w:lang w:val="hr-HR"/>
        </w:rPr>
        <w:tab/>
      </w:r>
      <w:r w:rsidR="00BB0D0C" w:rsidRPr="003F713D">
        <w:rPr>
          <w:lang w:val="hr-HR"/>
        </w:rPr>
        <w:t xml:space="preserve">Predlagatelj – dužnik </w:t>
      </w:r>
      <w:r w:rsidR="009C36A5" w:rsidRPr="003F713D">
        <w:rPr>
          <w:lang w:val="hr-HR"/>
        </w:rPr>
        <w:t xml:space="preserve">NIRS d.o.o. Split, </w:t>
      </w:r>
      <w:r w:rsidR="0065445C" w:rsidRPr="003F713D">
        <w:rPr>
          <w:lang w:val="hr-HR"/>
        </w:rPr>
        <w:t xml:space="preserve">nakon provedenog postupka kod Financijske agencije, </w:t>
      </w:r>
      <w:r w:rsidR="008B632D" w:rsidRPr="003F713D">
        <w:rPr>
          <w:lang w:val="hr-HR"/>
        </w:rPr>
        <w:t>podni</w:t>
      </w:r>
      <w:r w:rsidR="00B40C5E" w:rsidRPr="003F713D">
        <w:rPr>
          <w:lang w:val="hr-HR"/>
        </w:rPr>
        <w:t>o</w:t>
      </w:r>
      <w:r w:rsidR="00BB0D0C" w:rsidRPr="003F713D">
        <w:rPr>
          <w:lang w:val="hr-HR"/>
        </w:rPr>
        <w:t xml:space="preserve"> je ovom sudu</w:t>
      </w:r>
      <w:r w:rsidR="00467986" w:rsidRPr="003F713D">
        <w:rPr>
          <w:lang w:val="hr-HR"/>
        </w:rPr>
        <w:t xml:space="preserve"> </w:t>
      </w:r>
      <w:r w:rsidR="009C36A5" w:rsidRPr="003F713D">
        <w:rPr>
          <w:lang w:val="hr-HR"/>
        </w:rPr>
        <w:t>01.06</w:t>
      </w:r>
      <w:r w:rsidR="009E1F2A" w:rsidRPr="003F713D">
        <w:rPr>
          <w:lang w:val="hr-HR"/>
        </w:rPr>
        <w:t>.2015</w:t>
      </w:r>
      <w:r w:rsidR="00EE65C5" w:rsidRPr="003F713D">
        <w:rPr>
          <w:lang w:val="hr-HR"/>
        </w:rPr>
        <w:t xml:space="preserve">. god. prijedlog za sklapanje predstečajne nagodbe, a koji prijedlog je dužnik uredio i dopunio podneskom od </w:t>
      </w:r>
      <w:r w:rsidR="009C36A5" w:rsidRPr="003F713D">
        <w:rPr>
          <w:lang w:val="hr-HR"/>
        </w:rPr>
        <w:t xml:space="preserve">23.07.2015. </w:t>
      </w:r>
      <w:r w:rsidR="00EE65C5" w:rsidRPr="003F713D">
        <w:rPr>
          <w:lang w:val="hr-HR"/>
        </w:rPr>
        <w:t>god.</w:t>
      </w:r>
      <w:r w:rsidR="00EE65C5" w:rsidRPr="003F713D">
        <w:rPr>
          <w:b/>
          <w:lang w:val="hr-HR"/>
        </w:rPr>
        <w:t xml:space="preserve"> </w:t>
      </w:r>
      <w:r w:rsidR="00EE65C5" w:rsidRPr="003F713D">
        <w:rPr>
          <w:lang w:val="hr-HR"/>
        </w:rPr>
        <w:t xml:space="preserve"> </w:t>
      </w:r>
    </w:p>
    <w:p w:rsidRDefault="009C36A5" w:rsidP="00B40C5E" w:rsidR="009C36A5" w:rsidRPr="003F713D">
      <w:pPr>
        <w:jc w:val="both"/>
        <w:rPr>
          <w:lang w:val="hr-HR"/>
        </w:rPr>
      </w:pPr>
    </w:p>
    <w:p w:rsidRDefault="002634E2" w:rsidP="002634E2" w:rsidR="002634E2" w:rsidRPr="003F713D">
      <w:pPr>
        <w:ind w:firstLine="708"/>
        <w:jc w:val="both"/>
        <w:rPr>
          <w:lang w:val="hr-HR"/>
        </w:rPr>
      </w:pPr>
      <w:r w:rsidRPr="003F713D">
        <w:rPr>
          <w:lang w:val="hr-HR"/>
        </w:rPr>
        <w:t xml:space="preserve">Uz podneseni prijedlog, sudu je dostavljen spis Financijske agencije, Regionalni centar </w:t>
      </w:r>
      <w:r w:rsidR="009C36A5" w:rsidRPr="003F713D">
        <w:rPr>
          <w:lang w:val="hr-HR"/>
        </w:rPr>
        <w:t>Zagreb</w:t>
      </w:r>
      <w:r w:rsidRPr="003F713D">
        <w:rPr>
          <w:lang w:val="hr-HR"/>
        </w:rPr>
        <w:t xml:space="preserve"> klase: </w:t>
      </w:r>
      <w:r w:rsidR="009C36A5" w:rsidRPr="003F713D">
        <w:rPr>
          <w:lang w:val="hr-HR"/>
        </w:rPr>
        <w:t>UP-I/110/07/14-01/7130</w:t>
      </w:r>
      <w:r w:rsidRPr="003F713D">
        <w:rPr>
          <w:lang w:val="hr-HR"/>
        </w:rPr>
        <w:t xml:space="preserve">, a pod kojim brojem odnosno klasom se kod Financijske agencije vodio postupak predstečajne nagodbe za dužnika. </w:t>
      </w:r>
    </w:p>
    <w:p w:rsidRDefault="002634E2" w:rsidP="002634E2" w:rsidR="002634E2" w:rsidRPr="003F713D">
      <w:pPr>
        <w:jc w:val="both"/>
        <w:rPr>
          <w:lang w:val="hr-HR"/>
        </w:rPr>
      </w:pPr>
    </w:p>
    <w:p w:rsidRDefault="002634E2" w:rsidP="002634E2" w:rsidR="002634E2" w:rsidRPr="003F713D">
      <w:pPr>
        <w:ind w:firstLine="708"/>
        <w:jc w:val="both"/>
        <w:rPr>
          <w:lang w:val="hr-HR"/>
        </w:rPr>
      </w:pPr>
      <w:r w:rsidRPr="003F713D">
        <w:rPr>
          <w:lang w:val="hr-HR"/>
        </w:rPr>
        <w:t xml:space="preserve">Iz naprijed navedenog spisa Financijske agencije razvidno je: </w:t>
      </w:r>
    </w:p>
    <w:p w:rsidRDefault="002634E2" w:rsidP="009C36A5" w:rsidR="009C36A5" w:rsidRPr="003F713D">
      <w:pPr>
        <w:jc w:val="both"/>
        <w:rPr>
          <w:lang w:val="hr-HR"/>
        </w:rPr>
      </w:pPr>
      <w:r w:rsidRPr="003F713D">
        <w:rPr>
          <w:lang w:val="hr-HR"/>
        </w:rPr>
        <w:t xml:space="preserve">- </w:t>
      </w:r>
      <w:r w:rsidR="009C36A5" w:rsidRPr="003F713D">
        <w:rPr>
          <w:lang w:val="hr-HR"/>
        </w:rPr>
        <w:t>da je rješenjem Financijske agencije, Regionalni centar Zagreb, klasa: UP-I/110/07/14-01/7130, ur. broj: 04-06-14-7130-14 od 07.10.2014. god. otvoren postupak predstečajne nagodbe nad dužnikom;</w:t>
      </w:r>
    </w:p>
    <w:p w:rsidRDefault="009C36A5" w:rsidP="009C36A5" w:rsidR="009C36A5" w:rsidRPr="003F713D">
      <w:pPr>
        <w:jc w:val="both"/>
        <w:rPr>
          <w:lang w:val="hr-HR"/>
        </w:rPr>
      </w:pPr>
      <w:r w:rsidRPr="003F713D">
        <w:rPr>
          <w:lang w:val="hr-HR"/>
        </w:rPr>
        <w:t>- da su rješenjem Financijske agencije, Regionalni centar Zagreb, klasa: UP-I/110/07/14-01/7130, ur. broj: 04-06-14-7130-45 od 16.12.2014. god. utvrđene tražbine vjerovnika prema dužniku u ukupnom iznosu od 10.479.235,44 kn, s tim da su prijavljene tražbine iznosile 1.347.811,17 kn, dok osporenih tražbina nije bilo, a niti je vršen prijeboj tražbina;</w:t>
      </w:r>
    </w:p>
    <w:p w:rsidRDefault="009C36A5" w:rsidP="009C36A5" w:rsidR="002634E2" w:rsidRPr="003F713D">
      <w:pPr>
        <w:jc w:val="both"/>
        <w:rPr>
          <w:lang w:val="hr-HR"/>
        </w:rPr>
      </w:pPr>
      <w:r w:rsidRPr="003F713D">
        <w:rPr>
          <w:lang w:val="hr-HR"/>
        </w:rPr>
        <w:t xml:space="preserve">- da je izvršnim rješenjem Financijske agencije, Regionalni centar Zagreb, klasa: UP-I/110/07/14-01/7130, ur. broj: 04-06-15-7130-65 od 05.05.2015. god. utvrđeno da je Plan financijskog restrukturiranja dužnika prihvaćen, odnosno da su za taj plan glasovali vjerovnici čije tražbine prelaze 2/3 vrijednosti svih utvrđenih tražbina, kao i da je postupak nad dužnikom proveden u skladu s odredbama </w:t>
      </w:r>
      <w:r w:rsidR="002634E2" w:rsidRPr="003F713D">
        <w:rPr>
          <w:lang w:val="hr-HR"/>
        </w:rPr>
        <w:t xml:space="preserve">Zakona o financijskom poslovanju i predstečajnoj nagodbi (Narodne novine broj 108/12, 144/12, 81/13 i 112/13, dalje ZFPPN). </w:t>
      </w:r>
    </w:p>
    <w:p w:rsidRDefault="002634E2" w:rsidP="002634E2" w:rsidR="002634E2" w:rsidRPr="003F713D">
      <w:pPr>
        <w:jc w:val="both"/>
        <w:rPr>
          <w:lang w:val="hr-HR"/>
        </w:rPr>
      </w:pPr>
    </w:p>
    <w:p w:rsidRDefault="002634E2" w:rsidP="002634E2" w:rsidR="002634E2" w:rsidRPr="003F713D">
      <w:pPr>
        <w:jc w:val="both"/>
        <w:rPr>
          <w:lang w:val="hr-HR"/>
        </w:rPr>
      </w:pPr>
      <w:r w:rsidRPr="003F713D">
        <w:rPr>
          <w:lang w:val="hr-HR"/>
        </w:rPr>
        <w:tab/>
        <w:t xml:space="preserve">Povodom podnesenog prijedloga dužnika za sklapanje predstečajne nagodbe ovaj sud je radi sklapanja te nagodbe zakazao ročište za dan </w:t>
      </w:r>
      <w:r w:rsidR="009C36A5" w:rsidRPr="003F713D">
        <w:rPr>
          <w:lang w:val="hr-HR"/>
        </w:rPr>
        <w:t>10.09</w:t>
      </w:r>
      <w:r w:rsidRPr="003F713D">
        <w:rPr>
          <w:lang w:val="hr-HR"/>
        </w:rPr>
        <w:t xml:space="preserve">.2015. god., jer je pregledom naprijed navedenih rješenja, kao i ostale dokumentacije iz spisa Financijske agencije, Regionalni centar </w:t>
      </w:r>
      <w:r w:rsidR="009C36A5" w:rsidRPr="003F713D">
        <w:rPr>
          <w:lang w:val="hr-HR"/>
        </w:rPr>
        <w:t>Zagreb</w:t>
      </w:r>
      <w:r w:rsidRPr="003F713D">
        <w:rPr>
          <w:lang w:val="hr-HR"/>
        </w:rPr>
        <w:t xml:space="preserve"> i to prije svega zapisnika s ročišta za utvrđivanje tražbina s priloženim tablicama utvrđenih tražbina vjerovnika, zatim zapisnika s ročišta za glasovanje o planu financijskog restrukturiranja dužnika s priloženim tablicama o načinu glasovanja vjerovnika te formatiziranim obrascima za glasovanje, kao i pregledom prihvaćenog plana financijskog i operativnog restrukturiranja dužnika</w:t>
      </w:r>
      <w:r w:rsidR="009C36A5" w:rsidRPr="003F713D">
        <w:rPr>
          <w:lang w:val="hr-HR"/>
        </w:rPr>
        <w:t xml:space="preserve"> te nacrta predstečajne nagodbe</w:t>
      </w:r>
      <w:r w:rsidRPr="003F713D">
        <w:rPr>
          <w:lang w:val="hr-HR"/>
        </w:rPr>
        <w:t xml:space="preserve">, utvrđeno da su u konkretnom slučaju ispunjene pretpostavke za sklapanje predstečajne nagodbe. </w:t>
      </w:r>
    </w:p>
    <w:p w:rsidRDefault="002634E2" w:rsidP="002634E2" w:rsidR="002634E2" w:rsidRPr="003F713D">
      <w:pPr>
        <w:jc w:val="both"/>
        <w:rPr>
          <w:lang w:val="hr-HR"/>
        </w:rPr>
      </w:pPr>
    </w:p>
    <w:p w:rsidRDefault="002634E2" w:rsidP="002634E2" w:rsidR="002634E2" w:rsidRPr="003F713D">
      <w:pPr>
        <w:jc w:val="both"/>
        <w:rPr>
          <w:lang w:val="hr-HR"/>
        </w:rPr>
      </w:pPr>
      <w:r w:rsidRPr="003F713D">
        <w:rPr>
          <w:lang w:val="hr-HR"/>
        </w:rPr>
        <w:tab/>
        <w:t>U vezi s ispunjenjem pretpostavki za sklapanje predstečajne nagodbe valja navesti da je plan financijskog restrukturiranja dužnika prihvaćen kod Financijske agencije s potrebnom većinom glasova iz čl. 63. ZFPPN-a, da je dužnik podnio sudu prijedlog za sklapanje predstečajne nagodbe u roku iz čl. 66. st. 1. ZFPPN-a te dostavio sve potrebne isprave, kao i da je sadržaj uređenog prijedloga</w:t>
      </w:r>
      <w:r w:rsidR="009C36A5" w:rsidRPr="003F713D">
        <w:rPr>
          <w:lang w:val="hr-HR"/>
        </w:rPr>
        <w:t xml:space="preserve"> (nacrta)</w:t>
      </w:r>
      <w:r w:rsidRPr="003F713D">
        <w:rPr>
          <w:lang w:val="hr-HR"/>
        </w:rPr>
        <w:t xml:space="preserve"> dužnika za sklapanje predstečajne nagodbe</w:t>
      </w:r>
      <w:r w:rsidR="009C36A5" w:rsidRPr="003F713D">
        <w:rPr>
          <w:lang w:val="hr-HR"/>
        </w:rPr>
        <w:t xml:space="preserve"> </w:t>
      </w:r>
      <w:r w:rsidRPr="003F713D">
        <w:rPr>
          <w:lang w:val="hr-HR"/>
        </w:rPr>
        <w:t>u skladu sa sadržajem prihvaćenog plana financijskog restrukturiranja dužnika.</w:t>
      </w:r>
    </w:p>
    <w:p w:rsidRDefault="002634E2" w:rsidP="002634E2" w:rsidR="002634E2" w:rsidRPr="003F713D">
      <w:pPr>
        <w:jc w:val="both"/>
        <w:rPr>
          <w:lang w:val="hr-HR"/>
        </w:rPr>
      </w:pPr>
    </w:p>
    <w:p w:rsidRDefault="002634E2" w:rsidP="008C3FDB" w:rsidR="000F7917" w:rsidRPr="003F713D">
      <w:pPr>
        <w:jc w:val="both"/>
        <w:rPr>
          <w:lang w:val="hr-HR"/>
        </w:rPr>
      </w:pPr>
      <w:r w:rsidRPr="003F713D">
        <w:rPr>
          <w:lang w:val="hr-HR"/>
        </w:rPr>
        <w:tab/>
        <w:t xml:space="preserve">U uređenom prijedlogu (nacrtu) za sklapanje predstečajne nagodbe dužnik je, u skladu s planom financijskog restrukturiranja, vjerovnike podijelio u </w:t>
      </w:r>
      <w:r w:rsidR="000F7917" w:rsidRPr="003F713D">
        <w:rPr>
          <w:lang w:val="hr-HR"/>
        </w:rPr>
        <w:t>tri</w:t>
      </w:r>
      <w:r w:rsidRPr="003F713D">
        <w:rPr>
          <w:lang w:val="hr-HR"/>
        </w:rPr>
        <w:t xml:space="preserve"> grupe od čega prvu grupu </w:t>
      </w:r>
      <w:r w:rsidR="005707AF" w:rsidRPr="003F713D">
        <w:rPr>
          <w:lang w:val="hr-HR"/>
        </w:rPr>
        <w:t xml:space="preserve">vjerovnika </w:t>
      </w:r>
      <w:r w:rsidRPr="003F713D">
        <w:rPr>
          <w:lang w:val="hr-HR"/>
        </w:rPr>
        <w:t xml:space="preserve">čine </w:t>
      </w:r>
      <w:r w:rsidR="00963B5F" w:rsidRPr="003F713D">
        <w:rPr>
          <w:lang w:val="hr-HR"/>
        </w:rPr>
        <w:t xml:space="preserve">tijela javne uprave i trgovačka društva </w:t>
      </w:r>
      <w:r w:rsidR="000F7917" w:rsidRPr="003F713D">
        <w:rPr>
          <w:lang w:val="hr-HR"/>
        </w:rPr>
        <w:t>u većinskom državnom vlasništvu,</w:t>
      </w:r>
      <w:r w:rsidR="00963B5F" w:rsidRPr="003F713D">
        <w:rPr>
          <w:lang w:val="hr-HR"/>
        </w:rPr>
        <w:t xml:space="preserve"> drugu grupu čine</w:t>
      </w:r>
      <w:r w:rsidR="000F7917" w:rsidRPr="003F713D">
        <w:rPr>
          <w:lang w:val="hr-HR"/>
        </w:rPr>
        <w:t xml:space="preserve"> </w:t>
      </w:r>
      <w:r w:rsidR="00963B5F" w:rsidRPr="003F713D">
        <w:rPr>
          <w:lang w:val="hr-HR"/>
        </w:rPr>
        <w:t>ostali vjerovnici,</w:t>
      </w:r>
      <w:r w:rsidR="000F7917" w:rsidRPr="003F713D">
        <w:rPr>
          <w:lang w:val="hr-HR"/>
        </w:rPr>
        <w:t xml:space="preserve"> dok treću grupu čine tzv. mali vjerovnici (s utvrđenim tražbinama do 6.000,00 kn) odnosno ostali vjerovnici za koje predviđeno jednokratno namirenje njihovih tražbina. </w:t>
      </w:r>
      <w:r w:rsidR="00963B5F" w:rsidRPr="003F713D">
        <w:rPr>
          <w:lang w:val="hr-HR"/>
        </w:rPr>
        <w:t>U tom prijedlogu dužnik je za sve</w:t>
      </w:r>
      <w:r w:rsidR="000F7917" w:rsidRPr="003F713D">
        <w:rPr>
          <w:lang w:val="hr-HR"/>
        </w:rPr>
        <w:t xml:space="preserve"> vjerovnike prve i druge grupe </w:t>
      </w:r>
      <w:r w:rsidR="00963B5F" w:rsidRPr="003F713D">
        <w:rPr>
          <w:lang w:val="hr-HR"/>
        </w:rPr>
        <w:t xml:space="preserve">predložio sklopiti nagodbu na način da </w:t>
      </w:r>
      <w:r w:rsidR="000F7917" w:rsidRPr="003F713D">
        <w:rPr>
          <w:lang w:val="hr-HR"/>
        </w:rPr>
        <w:t xml:space="preserve">ti </w:t>
      </w:r>
      <w:r w:rsidR="00963B5F" w:rsidRPr="003F713D">
        <w:rPr>
          <w:lang w:val="hr-HR"/>
        </w:rPr>
        <w:t xml:space="preserve">vjerovnici otpišu </w:t>
      </w:r>
      <w:r w:rsidR="000F7917" w:rsidRPr="003F713D">
        <w:rPr>
          <w:lang w:val="hr-HR"/>
        </w:rPr>
        <w:t>svoja potraživanja (otpuste dug dužniku) s osnova kamata kao i 4</w:t>
      </w:r>
      <w:r w:rsidR="00963B5F" w:rsidRPr="003F713D">
        <w:rPr>
          <w:lang w:val="hr-HR"/>
        </w:rPr>
        <w:t>0% od iznosa njihovih tražbina</w:t>
      </w:r>
      <w:r w:rsidR="000F7917" w:rsidRPr="003F713D">
        <w:rPr>
          <w:lang w:val="hr-HR"/>
        </w:rPr>
        <w:t xml:space="preserve"> s osnova glavnice</w:t>
      </w:r>
      <w:r w:rsidR="00963B5F" w:rsidRPr="003F713D">
        <w:rPr>
          <w:lang w:val="hr-HR"/>
        </w:rPr>
        <w:t xml:space="preserve">, dok se dužnik obvezuje </w:t>
      </w:r>
      <w:r w:rsidR="000F7917" w:rsidRPr="003F713D">
        <w:rPr>
          <w:lang w:val="hr-HR"/>
        </w:rPr>
        <w:t xml:space="preserve">tim </w:t>
      </w:r>
      <w:r w:rsidR="00963B5F" w:rsidRPr="003F713D">
        <w:rPr>
          <w:lang w:val="hr-HR"/>
        </w:rPr>
        <w:t xml:space="preserve">vjerovnicima isplatiti </w:t>
      </w:r>
      <w:r w:rsidR="000F7917" w:rsidRPr="003F713D">
        <w:rPr>
          <w:lang w:val="hr-HR"/>
        </w:rPr>
        <w:t>preostali iznos njihovih utvrđenih tražbina (60% iznosa glavnice tražbine) zajedno s kamatom po stopi od 4,5% godišnje i to u roku od 10 godina uz dvije godine počeka otplate duga (8+2)</w:t>
      </w:r>
      <w:r w:rsidR="005707AF" w:rsidRPr="003F713D">
        <w:rPr>
          <w:lang w:val="hr-HR"/>
        </w:rPr>
        <w:t xml:space="preserve">. Za vrijeme počeka otplate duga od 2 godine dužnik bi plaćao samo kamate po stopi od 4,5% godišnje u jednakim mjesečnim ratama, dok bi nakon proteka tog roka počeka započela otplata ostatka duga s kamatama u jednakim mjesečnim obrocima i to na rok od 8 godina. Za tzv. male vjerovnike dužnik je predložio isplatu njihovih utvrđenih tražbina u cijelosti (100% iznosa utvrđenih tražbina) i to jednokratno, s dospijećem plaćanja prvog dana u mjesecu koji slijedi nakon mjeseca u kojem je rješenje </w:t>
      </w:r>
      <w:r w:rsidR="003F713D">
        <w:rPr>
          <w:lang w:val="hr-HR"/>
        </w:rPr>
        <w:t xml:space="preserve">suda </w:t>
      </w:r>
      <w:r w:rsidR="005707AF" w:rsidRPr="003F713D">
        <w:rPr>
          <w:lang w:val="hr-HR"/>
        </w:rPr>
        <w:t xml:space="preserve">o odobrenju predstečajne nagodbe postalo pravomoćno. </w:t>
      </w:r>
    </w:p>
    <w:p w:rsidRDefault="002634E2" w:rsidP="002634E2" w:rsidR="002634E2" w:rsidRPr="003F713D">
      <w:pPr>
        <w:jc w:val="both"/>
        <w:rPr>
          <w:lang w:val="hr-HR"/>
        </w:rPr>
      </w:pPr>
    </w:p>
    <w:p w:rsidRDefault="002634E2" w:rsidP="002634E2" w:rsidR="002634E2" w:rsidRPr="003F713D">
      <w:pPr>
        <w:jc w:val="both"/>
        <w:rPr>
          <w:lang w:val="hr-HR"/>
        </w:rPr>
      </w:pPr>
      <w:r w:rsidRPr="003F713D">
        <w:rPr>
          <w:lang w:val="hr-HR"/>
        </w:rPr>
        <w:tab/>
        <w:t xml:space="preserve">Naprijed navedeni i predloženi način i rokovi namirenja tražbina vjerovnika u skladu su s načinom i rokovima namirenja koji su navedeni u planu financijskog restrukturiranja, a što znači da je uređeni prijedlog </w:t>
      </w:r>
      <w:r w:rsidR="008C3FDB" w:rsidRPr="003F713D">
        <w:rPr>
          <w:lang w:val="hr-HR"/>
        </w:rPr>
        <w:t xml:space="preserve">(nacrt) </w:t>
      </w:r>
      <w:r w:rsidRPr="003F713D">
        <w:rPr>
          <w:lang w:val="hr-HR"/>
        </w:rPr>
        <w:t xml:space="preserve">predstečajne nagodbe sukladan sadržaju prihvaćenog plana financijskog restrukturiranja dužnika. </w:t>
      </w:r>
    </w:p>
    <w:p w:rsidRDefault="002634E2" w:rsidP="002634E2" w:rsidR="002634E2" w:rsidRPr="003F713D">
      <w:pPr>
        <w:jc w:val="both"/>
        <w:rPr>
          <w:lang w:val="hr-HR"/>
        </w:rPr>
      </w:pPr>
    </w:p>
    <w:p w:rsidRDefault="002634E2" w:rsidP="002634E2" w:rsidR="002634E2" w:rsidRPr="003F713D">
      <w:pPr>
        <w:jc w:val="both"/>
        <w:rPr>
          <w:lang w:val="hr-HR"/>
        </w:rPr>
      </w:pPr>
      <w:r w:rsidRPr="003F713D">
        <w:rPr>
          <w:lang w:val="hr-HR"/>
        </w:rPr>
        <w:tab/>
        <w:t xml:space="preserve">Na ročište radi sklapanja predstečajne nagodbe kod ovog suda pristupili su dužnik odnosno zastupnik po zakonu dužnika, te vjerovnici odnosno </w:t>
      </w:r>
      <w:r w:rsidR="005707AF" w:rsidRPr="003F713D">
        <w:rPr>
          <w:lang w:val="hr-HR"/>
        </w:rPr>
        <w:t>punomoćnici</w:t>
      </w:r>
      <w:r w:rsidR="008C3FDB" w:rsidRPr="003F713D">
        <w:rPr>
          <w:lang w:val="hr-HR"/>
        </w:rPr>
        <w:t xml:space="preserve"> </w:t>
      </w:r>
      <w:r w:rsidRPr="003F713D">
        <w:rPr>
          <w:lang w:val="hr-HR"/>
        </w:rPr>
        <w:t xml:space="preserve">vjerovnika i to: </w:t>
      </w:r>
      <w:r w:rsidR="005707AF" w:rsidRPr="003F713D">
        <w:rPr>
          <w:lang w:val="hr-HR"/>
        </w:rPr>
        <w:t>Nada Šundov iz Splita, Slavko Šundov iz Splita te Wiener osiguranje Vienna Insurance group d.d. Zagreb</w:t>
      </w:r>
      <w:r w:rsidR="008C3FDB" w:rsidRPr="003F713D">
        <w:rPr>
          <w:lang w:val="hr-HR"/>
        </w:rPr>
        <w:t>.</w:t>
      </w:r>
    </w:p>
    <w:p w:rsidRDefault="008C3FDB" w:rsidP="002634E2" w:rsidR="008C3FDB" w:rsidRPr="003F713D">
      <w:pPr>
        <w:jc w:val="both"/>
        <w:rPr>
          <w:lang w:val="hr-HR"/>
        </w:rPr>
      </w:pPr>
    </w:p>
    <w:p w:rsidRDefault="002634E2" w:rsidP="002634E2" w:rsidR="002634E2" w:rsidRPr="003F713D">
      <w:pPr>
        <w:ind w:firstLine="708"/>
        <w:jc w:val="both"/>
        <w:rPr>
          <w:lang w:val="hr-HR"/>
        </w:rPr>
      </w:pPr>
      <w:r w:rsidRPr="003F713D">
        <w:rPr>
          <w:lang w:val="hr-HR"/>
        </w:rPr>
        <w:t xml:space="preserve">Naprijed navedeni vjerovnici su prihvatili (izmijenjeni) plan financijskog i operativnog restrukturiranja dužnika, a isto tako njihove utvrđene tražbine čine potrebnu većinu iz čl. 63. ZFPPN-a, jer iste prelaze 2/3 vrijednosti svih utvrđenih tražbina vjerovnika. </w:t>
      </w:r>
      <w:r w:rsidRPr="003F713D">
        <w:rPr>
          <w:b/>
          <w:lang w:val="hr-HR"/>
        </w:rPr>
        <w:t xml:space="preserve"> </w:t>
      </w:r>
    </w:p>
    <w:p w:rsidRDefault="002634E2" w:rsidP="002634E2" w:rsidR="002634E2" w:rsidRPr="003F713D">
      <w:pPr>
        <w:jc w:val="both"/>
        <w:rPr>
          <w:lang w:val="hr-HR"/>
        </w:rPr>
      </w:pPr>
    </w:p>
    <w:p w:rsidRDefault="002634E2" w:rsidP="002634E2" w:rsidR="002634E2" w:rsidRPr="003F713D">
      <w:pPr>
        <w:jc w:val="both"/>
        <w:rPr>
          <w:lang w:val="hr-HR"/>
        </w:rPr>
      </w:pPr>
      <w:r w:rsidRPr="003F713D">
        <w:rPr>
          <w:lang w:val="hr-HR"/>
        </w:rPr>
        <w:tab/>
        <w:t xml:space="preserve">Naime, utvrđene tražbine navedenih vjerovnika iznose ukupno </w:t>
      </w:r>
      <w:r w:rsidR="005707AF" w:rsidRPr="003F713D">
        <w:rPr>
          <w:color w:val="000000"/>
          <w:lang w:eastAsia="hr-HR" w:val="hr-HR"/>
        </w:rPr>
        <w:t xml:space="preserve">9.050.854,63 </w:t>
      </w:r>
      <w:r w:rsidR="005707AF" w:rsidRPr="003F713D">
        <w:rPr>
          <w:lang w:val="hr-HR"/>
        </w:rPr>
        <w:t xml:space="preserve">kn, a što čini </w:t>
      </w:r>
      <w:r w:rsidR="005707AF" w:rsidRPr="003F713D">
        <w:rPr>
          <w:color w:val="000000"/>
          <w:lang w:eastAsia="hr-HR" w:val="hr-HR"/>
        </w:rPr>
        <w:t>86,37 % od</w:t>
      </w:r>
      <w:r w:rsidR="005707AF" w:rsidRPr="003F713D">
        <w:rPr>
          <w:lang w:val="hr-HR"/>
        </w:rPr>
        <w:t xml:space="preserve"> ukupno utvrđenih tražbina svih vjerovnika koje iznose 10.479.235,44 kn</w:t>
      </w:r>
      <w:r w:rsidRPr="003F713D">
        <w:rPr>
          <w:lang w:val="hr-HR"/>
        </w:rPr>
        <w:t>. Dakle</w:t>
      </w:r>
      <w:r w:rsidR="008C3FDB" w:rsidRPr="003F713D">
        <w:rPr>
          <w:lang w:val="hr-HR"/>
        </w:rPr>
        <w:t>,</w:t>
      </w:r>
      <w:r w:rsidRPr="003F713D">
        <w:rPr>
          <w:lang w:val="hr-HR"/>
        </w:rPr>
        <w:t xml:space="preserve"> utvrđene tražbine tih vjerovnika čine potrebnu većinu iz čl. 63. ZFPPN-a, budući da iste prelaze 2/3 vrijednosti svih utvrđenih tražbina vjerovnika. </w:t>
      </w:r>
    </w:p>
    <w:p w:rsidRDefault="002634E2" w:rsidP="002634E2" w:rsidR="002634E2" w:rsidRPr="003F713D">
      <w:pPr>
        <w:jc w:val="both"/>
        <w:rPr>
          <w:lang w:val="hr-HR"/>
        </w:rPr>
      </w:pPr>
    </w:p>
    <w:p w:rsidRDefault="002634E2" w:rsidP="002634E2" w:rsidR="002634E2" w:rsidRPr="003F713D">
      <w:pPr>
        <w:jc w:val="both"/>
        <w:rPr>
          <w:lang w:val="hr-HR"/>
        </w:rPr>
      </w:pPr>
      <w:r w:rsidRPr="003F713D">
        <w:rPr>
          <w:lang w:val="hr-HR"/>
        </w:rPr>
        <w:tab/>
        <w:t xml:space="preserve">Naprijed navedeni vjerovnici, kao i dužnik, dali su svoj pristanak za sklapanje predstečajne nagodbe na ročištu kod ovog suda.  </w:t>
      </w:r>
    </w:p>
    <w:p w:rsidRDefault="002634E2" w:rsidP="002634E2" w:rsidR="002634E2" w:rsidRPr="003F713D">
      <w:pPr>
        <w:jc w:val="both"/>
        <w:rPr>
          <w:lang w:val="hr-HR"/>
        </w:rPr>
      </w:pPr>
    </w:p>
    <w:p w:rsidRDefault="002634E2" w:rsidP="002634E2" w:rsidR="002634E2" w:rsidRPr="003F713D">
      <w:pPr>
        <w:jc w:val="both"/>
        <w:rPr>
          <w:lang w:val="hr-HR"/>
        </w:rPr>
      </w:pPr>
      <w:r w:rsidRPr="003F713D">
        <w:rPr>
          <w:lang w:val="hr-HR"/>
        </w:rPr>
        <w:tab/>
        <w:t xml:space="preserve">Kako su dakle na ročištu održanom kod ovog suda  </w:t>
      </w:r>
      <w:r w:rsidR="005707AF" w:rsidRPr="003F713D">
        <w:rPr>
          <w:lang w:val="hr-HR"/>
        </w:rPr>
        <w:t>10.09</w:t>
      </w:r>
      <w:r w:rsidRPr="003F713D">
        <w:rPr>
          <w:lang w:val="hr-HR"/>
        </w:rPr>
        <w:t>.2015. god. svoj pristanak za sklapanje predstečajne nagodbe dali dužnik i navedeni vjerovnici dužnika, čije utvrđene tražbine čine potrebnu većinu iz čl. 63. ZFPPN-a, a isto tako je utvrđeno da je sadržaj predložene predstečajne nagodbe sukladan općim pravilima o sudskoj nagodbi te je njezin sadržaj u skladu s prihvaćenim planom financijskog restrukturiranja dužnika, to je stoga sud na održanom ročištu odobrio sklapanje predložene predstečajne nagodbe.</w:t>
      </w:r>
    </w:p>
    <w:p w:rsidRDefault="0070252F" w:rsidP="005707AF" w:rsidR="0070252F" w:rsidRPr="003F713D">
      <w:pPr>
        <w:jc w:val="both"/>
        <w:rPr>
          <w:lang w:val="hr-HR"/>
        </w:rPr>
      </w:pPr>
    </w:p>
    <w:p w:rsidRDefault="002634E2" w:rsidP="002634E2" w:rsidR="002634E2" w:rsidRPr="003F713D">
      <w:pPr>
        <w:ind w:firstLine="708"/>
        <w:jc w:val="both"/>
        <w:rPr>
          <w:lang w:val="hr-HR"/>
        </w:rPr>
      </w:pPr>
      <w:r w:rsidRPr="003F713D"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 w:rsidRPr="003F713D">
          <w:rPr>
            <w:lang w:val="hr-HR"/>
          </w:rPr>
          <w:t>66. st</w:t>
        </w:r>
      </w:smartTag>
      <w:r w:rsidRPr="003F713D">
        <w:rPr>
          <w:lang w:val="hr-HR"/>
        </w:rPr>
        <w:t xml:space="preserve">. 9. ZFPPN-a, odlučeno je kao u izreci ovog rješenja.  </w:t>
      </w:r>
    </w:p>
    <w:p w:rsidRDefault="00DD0BC4" w:rsidP="00803902" w:rsidR="00DD0BC4" w:rsidRPr="003F713D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3F713D">
      <w:pPr>
        <w:jc w:val="center"/>
        <w:rPr>
          <w:lang w:val="hr-HR"/>
        </w:rPr>
      </w:pPr>
      <w:r w:rsidRPr="003F713D">
        <w:rPr>
          <w:lang w:val="hr-HR"/>
        </w:rPr>
        <w:t>U Splitu</w:t>
      </w:r>
      <w:r w:rsidR="00DD0BC4" w:rsidRPr="003F713D">
        <w:rPr>
          <w:lang w:val="hr-HR"/>
        </w:rPr>
        <w:t xml:space="preserve">, </w:t>
      </w:r>
      <w:r w:rsidR="005707AF" w:rsidRPr="003F713D">
        <w:rPr>
          <w:lang w:val="hr-HR"/>
        </w:rPr>
        <w:t>10. rujna</w:t>
      </w:r>
      <w:r w:rsidR="00EE65C5" w:rsidRPr="003F713D">
        <w:rPr>
          <w:lang w:val="hr-HR"/>
        </w:rPr>
        <w:t xml:space="preserve"> 2015</w:t>
      </w:r>
      <w:r w:rsidRPr="003F713D">
        <w:rPr>
          <w:lang w:val="hr-HR"/>
        </w:rPr>
        <w:t>. godine.</w:t>
      </w:r>
    </w:p>
    <w:p w:rsidRDefault="00D4027A" w:rsidP="00D4027A" w:rsidR="00D4027A" w:rsidRPr="003F713D">
      <w:pPr>
        <w:jc w:val="both"/>
        <w:rPr>
          <w:sz w:val="16"/>
          <w:szCs w:val="16"/>
          <w:lang w:val="hr-HR"/>
        </w:rPr>
      </w:pPr>
      <w:r w:rsidRPr="003F713D">
        <w:rPr>
          <w:lang w:val="hr-HR"/>
        </w:rPr>
        <w:t xml:space="preserve"> </w:t>
      </w:r>
    </w:p>
    <w:p w:rsidRDefault="00D4027A" w:rsidP="003F3F45" w:rsidR="00D4027A" w:rsidRPr="003F713D">
      <w:pPr>
        <w:ind w:firstLine="708" w:left="7080"/>
        <w:rPr>
          <w:lang w:val="hr-HR"/>
        </w:rPr>
      </w:pPr>
      <w:r w:rsidRPr="003F713D">
        <w:rPr>
          <w:lang w:val="hr-HR"/>
        </w:rPr>
        <w:t xml:space="preserve">S U D A C </w:t>
      </w:r>
    </w:p>
    <w:p w:rsidRDefault="00D4027A" w:rsidP="00D4027A" w:rsidR="00D4027A" w:rsidRPr="003F713D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3F713D">
      <w:pPr>
        <w:ind w:firstLine="708" w:left="7080"/>
        <w:rPr>
          <w:u w:val="single"/>
          <w:lang w:val="hr-HR"/>
        </w:rPr>
      </w:pPr>
      <w:r w:rsidRPr="003F713D">
        <w:rPr>
          <w:lang w:val="hr-HR"/>
        </w:rPr>
        <w:t>Paško Bačić</w:t>
      </w:r>
    </w:p>
    <w:p w:rsidRDefault="00D4027A" w:rsidP="00D4027A" w:rsidR="00D4027A" w:rsidRPr="003F713D">
      <w:pPr>
        <w:jc w:val="both"/>
        <w:rPr>
          <w:u w:val="single"/>
          <w:lang w:val="hr-HR"/>
        </w:rPr>
      </w:pPr>
    </w:p>
    <w:p w:rsidRDefault="00736EF6" w:rsidP="00D4027A" w:rsidR="00736EF6" w:rsidRPr="003F713D">
      <w:pPr>
        <w:jc w:val="both"/>
        <w:rPr>
          <w:u w:val="single"/>
          <w:lang w:val="hr-HR"/>
        </w:rPr>
      </w:pPr>
    </w:p>
    <w:p w:rsidRDefault="00B40C5E" w:rsidP="00D4027A" w:rsidR="00B40C5E" w:rsidRPr="003F713D">
      <w:pPr>
        <w:jc w:val="both"/>
        <w:rPr>
          <w:sz w:val="16"/>
          <w:szCs w:val="16"/>
          <w:u w:val="single"/>
          <w:lang w:val="hr-HR"/>
        </w:rPr>
      </w:pPr>
    </w:p>
    <w:p w:rsidRDefault="00734115" w:rsidP="00D4027A" w:rsidR="00734115" w:rsidRPr="003F713D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3F713D">
      <w:pPr>
        <w:jc w:val="both"/>
        <w:rPr>
          <w:lang w:val="hr-HR"/>
        </w:rPr>
      </w:pPr>
      <w:r w:rsidRPr="003F713D">
        <w:rPr>
          <w:lang w:val="hr-HR"/>
        </w:rPr>
        <w:t xml:space="preserve">POUKA O PRAVNOM LIJEKU: </w:t>
      </w:r>
    </w:p>
    <w:p w:rsidRDefault="00D4027A" w:rsidP="00D4027A" w:rsidR="00D278E5" w:rsidRPr="003F713D">
      <w:pPr>
        <w:jc w:val="both"/>
        <w:rPr>
          <w:lang w:val="hr-HR"/>
        </w:rPr>
      </w:pPr>
      <w:r w:rsidRPr="003F713D">
        <w:rPr>
          <w:lang w:val="hr-HR"/>
        </w:rPr>
        <w:t>Protiv</w:t>
      </w:r>
      <w:r w:rsidR="0098682F" w:rsidRPr="003F713D">
        <w:rPr>
          <w:lang w:val="hr-HR"/>
        </w:rPr>
        <w:t xml:space="preserve"> ovog rješenj</w:t>
      </w:r>
      <w:r w:rsidR="00D278E5" w:rsidRPr="003F713D">
        <w:rPr>
          <w:lang w:val="hr-HR"/>
        </w:rPr>
        <w:t>a</w:t>
      </w:r>
      <w:r w:rsidR="00C704CA" w:rsidRPr="003F713D">
        <w:rPr>
          <w:lang w:val="hr-HR"/>
        </w:rPr>
        <w:t xml:space="preserve"> dopuštena </w:t>
      </w:r>
      <w:r w:rsidR="00D278E5" w:rsidRPr="003F713D">
        <w:rPr>
          <w:lang w:val="hr-HR"/>
        </w:rPr>
        <w:t>je žalba Visokom trgovačkom sudu R</w:t>
      </w:r>
      <w:r w:rsidR="007043B0" w:rsidRPr="003F713D">
        <w:rPr>
          <w:lang w:val="hr-HR"/>
        </w:rPr>
        <w:t xml:space="preserve">epublike </w:t>
      </w:r>
      <w:r w:rsidR="00D278E5" w:rsidRPr="003F713D">
        <w:rPr>
          <w:lang w:val="hr-HR"/>
        </w:rPr>
        <w:t>H</w:t>
      </w:r>
      <w:r w:rsidR="007043B0" w:rsidRPr="003F713D">
        <w:rPr>
          <w:lang w:val="hr-HR"/>
        </w:rPr>
        <w:t>rvatske</w:t>
      </w:r>
      <w:r w:rsidR="00D278E5" w:rsidRPr="003F713D">
        <w:rPr>
          <w:lang w:val="hr-HR"/>
        </w:rPr>
        <w:t xml:space="preserve"> u Zagrebu. Žalba se podnosi</w:t>
      </w:r>
      <w:r w:rsidR="002E3EF6" w:rsidRPr="003F713D">
        <w:rPr>
          <w:lang w:val="hr-HR"/>
        </w:rPr>
        <w:t xml:space="preserve"> putem ovog suda, pismeno</w:t>
      </w:r>
      <w:r w:rsidR="001B70F3" w:rsidRPr="003F713D">
        <w:rPr>
          <w:lang w:val="hr-HR"/>
        </w:rPr>
        <w:t xml:space="preserve"> u tri</w:t>
      </w:r>
      <w:r w:rsidR="00D278E5" w:rsidRPr="003F713D">
        <w:rPr>
          <w:lang w:val="hr-HR"/>
        </w:rPr>
        <w:t xml:space="preserve"> primjerka, u roku od 8 dana</w:t>
      </w:r>
      <w:r w:rsidR="008524E2" w:rsidRPr="003F713D">
        <w:rPr>
          <w:lang w:val="hr-HR"/>
        </w:rPr>
        <w:t xml:space="preserve">, a koji rok počinje teći protekom osmog dana od </w:t>
      </w:r>
      <w:r w:rsidR="003006C7" w:rsidRPr="003F713D">
        <w:rPr>
          <w:lang w:val="hr-HR"/>
        </w:rPr>
        <w:t xml:space="preserve">dana </w:t>
      </w:r>
      <w:r w:rsidR="008524E2" w:rsidRPr="003F713D">
        <w:rPr>
          <w:lang w:val="hr-HR"/>
        </w:rPr>
        <w:t>objave ovog rješenja na web stranicama Financijske agencije</w:t>
      </w:r>
      <w:r w:rsidR="00D278E5" w:rsidRPr="003F713D">
        <w:rPr>
          <w:lang w:val="hr-HR"/>
        </w:rPr>
        <w:t xml:space="preserve">. </w:t>
      </w:r>
    </w:p>
    <w:p w:rsidRDefault="00FD1A0E" w:rsidP="00D4027A" w:rsidR="00FD1A0E" w:rsidRPr="003F713D">
      <w:pPr>
        <w:jc w:val="both"/>
        <w:rPr>
          <w:lang w:val="hr-HR"/>
        </w:rPr>
      </w:pPr>
    </w:p>
    <w:p w:rsidRDefault="00C90237" w:rsidP="00D4027A" w:rsidR="00C90237" w:rsidRPr="003F713D">
      <w:pPr>
        <w:jc w:val="both"/>
        <w:rPr>
          <w:lang w:val="hr-HR"/>
        </w:rPr>
      </w:pPr>
    </w:p>
    <w:p w:rsidRDefault="00D4027A" w:rsidP="00D4027A" w:rsidR="00D4027A" w:rsidRPr="003F713D">
      <w:pPr>
        <w:jc w:val="both"/>
        <w:rPr>
          <w:lang w:val="hr-HR"/>
        </w:rPr>
      </w:pPr>
      <w:r w:rsidRPr="003F713D">
        <w:rPr>
          <w:lang w:val="hr-HR"/>
        </w:rPr>
        <w:t>DNA:</w:t>
      </w:r>
    </w:p>
    <w:p w:rsidRDefault="00D4027A" w:rsidP="00D4027A" w:rsidR="00D278E5" w:rsidRPr="003F713D">
      <w:pPr>
        <w:jc w:val="both"/>
        <w:rPr>
          <w:lang w:val="hr-HR"/>
        </w:rPr>
      </w:pPr>
      <w:r w:rsidRPr="003F713D">
        <w:rPr>
          <w:lang w:val="hr-HR"/>
        </w:rPr>
        <w:t xml:space="preserve">-  </w:t>
      </w:r>
      <w:r w:rsidR="00AE0486" w:rsidRPr="003F713D">
        <w:rPr>
          <w:lang w:val="hr-HR"/>
        </w:rPr>
        <w:t xml:space="preserve"> </w:t>
      </w:r>
      <w:r w:rsidR="003006C7" w:rsidRPr="003F713D">
        <w:rPr>
          <w:lang w:val="hr-HR"/>
        </w:rPr>
        <w:t>FINA</w:t>
      </w:r>
      <w:r w:rsidR="00EC3733" w:rsidRPr="003F713D">
        <w:rPr>
          <w:lang w:val="hr-HR"/>
        </w:rPr>
        <w:t xml:space="preserve">, Regionalni centar </w:t>
      </w:r>
      <w:r w:rsidR="005707AF" w:rsidRPr="003F713D">
        <w:rPr>
          <w:lang w:val="hr-HR"/>
        </w:rPr>
        <w:t>Zagreb</w:t>
      </w:r>
      <w:r w:rsidR="0053515A" w:rsidRPr="003F713D">
        <w:rPr>
          <w:lang w:val="hr-HR"/>
        </w:rPr>
        <w:t>, uz dopis</w:t>
      </w:r>
      <w:r w:rsidR="008524E2" w:rsidRPr="003F713D">
        <w:rPr>
          <w:lang w:val="hr-HR"/>
        </w:rPr>
        <w:t xml:space="preserve"> i zapisnik</w:t>
      </w:r>
    </w:p>
    <w:p w:rsidRDefault="00537F67" w:rsidP="00AE0486" w:rsidR="00537F67" w:rsidRPr="003F713D">
      <w:pPr>
        <w:jc w:val="both"/>
        <w:rPr>
          <w:lang w:val="hr-HR"/>
        </w:rPr>
      </w:pPr>
      <w:r w:rsidRPr="003F713D">
        <w:rPr>
          <w:lang w:val="hr-HR"/>
        </w:rPr>
        <w:t xml:space="preserve">- </w:t>
      </w:r>
      <w:r w:rsidR="00C90237" w:rsidRPr="003F713D">
        <w:rPr>
          <w:lang w:val="hr-HR"/>
        </w:rPr>
        <w:t xml:space="preserve"> </w:t>
      </w:r>
      <w:r w:rsidR="00AE0486" w:rsidRPr="003F713D">
        <w:rPr>
          <w:lang w:val="hr-HR"/>
        </w:rPr>
        <w:t xml:space="preserve"> sudski registar ovog suda </w:t>
      </w:r>
    </w:p>
    <w:p w:rsidRDefault="00CD6619" w:rsidP="00D4027A" w:rsidR="00B7469A" w:rsidRPr="003F713D">
      <w:pPr>
        <w:jc w:val="both"/>
        <w:rPr>
          <w:lang w:val="hr-HR"/>
        </w:rPr>
      </w:pPr>
      <w:r w:rsidRPr="003F713D">
        <w:rPr>
          <w:lang w:val="hr-HR"/>
        </w:rPr>
        <w:t>-</w:t>
      </w:r>
      <w:r w:rsidR="001D0C2D" w:rsidRPr="003F713D">
        <w:rPr>
          <w:lang w:val="hr-HR"/>
        </w:rPr>
        <w:t xml:space="preserve"> </w:t>
      </w:r>
      <w:r w:rsidR="008524E2" w:rsidRPr="003F713D">
        <w:rPr>
          <w:lang w:val="hr-HR"/>
        </w:rPr>
        <w:t xml:space="preserve"> </w:t>
      </w:r>
      <w:r w:rsidR="00AE0486" w:rsidRPr="003F713D">
        <w:rPr>
          <w:lang w:val="hr-HR"/>
        </w:rPr>
        <w:t xml:space="preserve"> </w:t>
      </w:r>
      <w:r w:rsidR="003006C7" w:rsidRPr="003F713D">
        <w:rPr>
          <w:lang w:val="hr-HR"/>
        </w:rPr>
        <w:t>e-</w:t>
      </w:r>
      <w:r w:rsidR="00F96E8C" w:rsidRPr="003F713D">
        <w:rPr>
          <w:lang w:val="hr-HR"/>
        </w:rPr>
        <w:t>og</w:t>
      </w:r>
      <w:r w:rsidR="007043B0" w:rsidRPr="003F713D">
        <w:rPr>
          <w:lang w:val="hr-HR"/>
        </w:rPr>
        <w:t>lasna ploča suda, rok 1</w:t>
      </w:r>
      <w:r w:rsidR="00F96E8C" w:rsidRPr="003F713D">
        <w:rPr>
          <w:lang w:val="hr-HR"/>
        </w:rPr>
        <w:t>5</w:t>
      </w:r>
      <w:r w:rsidR="00D278E5" w:rsidRPr="003F713D">
        <w:rPr>
          <w:lang w:val="hr-HR"/>
        </w:rPr>
        <w:t xml:space="preserve"> dana</w:t>
      </w:r>
    </w:p>
    <w:p w:rsidRDefault="00D4027A" w:rsidP="003855E7" w:rsidR="00EB167D" w:rsidRPr="003F713D">
      <w:pPr>
        <w:jc w:val="both"/>
        <w:rPr>
          <w:lang w:val="hr-HR"/>
        </w:rPr>
      </w:pPr>
      <w:r w:rsidRPr="003F713D">
        <w:rPr>
          <w:lang w:val="hr-HR"/>
        </w:rPr>
        <w:t xml:space="preserve">- </w:t>
      </w:r>
      <w:r w:rsidR="00AE0486" w:rsidRPr="003F713D">
        <w:rPr>
          <w:lang w:val="hr-HR"/>
        </w:rPr>
        <w:t xml:space="preserve"> </w:t>
      </w:r>
      <w:r w:rsidR="009374AD" w:rsidRPr="003F713D">
        <w:rPr>
          <w:lang w:val="hr-HR"/>
        </w:rPr>
        <w:t xml:space="preserve"> </w:t>
      </w:r>
      <w:r w:rsidR="001D0C2D" w:rsidRPr="003F713D">
        <w:rPr>
          <w:lang w:val="hr-HR"/>
        </w:rPr>
        <w:t xml:space="preserve">u </w:t>
      </w:r>
      <w:r w:rsidRPr="003F713D">
        <w:rPr>
          <w:lang w:val="hr-HR"/>
        </w:rPr>
        <w:t>spis</w:t>
      </w:r>
    </w:p>
    <w:sectPr w:rsidSect="002D3A11" w:rsidR="00EB167D" w:rsidRPr="003F713D">
      <w:headerReference w:type="default" r:id="rId10"/>
      <w:pgSz w:h="16838" w:w="11906"/>
      <w:pgMar w:gutter="0" w:footer="708" w:header="708" w:left="1417" w:bottom="2127" w:right="1417" w:top="156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BDD" w:rsidP="00CD74A8" w:rsidR="00181BDD">
      <w:r>
        <w:separator/>
      </w:r>
    </w:p>
  </w:endnote>
  <w:endnote w:id="0" w:type="continuationSeparator">
    <w:p w:rsidRDefault="00181BDD" w:rsidP="00CD74A8" w:rsidR="00181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BDD" w:rsidP="00CD74A8" w:rsidR="00181BDD">
      <w:r>
        <w:separator/>
      </w:r>
    </w:p>
  </w:footnote>
  <w:footnote w:id="0" w:type="continuationSeparator">
    <w:p w:rsidRDefault="00181BDD" w:rsidP="00CD74A8" w:rsidR="00181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4A8F" w:rsidP="00C34BAF" w:rsidR="00834A8F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1A1F7D" w:rsidRPr="001A1F7D">
      <w:rPr>
        <w:noProof/>
        <w:lang w:val="hr-HR"/>
      </w:rPr>
      <w:t>11</w:t>
    </w:r>
    <w:r>
      <w:fldChar w:fldCharType="end"/>
    </w:r>
    <w:r w:rsidR="00E67920">
      <w:t xml:space="preserve"> -</w:t>
    </w:r>
    <w:r w:rsidR="00E67920">
      <w:tab/>
      <w:t>12. Stpn-</w:t>
    </w:r>
    <w:r w:rsidR="009C36A5">
      <w:t>51</w:t>
    </w:r>
    <w:r w:rsidR="009E1F2A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154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DF30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4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79566D6"/>
    <w:multiLevelType w:val="hybridMultilevel"/>
    <w:tmpl w:val="9A203342"/>
    <w:lvl w:tplc="E056DA7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9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AB78B5"/>
    <w:multiLevelType w:val="hybridMultilevel"/>
    <w:tmpl w:val="2FF058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1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  <w:num w:numId="11">
    <w:abstractNumId w:val="13"/>
  </w:num>
  <w:num w:numId="12">
    <w:abstractNumId w:val="12"/>
  </w:num>
  <w:num w:numId="13">
    <w:abstractNumId w:val="0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13553"/>
    <w:rsid w:val="0002327A"/>
    <w:rsid w:val="00023DC4"/>
    <w:rsid w:val="0002675F"/>
    <w:rsid w:val="00040CA6"/>
    <w:rsid w:val="000412DB"/>
    <w:rsid w:val="000436D7"/>
    <w:rsid w:val="00044F4E"/>
    <w:rsid w:val="000666DB"/>
    <w:rsid w:val="000666EB"/>
    <w:rsid w:val="00076815"/>
    <w:rsid w:val="00077571"/>
    <w:rsid w:val="00081DE8"/>
    <w:rsid w:val="000D2DD8"/>
    <w:rsid w:val="000E30E0"/>
    <w:rsid w:val="000F1315"/>
    <w:rsid w:val="000F7917"/>
    <w:rsid w:val="00121C21"/>
    <w:rsid w:val="001327C6"/>
    <w:rsid w:val="001347B0"/>
    <w:rsid w:val="00141D1E"/>
    <w:rsid w:val="001472CA"/>
    <w:rsid w:val="00181BDD"/>
    <w:rsid w:val="001901EC"/>
    <w:rsid w:val="001A1F7D"/>
    <w:rsid w:val="001A2F6C"/>
    <w:rsid w:val="001B70F3"/>
    <w:rsid w:val="001C4825"/>
    <w:rsid w:val="001D0C2D"/>
    <w:rsid w:val="001E4E14"/>
    <w:rsid w:val="001F5654"/>
    <w:rsid w:val="00200D80"/>
    <w:rsid w:val="00200E29"/>
    <w:rsid w:val="002021E3"/>
    <w:rsid w:val="00212A34"/>
    <w:rsid w:val="00216FF4"/>
    <w:rsid w:val="00217DD3"/>
    <w:rsid w:val="00220BF8"/>
    <w:rsid w:val="002326C9"/>
    <w:rsid w:val="00232D18"/>
    <w:rsid w:val="002553C4"/>
    <w:rsid w:val="002634E2"/>
    <w:rsid w:val="002702A4"/>
    <w:rsid w:val="00273229"/>
    <w:rsid w:val="002761CE"/>
    <w:rsid w:val="002835DB"/>
    <w:rsid w:val="002C750F"/>
    <w:rsid w:val="002D048F"/>
    <w:rsid w:val="002D3A11"/>
    <w:rsid w:val="002D3A8D"/>
    <w:rsid w:val="002E0724"/>
    <w:rsid w:val="002E3EF6"/>
    <w:rsid w:val="002E441E"/>
    <w:rsid w:val="003006C7"/>
    <w:rsid w:val="0030414F"/>
    <w:rsid w:val="003240F4"/>
    <w:rsid w:val="00330588"/>
    <w:rsid w:val="00334030"/>
    <w:rsid w:val="00345056"/>
    <w:rsid w:val="0035285B"/>
    <w:rsid w:val="003711AF"/>
    <w:rsid w:val="00382327"/>
    <w:rsid w:val="003855E7"/>
    <w:rsid w:val="00387F50"/>
    <w:rsid w:val="003929B4"/>
    <w:rsid w:val="00395323"/>
    <w:rsid w:val="003976B5"/>
    <w:rsid w:val="003A14C9"/>
    <w:rsid w:val="003A2D08"/>
    <w:rsid w:val="003F3F45"/>
    <w:rsid w:val="003F713D"/>
    <w:rsid w:val="003F7DB4"/>
    <w:rsid w:val="00405A54"/>
    <w:rsid w:val="00434E3B"/>
    <w:rsid w:val="00441458"/>
    <w:rsid w:val="00452A56"/>
    <w:rsid w:val="004571FE"/>
    <w:rsid w:val="00460DEA"/>
    <w:rsid w:val="00467986"/>
    <w:rsid w:val="00481E0E"/>
    <w:rsid w:val="00490603"/>
    <w:rsid w:val="004A014F"/>
    <w:rsid w:val="004C014E"/>
    <w:rsid w:val="004D5D48"/>
    <w:rsid w:val="00500305"/>
    <w:rsid w:val="005225A8"/>
    <w:rsid w:val="005268EF"/>
    <w:rsid w:val="00526EAD"/>
    <w:rsid w:val="0053515A"/>
    <w:rsid w:val="00537F67"/>
    <w:rsid w:val="00562905"/>
    <w:rsid w:val="00566B61"/>
    <w:rsid w:val="005707AF"/>
    <w:rsid w:val="005952E7"/>
    <w:rsid w:val="005A2AD1"/>
    <w:rsid w:val="005C202C"/>
    <w:rsid w:val="0060593B"/>
    <w:rsid w:val="006079C4"/>
    <w:rsid w:val="00610322"/>
    <w:rsid w:val="00616934"/>
    <w:rsid w:val="00642955"/>
    <w:rsid w:val="00643A0F"/>
    <w:rsid w:val="0065445C"/>
    <w:rsid w:val="006933B2"/>
    <w:rsid w:val="00697B5C"/>
    <w:rsid w:val="006A749D"/>
    <w:rsid w:val="006C0041"/>
    <w:rsid w:val="006C6A99"/>
    <w:rsid w:val="006D1211"/>
    <w:rsid w:val="006D1A0E"/>
    <w:rsid w:val="006D1E31"/>
    <w:rsid w:val="006D6D9D"/>
    <w:rsid w:val="0070252F"/>
    <w:rsid w:val="007043B0"/>
    <w:rsid w:val="00711445"/>
    <w:rsid w:val="0071745F"/>
    <w:rsid w:val="00722676"/>
    <w:rsid w:val="0072550D"/>
    <w:rsid w:val="007262AF"/>
    <w:rsid w:val="00730C9D"/>
    <w:rsid w:val="00734115"/>
    <w:rsid w:val="00736EF6"/>
    <w:rsid w:val="00742CFD"/>
    <w:rsid w:val="007430E3"/>
    <w:rsid w:val="00754A91"/>
    <w:rsid w:val="00755C8C"/>
    <w:rsid w:val="007607FE"/>
    <w:rsid w:val="007725FF"/>
    <w:rsid w:val="00775689"/>
    <w:rsid w:val="00777BD8"/>
    <w:rsid w:val="0078113C"/>
    <w:rsid w:val="00782F13"/>
    <w:rsid w:val="007A3B01"/>
    <w:rsid w:val="007C15E0"/>
    <w:rsid w:val="007E5014"/>
    <w:rsid w:val="007E76F5"/>
    <w:rsid w:val="007E77DA"/>
    <w:rsid w:val="00803902"/>
    <w:rsid w:val="0081472F"/>
    <w:rsid w:val="008306E3"/>
    <w:rsid w:val="00831792"/>
    <w:rsid w:val="0083352B"/>
    <w:rsid w:val="00834A8F"/>
    <w:rsid w:val="008524E2"/>
    <w:rsid w:val="00874729"/>
    <w:rsid w:val="00876209"/>
    <w:rsid w:val="00876A66"/>
    <w:rsid w:val="00880573"/>
    <w:rsid w:val="00891E42"/>
    <w:rsid w:val="008A7309"/>
    <w:rsid w:val="008B632D"/>
    <w:rsid w:val="008C3FDB"/>
    <w:rsid w:val="008D35AA"/>
    <w:rsid w:val="009374AD"/>
    <w:rsid w:val="009405E8"/>
    <w:rsid w:val="00955C28"/>
    <w:rsid w:val="00961355"/>
    <w:rsid w:val="00963B5F"/>
    <w:rsid w:val="00982C91"/>
    <w:rsid w:val="0098682F"/>
    <w:rsid w:val="009902F9"/>
    <w:rsid w:val="00993A92"/>
    <w:rsid w:val="009A4DF5"/>
    <w:rsid w:val="009A7BF6"/>
    <w:rsid w:val="009B3F07"/>
    <w:rsid w:val="009B7FE3"/>
    <w:rsid w:val="009C1BE7"/>
    <w:rsid w:val="009C36A5"/>
    <w:rsid w:val="009C3E6B"/>
    <w:rsid w:val="009C412F"/>
    <w:rsid w:val="009C716E"/>
    <w:rsid w:val="009D6053"/>
    <w:rsid w:val="009E120A"/>
    <w:rsid w:val="009E1F2A"/>
    <w:rsid w:val="009E4D23"/>
    <w:rsid w:val="009F5CA5"/>
    <w:rsid w:val="009F776E"/>
    <w:rsid w:val="00A05B23"/>
    <w:rsid w:val="00A078AC"/>
    <w:rsid w:val="00A17340"/>
    <w:rsid w:val="00A317B6"/>
    <w:rsid w:val="00A34A53"/>
    <w:rsid w:val="00A430F8"/>
    <w:rsid w:val="00A66C0A"/>
    <w:rsid w:val="00A80A50"/>
    <w:rsid w:val="00A97762"/>
    <w:rsid w:val="00AA3216"/>
    <w:rsid w:val="00AB44B5"/>
    <w:rsid w:val="00AC3A0F"/>
    <w:rsid w:val="00AC7E75"/>
    <w:rsid w:val="00AD090D"/>
    <w:rsid w:val="00AD5F0D"/>
    <w:rsid w:val="00AE0486"/>
    <w:rsid w:val="00AF2C38"/>
    <w:rsid w:val="00AF343E"/>
    <w:rsid w:val="00B0172B"/>
    <w:rsid w:val="00B02EA7"/>
    <w:rsid w:val="00B0759F"/>
    <w:rsid w:val="00B1090C"/>
    <w:rsid w:val="00B17F4D"/>
    <w:rsid w:val="00B40C5E"/>
    <w:rsid w:val="00B4396D"/>
    <w:rsid w:val="00B47403"/>
    <w:rsid w:val="00B6615F"/>
    <w:rsid w:val="00B7469A"/>
    <w:rsid w:val="00B83024"/>
    <w:rsid w:val="00B97C13"/>
    <w:rsid w:val="00BA0756"/>
    <w:rsid w:val="00BA523A"/>
    <w:rsid w:val="00BA5B0A"/>
    <w:rsid w:val="00BB0D0C"/>
    <w:rsid w:val="00C06CB1"/>
    <w:rsid w:val="00C26397"/>
    <w:rsid w:val="00C3356E"/>
    <w:rsid w:val="00C34BAF"/>
    <w:rsid w:val="00C359CB"/>
    <w:rsid w:val="00C41FA8"/>
    <w:rsid w:val="00C66420"/>
    <w:rsid w:val="00C6791C"/>
    <w:rsid w:val="00C704CA"/>
    <w:rsid w:val="00C90237"/>
    <w:rsid w:val="00CB1364"/>
    <w:rsid w:val="00CB75E1"/>
    <w:rsid w:val="00CC7632"/>
    <w:rsid w:val="00CD6619"/>
    <w:rsid w:val="00CD74A8"/>
    <w:rsid w:val="00D22355"/>
    <w:rsid w:val="00D278E5"/>
    <w:rsid w:val="00D32D4D"/>
    <w:rsid w:val="00D4027A"/>
    <w:rsid w:val="00D50B2A"/>
    <w:rsid w:val="00D71858"/>
    <w:rsid w:val="00D756CC"/>
    <w:rsid w:val="00D80112"/>
    <w:rsid w:val="00DC237F"/>
    <w:rsid w:val="00DC768B"/>
    <w:rsid w:val="00DD0BC4"/>
    <w:rsid w:val="00DD5A97"/>
    <w:rsid w:val="00DF5BF2"/>
    <w:rsid w:val="00E05C1A"/>
    <w:rsid w:val="00E0670D"/>
    <w:rsid w:val="00E128A2"/>
    <w:rsid w:val="00E55C51"/>
    <w:rsid w:val="00E663CF"/>
    <w:rsid w:val="00E67920"/>
    <w:rsid w:val="00E9531B"/>
    <w:rsid w:val="00EA6301"/>
    <w:rsid w:val="00EB167D"/>
    <w:rsid w:val="00EB2AE9"/>
    <w:rsid w:val="00EB4494"/>
    <w:rsid w:val="00EB6CE2"/>
    <w:rsid w:val="00EB78C8"/>
    <w:rsid w:val="00EC3733"/>
    <w:rsid w:val="00EC4E07"/>
    <w:rsid w:val="00ED4DF7"/>
    <w:rsid w:val="00EE4170"/>
    <w:rsid w:val="00EE65C5"/>
    <w:rsid w:val="00EF3725"/>
    <w:rsid w:val="00F37E2F"/>
    <w:rsid w:val="00F524DA"/>
    <w:rsid w:val="00F5441F"/>
    <w:rsid w:val="00F61BEA"/>
    <w:rsid w:val="00F85B63"/>
    <w:rsid w:val="00F861B4"/>
    <w:rsid w:val="00F96E8C"/>
    <w:rsid w:val="00FA0167"/>
    <w:rsid w:val="00FA2371"/>
    <w:rsid w:val="00FA4140"/>
    <w:rsid w:val="00FB200C"/>
    <w:rsid w:val="00FC2BF4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qFormat/>
    <w:rsid w:val="00C6791C"/>
    <w:rPr>
      <w:rFonts w:hAnsi="Calibri" w:ascii="Calibri"/>
      <w:sz w:val="22"/>
      <w:szCs w:val="22"/>
      <w:lang w:eastAsia="en-US"/>
    </w:rPr>
  </w:style>
  <w:style w:customStyle="true" w:styleId="Bezproreda2" w:type="paragraph">
    <w:name w:val="Bez proreda2"/>
    <w:qFormat/>
    <w:rsid w:val="00C6791C"/>
    <w:rPr>
      <w:rFonts w:hAnsi="Calibri" w:ascii="Calibri"/>
      <w:sz w:val="22"/>
      <w:szCs w:val="22"/>
      <w:lang w:eastAsia="en-US"/>
    </w:rPr>
  </w:style>
  <w:style w:customStyle="true" w:styleId="NoSpacing1" w:type="paragraph">
    <w:name w:val="No Spacing1"/>
    <w:rsid w:val="00C6791C"/>
    <w:rPr>
      <w:rFonts w:eastAsia="Times New Roman" w:hAnsi="Calibri" w:asci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eastAsia="Calibri" w:hAnsi="Californian FB" w:ascii="Californian FB"/>
      <w:sz w:val="20"/>
      <w:szCs w:val="20"/>
      <w:lang w:val="hr-HR"/>
    </w:rPr>
  </w:style>
  <w:style w:customStyle="true" w:styleId="BezproredaChar" w:type="character">
    <w:name w:val="Bez proreda Char"/>
    <w:link w:val="Bezproreda"/>
    <w:uiPriority w:val="1"/>
    <w:rsid w:val="002D3A11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1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F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F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F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F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qFormat/>
    <w:rsid w:val="00C6791C"/>
    <w:rPr>
      <w:rFonts w:ascii="Calibri" w:hAnsi="Calibri"/>
      <w:sz w:val="22"/>
      <w:szCs w:val="22"/>
      <w:lang w:eastAsia="en-US"/>
    </w:rPr>
  </w:style>
  <w:style w:customStyle="1" w:styleId="Bezproreda2" w:type="paragraph">
    <w:name w:val="Bez proreda2"/>
    <w:qFormat/>
    <w:rsid w:val="00C6791C"/>
    <w:rPr>
      <w:rFonts w:ascii="Calibri" w:hAnsi="Calibri"/>
      <w:sz w:val="22"/>
      <w:szCs w:val="22"/>
      <w:lang w:eastAsia="en-US"/>
    </w:rPr>
  </w:style>
  <w:style w:customStyle="1" w:styleId="NoSpacing1" w:type="paragraph">
    <w:name w:val="No Spacing1"/>
    <w:rsid w:val="00C6791C"/>
    <w:rPr>
      <w:rFonts w:ascii="Calibri" w:eastAsia="Times New Roman" w:hAns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ascii="Californian FB" w:eastAsia="Calibri" w:hAnsi="Californian FB"/>
      <w:sz w:val="20"/>
      <w:szCs w:val="20"/>
      <w:lang w:val="hr-HR"/>
    </w:rPr>
  </w:style>
  <w:style w:customStyle="1" w:styleId="BezproredaChar" w:type="character">
    <w:name w:val="Bez proreda Char"/>
    <w:link w:val="Bezproreda"/>
    <w:uiPriority w:val="1"/>
    <w:rsid w:val="002D3A11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1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F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F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F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F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Stpn-51/2015</izvorni_sadrzaj>
    <derivirana_varijabla naziv="DomainObject.Predmet.OznakaBroj_1">Stpn-51/2015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NIRS, društvo s ograničenom odgovornošću za proizvodnju i trgovinu</izvorni_sadrzaj>
    <derivirana_varijabla naziv="DomainObject.Predmet.StrankaFormated_1">  NIRS, društvo s ograničenom odgovornošću za proizvodnju i trgovinu</derivirana_varijabla>
  </DomainObject.Predmet.StrankaFormated>
  <DomainObject.Predmet.StrankaFormatedOIB>
    <izvorni_sadrzaj>  NIRS, društvo s ograničenom odgovornošću za proizvodnju i trgovinu, OIB 48019802063</izvorni_sadrzaj>
    <derivirana_varijabla naziv="DomainObject.Predmet.StrankaFormatedOIB_1">  NIRS, društvo s ograničenom odgovornošću za proizvodnju i trgovinu, OIB 48019802063</derivirana_varijabla>
  </DomainObject.Predmet.StrankaFormatedOIB>
  <DomainObject.Predmet.StrankaFormatedWithAdress>
    <izvorni_sadrzaj> NIRS, društvo s ograničenom odgovornošću za proizvodnju i trgovinu, Dračevac 4/D, 21000 Split</izvorni_sadrzaj>
    <derivirana_varijabla naziv="DomainObject.Predmet.StrankaFormatedWithAdress_1"> NIRS, društvo s ograničenom odgovornošću za proizvodnju i trgovinu, Dračevac 4/D, 21000 Split</derivirana_varijabla>
  </DomainObject.Predmet.StrankaFormatedWithAdress>
  <DomainObject.Predmet.StrankaFormatedWithAdressOIB>
    <izvorni_sadrzaj> NIRS, društvo s ograničenom odgovornošću za proizvodnju i trgovinu, OIB 48019802063, Dračevac 4/D, 21000 Split</izvorni_sadrzaj>
    <derivirana_varijabla naziv="DomainObject.Predmet.StrankaFormatedWithAdressOIB_1"> NIRS, društvo s ograničenom odgovornošću za proizvodnju i trgovinu, OIB 48019802063, Dračevac 4/D, 21000 Split</derivirana_varijabla>
  </DomainObject.Predmet.StrankaFormatedWithAdressOIB>
  <DomainObject.Predmet.StrankaWithAdress>
    <izvorni_sadrzaj>NIRS, društvo s ograničenom odgovornošću za proizvodnju i trgovinu Dračevac 4/D,21000 Split</izvorni_sadrzaj>
    <derivirana_varijabla naziv="DomainObject.Predmet.StrankaWithAdress_1">NIRS, društvo s ograničenom odgovornošću za proizvodnju i trgovinu Dračevac 4/D,21000 Split</derivirana_varijabla>
  </DomainObject.Predmet.StrankaWithAdress>
  <DomainObject.Predmet.StrankaWithAdressOIB>
    <izvorni_sadrzaj>NIRS, društvo s ograničenom odgovornošću za proizvodnju i trgovinu, OIB 48019802063, Dračevac 4/D,21000 Split</izvorni_sadrzaj>
    <derivirana_varijabla naziv="DomainObject.Predmet.StrankaWithAdressOIB_1">NIRS, društvo s ograničenom odgovornošću za proizvodnju i trgovinu, OIB 48019802063, Dračevac 4/D,21000 Split</derivirana_varijabla>
  </DomainObject.Predmet.StrankaWithAdressOIB>
  <DomainObject.Predmet.StrankaNazivFormated>
    <izvorni_sadrzaj>NIRS, društvo s ograničenom odgovornošću za proizvodnju i trgovinu</izvorni_sadrzaj>
    <derivirana_varijabla naziv="DomainObject.Predmet.StrankaNazivFormated_1">NIRS, društvo s ograničenom odgovornošću za proizvodnju i trgovinu</derivirana_varijabla>
  </DomainObject.Predmet.StrankaNazivFormated>
  <DomainObject.Predmet.StrankaNazivFormatedOIB>
    <izvorni_sadrzaj>NIRS, društvo s ograničenom odgovornošću za proizvodnju i trgovinu, OIB 48019802063</izvorni_sadrzaj>
    <derivirana_varijabla naziv="DomainObject.Predmet.StrankaNazivFormatedOIB_1">NIRS, društvo s ograničenom odgovornošću za proizvodnju i trgovinu, OIB 48019802063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NIRS, društvo s ograničenom odgovornošću za proizvodnju i trgovinu</item>
    </izvorni_sadrzaj>
    <derivirana_varijabla naziv="DomainObject.Predmet.StrankaListFormated_1">
      <item>NIRS, društvo s ograničenom odgovornošću za proizvodnju i trgovinu</item>
    </derivirana_varijabla>
  </DomainObject.Predmet.StrankaListFormated>
  <DomainObject.Predmet.StrankaListFormatedOIB>
    <izvorni_sadrzaj>
      <item>NIRS, društvo s ograničenom odgovornošću za proizvodnju i trgovinu, OIB 48019802063</item>
    </izvorni_sadrzaj>
    <derivirana_varijabla naziv="DomainObject.Predmet.StrankaListFormatedOIB_1">
      <item>NIRS, društvo s ograničenom odgovornošću za proizvodnju i trgovinu, OIB 48019802063</item>
    </derivirana_varijabla>
  </DomainObject.Predmet.StrankaListFormatedOIB>
  <DomainObject.Predmet.StrankaListFormatedWithAdress>
    <izvorni_sadrzaj>
      <item>NIRS, društvo s ograničenom odgovornošću za proizvodnju i trgovinu, Dračevac 4/D, 21000 Split</item>
    </izvorni_sadrzaj>
    <derivirana_varijabla naziv="DomainObject.Predmet.StrankaListFormatedWithAdress_1">
      <item>NIRS, društvo s ograničenom odgovornošću za proizvodnju i trgovinu, Dračevac 4/D, 21000 Split</item>
    </derivirana_varijabla>
  </DomainObject.Predmet.StrankaListFormatedWithAdress>
  <DomainObject.Predmet.StrankaListFormatedWithAdressOIB>
    <izvorni_sadrzaj>
      <item>NIRS, društvo s ograničenom odgovornošću za proizvodnju i trgovinu, OIB 48019802063, Dračevac 4/D, 21000 Split</item>
    </izvorni_sadrzaj>
    <derivirana_varijabla naziv="DomainObject.Predmet.StrankaListFormatedWithAdressOIB_1">
      <item>NIRS, društvo s ograničenom odgovornošću za proizvodnju i trgovinu, OIB 48019802063, Dračevac 4/D, 21000 Split</item>
    </derivirana_varijabla>
  </DomainObject.Predmet.StrankaListFormatedWithAdressOIB>
  <DomainObject.Predmet.StrankaListNazivFormated>
    <izvorni_sadrzaj>
      <item>NIRS, društvo s ograničenom odgovornošću za proizvodnju i trgovinu</item>
    </izvorni_sadrzaj>
    <derivirana_varijabla naziv="DomainObject.Predmet.StrankaListNazivFormated_1">
      <item>NIRS, društvo s ograničenom odgovornošću za proizvodnju i trgovinu</item>
    </derivirana_varijabla>
  </DomainObject.Predmet.StrankaListNazivFormated>
  <DomainObject.Predmet.StrankaListNazivFormatedOIB>
    <izvorni_sadrzaj>
      <item>NIRS, društvo s ograničenom odgovornošću za proizvodnju i trgovinu, OIB 48019802063</item>
    </izvorni_sadrzaj>
    <derivirana_varijabla naziv="DomainObject.Predmet.StrankaListNazivFormatedOIB_1">
      <item>NIRS, društvo s ograničenom odgovornošću za proizvodnju i trgovinu, OIB 48019802063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NIRS, društvo s ograničenom odgovornošću za proizvodnju i trgovinu</izvorni_sadrzaj>
    <derivirana_varijabla naziv="DomainObject.Predmet.StrankaIDrugi_1">NIRS, društvo s ograničenom odgovornošću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NIRS, društvo s ograničenom odgovornošću za proizvodnju i trgovinu, OIB 48019802063, Dračevac 4/D, 21000 Split</izvorni_sadrzaj>
    <derivirana_varijabla naziv="DomainObject.Predmet.StrankaIDrugiAdressOIB_1">NIRS, društvo s ograničenom odgovornošću za proizvodnju i trgovinu, OIB 48019802063, Dračevac 4/D,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NIRS, društvo s ograničenom odgovornošću za proizvodnju i trgovinu</item>
    </izvorni_sadrzaj>
    <derivirana_varijabla naziv="DomainObject.Predmet.SudioniciListNaziv_1">
      <item>NIRS, društvo s ograničenom odgovornošću za proizvodnju i trgovinu</item>
    </derivirana_varijabla>
  </DomainObject.Predmet.SudioniciListNaziv>
  <DomainObject.Predmet.SudioniciListAdressOIB>
    <izvorni_sadrzaj>
      <item>NIRS, društvo s ograničenom odgovornošću za proizvodnju i trgovinu, OIB 48019802063, Dračevac 4/D,21000 Split</item>
    </izvorni_sadrzaj>
    <derivirana_varijabla naziv="DomainObject.Predmet.SudioniciListAdressOIB_1">
      <item>NIRS, društvo s ograničenom odgovornošću za proizvodnju i trgovinu, OIB 48019802063, Dračevac 4/D,21000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48019802063</item>
    </izvorni_sadrzaj>
    <derivirana_varijabla naziv="DomainObject.Predmet.SudioniciListNazivOIB_1">
      <item>, OIB 48019802063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11</properties:Pages>
  <properties:Words>2663</properties:Words>
  <properties:Characters>15355</properties:Characters>
  <properties:Lines>706</properties:Lines>
  <properties:Paragraphs>421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2015-09-11T07:13:00Z</dcterms:created>
  <dc:creator>wsadmin</dc:creator>
  <cp:lastModifiedBy>Paško Bačić</cp:lastModifiedBy>
  <cp:lastPrinted>2015-09-11T07:17:00Z</cp:lastPrinted>
  <dcterms:modified xmlns:xsi="http://www.w3.org/2001/XMLSchema-instance" xsi:type="dcterms:W3CDTF">2015-09-11T07:33:00Z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