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cf10f" w14:paraId="4bcf10f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4A6936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St-4236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4A6936">
        <w:t xml:space="preserve">BRANITELJSKA ZADRUGA ČETIRI RIJEKE OIB: </w:t>
      </w:r>
      <w:r w:rsidR="004A6936" w:rsidRPr="004A6936">
        <w:t>54529437434</w:t>
      </w:r>
      <w:r w:rsidR="004A6936">
        <w:t xml:space="preserve">, MBS: </w:t>
      </w:r>
      <w:r w:rsidR="004A6936" w:rsidRPr="004A6936">
        <w:t>020041949</w:t>
      </w:r>
      <w:r w:rsidR="004A6936">
        <w:t xml:space="preserve"> iz Karlovca, Bogoslava Šuleka 4 </w:t>
      </w:r>
      <w:r w:rsidR="007C052C">
        <w:t xml:space="preserve">dana </w:t>
      </w:r>
      <w:r w:rsidR="008642E0">
        <w:t>26</w:t>
      </w:r>
      <w:r w:rsidR="00C92070">
        <w:t>. siječnja 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590B14" w:rsidRPr="00590B14">
        <w:t xml:space="preserve"> </w:t>
      </w:r>
      <w:r w:rsidR="004A6936" w:rsidRPr="004A6936">
        <w:t xml:space="preserve">BRANITELJSKA ZADRUGA ČETIRI RIJEKE OIB: 54529437434, MBS: 020041949 iz Karlovca, Bogoslava Šuleka 4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4A6936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4A6936">
        <w:t xml:space="preserve"> </w:t>
      </w:r>
      <w:r w:rsidR="004A6936" w:rsidRPr="004A6936">
        <w:t>BRANITELJSKA ZADRUGA ČETIRI RIJEKE OIB: 54529437434, MBS: 020041949 iz Karlovca, Bogoslava Šuleka 4</w:t>
      </w:r>
      <w:r w:rsidR="004A6936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</w:t>
      </w:r>
      <w:r w:rsidR="009B78FE">
        <w:t xml:space="preserve">, </w:t>
      </w:r>
      <w:r w:rsidR="008642E0">
        <w:t>26.</w:t>
      </w:r>
      <w:r w:rsidR="00C92070">
        <w:t xml:space="preserve"> siječnja 2016</w:t>
      </w:r>
      <w:r w:rsidR="00EC159D">
        <w:t>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721F5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4A6936">
          <w:t>70.St-4236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721F5"/>
    <w:rsid w:val="002F4E4F"/>
    <w:rsid w:val="003054CA"/>
    <w:rsid w:val="00345C9C"/>
    <w:rsid w:val="003A1FB9"/>
    <w:rsid w:val="0045323B"/>
    <w:rsid w:val="004A6936"/>
    <w:rsid w:val="00561B14"/>
    <w:rsid w:val="00590B14"/>
    <w:rsid w:val="0062520A"/>
    <w:rsid w:val="006E1039"/>
    <w:rsid w:val="006E4E2E"/>
    <w:rsid w:val="007C052C"/>
    <w:rsid w:val="008642E0"/>
    <w:rsid w:val="0092290B"/>
    <w:rsid w:val="009B78FE"/>
    <w:rsid w:val="009C1F6F"/>
    <w:rsid w:val="00A01C56"/>
    <w:rsid w:val="00A167C6"/>
    <w:rsid w:val="00A62139"/>
    <w:rsid w:val="00B95F85"/>
    <w:rsid w:val="00C40A68"/>
    <w:rsid w:val="00C92070"/>
    <w:rsid w:val="00D52F94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721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1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1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1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1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721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1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1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1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1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4236</izvorni_sadrzaj>
    <derivirana_varijabla naziv="DomainObject.Predmet.Broj_1">4236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St-4236/2015</izvorni_sadrzaj>
    <derivirana_varijabla naziv="DomainObject.Predmet.OznakaBroj_1">St-4236/2015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Četiri rijeke</izvorni_sadrzaj>
    <derivirana_varijabla naziv="DomainObject.Predmet.ProtustrankaFormated_1">  Braniteljska zadruga Četiri rijeke</derivirana_varijabla>
  </DomainObject.Predmet.ProtustrankaFormated>
  <DomainObject.Predmet.ProtustrankaFormatedOIB>
    <izvorni_sadrzaj>  Braniteljska zadruga Četiri rijeke, OIB 54529437434</izvorni_sadrzaj>
    <derivirana_varijabla naziv="DomainObject.Predmet.ProtustrankaFormatedOIB_1">  Braniteljska zadruga Četiri rijeke, OIB 54529437434</derivirana_varijabla>
  </DomainObject.Predmet.ProtustrankaFormatedOIB>
  <DomainObject.Predmet.ProtustrankaFormatedWithAdress>
    <izvorni_sadrzaj> Braniteljska zadruga Četiri rijeke, Bogoslava Šuleka 4, 47000 Karlovac</izvorni_sadrzaj>
    <derivirana_varijabla naziv="DomainObject.Predmet.ProtustrankaFormatedWithAdress_1"> Braniteljska zadruga Četiri rijeke, Bogoslava Šuleka 4, 47000 Karlovac</derivirana_varijabla>
  </DomainObject.Predmet.ProtustrankaFormatedWithAdress>
  <DomainObject.Predmet.ProtustrankaFormatedWithAdressOIB>
    <izvorni_sadrzaj> Braniteljska zadruga Četiri rijeke, OIB 54529437434, Bogoslava Šuleka 4, 47000 Karlovac</izvorni_sadrzaj>
    <derivirana_varijabla naziv="DomainObject.Predmet.ProtustrankaFormatedWithAdressOIB_1"> Braniteljska zadruga Četiri rijeke, OIB 54529437434, Bogoslava Šuleka 4, 47000 Karlovac</derivirana_varijabla>
  </DomainObject.Predmet.ProtustrankaFormatedWithAdressOIB>
  <DomainObject.Predmet.ProtustrankaWithAdress>
    <izvorni_sadrzaj>Braniteljska zadruga Četiri rijeke Bogoslava Šuleka 4, 47000 Karlovac</izvorni_sadrzaj>
    <derivirana_varijabla naziv="DomainObject.Predmet.ProtustrankaWithAdress_1">Braniteljska zadruga Četiri rijeke Bogoslava Šuleka 4, 47000 Karlovac</derivirana_varijabla>
  </DomainObject.Predmet.ProtustrankaWithAdress>
  <DomainObject.Predmet.ProtustrankaWithAdressOIB>
    <izvorni_sadrzaj>Braniteljska zadruga Četiri rijeke, OIB 54529437434, Bogoslava Šuleka 4, 47000 Karlovac</izvorni_sadrzaj>
    <derivirana_varijabla naziv="DomainObject.Predmet.ProtustrankaWithAdressOIB_1">Braniteljska zadruga Četiri rijeke, OIB 54529437434, Bogoslava Šuleka 4, 47000 Karlovac</derivirana_varijabla>
  </DomainObject.Predmet.ProtustrankaWithAdressOIB>
  <DomainObject.Predmet.ProtustrankaNazivFormated>
    <izvorni_sadrzaj>Braniteljska zadruga Četiri rijeke</izvorni_sadrzaj>
    <derivirana_varijabla naziv="DomainObject.Predmet.ProtustrankaNazivFormated_1">Braniteljska zadruga Četiri rijeke</derivirana_varijabla>
  </DomainObject.Predmet.ProtustrankaNazivFormated>
  <DomainObject.Predmet.ProtustrankaNazivFormatedOIB>
    <izvorni_sadrzaj>Braniteljska zadruga Četiri rijeke, OIB 54529437434</izvorni_sadrzaj>
    <derivirana_varijabla naziv="DomainObject.Predmet.ProtustrankaNazivFormatedOIB_1">Braniteljska zadruga Četiri rijeke, OIB 54529437434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Braniteljska zadruga Četiri rijeke</item>
    </izvorni_sadrzaj>
    <derivirana_varijabla naziv="DomainObject.Predmet.ProtuStrankaListFormated_1">
      <item>Braniteljska zadruga Četiri rijeke</item>
    </derivirana_varijabla>
  </DomainObject.Predmet.ProtuStrankaListFormated>
  <DomainObject.Predmet.ProtuStrankaListFormatedOIB>
    <izvorni_sadrzaj>
      <item>Braniteljska zadruga Četiri rijeke, OIB 54529437434</item>
    </izvorni_sadrzaj>
    <derivirana_varijabla naziv="DomainObject.Predmet.ProtuStrankaListFormatedOIB_1">
      <item>Braniteljska zadruga Četiri rijeke, OIB 54529437434</item>
    </derivirana_varijabla>
  </DomainObject.Predmet.ProtuStrankaListFormatedOIB>
  <DomainObject.Predmet.ProtuStrankaListFormatedWithAdress>
    <izvorni_sadrzaj>
      <item>Braniteljska zadruga Četiri rijeke, Bogoslava Šuleka 4, 47000 Karlovac</item>
    </izvorni_sadrzaj>
    <derivirana_varijabla naziv="DomainObject.Predmet.ProtuStrankaListFormatedWithAdress_1">
      <item>Braniteljska zadruga Četiri rijeke, Bogoslava Šuleka 4, 47000 Karlovac</item>
    </derivirana_varijabla>
  </DomainObject.Predmet.ProtuStrankaListFormatedWithAdress>
  <DomainObject.Predmet.ProtuStrankaListFormatedWithAdressOIB>
    <izvorni_sadrzaj>
      <item>Braniteljska zadruga Četiri rijeke, OIB 54529437434, Bogoslava Šuleka 4, 47000 Karlovac</item>
    </izvorni_sadrzaj>
    <derivirana_varijabla naziv="DomainObject.Predmet.ProtuStrankaListFormatedWithAdressOIB_1">
      <item>Braniteljska zadruga Četiri rijeke, OIB 54529437434, Bogoslava Šuleka 4, 47000 Karlovac</item>
    </derivirana_varijabla>
  </DomainObject.Predmet.ProtuStrankaListFormatedWithAdressOIB>
  <DomainObject.Predmet.ProtuStrankaListNazivFormated>
    <izvorni_sadrzaj>
      <item>Braniteljska zadruga Četiri rijeke</item>
    </izvorni_sadrzaj>
    <derivirana_varijabla naziv="DomainObject.Predmet.ProtuStrankaListNazivFormated_1">
      <item>Braniteljska zadruga Četiri rijeke</item>
    </derivirana_varijabla>
  </DomainObject.Predmet.ProtuStrankaListNazivFormated>
  <DomainObject.Predmet.ProtuStrankaListNazivFormatedOIB>
    <izvorni_sadrzaj>
      <item>Braniteljska zadruga Četiri rijeke, OIB 54529437434</item>
    </izvorni_sadrzaj>
    <derivirana_varijabla naziv="DomainObject.Predmet.ProtuStrankaListNazivFormatedOIB_1">
      <item>Braniteljska zadruga Četiri rijeke, OIB 54529437434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Braniteljska zadruga Četiri rijeke</izvorni_sadrzaj>
    <derivirana_varijabla naziv="DomainObject.Predmet.ProtustrankaIDrugi_1">Braniteljska zadruga Četiri rijeke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Braniteljska zadruga Četiri rijeke, OIB 54529437434, Bogoslava Šuleka 4, 47000 Karlovac</izvorni_sadrzaj>
    <derivirana_varijabla naziv="DomainObject.Predmet.ProtustrankaIDrugiAdressOIB_1">Braniteljska zadruga Četiri rijeke, OIB 54529437434, Bogoslava Šuleka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Braniteljska zadruga Četiri rijeke</item>
    </izvorni_sadrzaj>
    <derivirana_varijabla naziv="DomainObject.Predmet.SudioniciListNaziv_1">
      <item>FINA Regionalni centar Zagreb Podružnica Karlovac</item>
      <item>Braniteljska zadruga Četiri rijeke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Braniteljska zadruga Četiri rijeke, OIB 54529437434, Bogoslava Šuleka 4,47000 Karlovac</item>
    </izvorni_sadrzaj>
    <derivirana_varijabla naziv="DomainObject.Predmet.SudioniciListAdressOIB_1">
      <item>FINA Regionalni centar Zagreb Podružnica Karlovac, OIB 85821130368, Ul. Pavla Vitezovića 1,47000 Karlovac</item>
      <item>Braniteljska zadruga Četiri rijeke, OIB 54529437434, Bogoslava Šuleka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54529437434</item>
    </izvorni_sadrzaj>
    <derivirana_varijabla naziv="DomainObject.Predmet.SudioniciListNazivOIB_1">
      <item>, OIB 85821130368</item>
      <item>, OIB 54529437434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1787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2016-01-05T10:51:00Z</dcterms:created>
  <dc:creator>Maja Jurovicki</dc:creator>
  <cp:lastModifiedBy>Mirjana Gašparić</cp:lastModifiedBy>
  <cp:lastPrinted>2016-01-05T10:51:00Z</cp:lastPrinted>
  <dcterms:modified xmlns:xsi="http://www.w3.org/2001/XMLSchema-instance" xsi:type="dcterms:W3CDTF">2016-01-27T12:17:00Z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