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728d" w14:paraId="e16728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7576D8">
        <w:t>972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7576D8">
        <w:t>MALA ZVIJEZDA j.d.o.o. za trgovinu i usluge, Zagreb, A. M. Tripala 3, MBS: 080845072, OIB: 33727955105</w:t>
      </w:r>
      <w:r>
        <w:t xml:space="preserve">, dana </w:t>
      </w:r>
      <w:r w:rsidR="004D5927">
        <w:t>27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576D8">
        <w:t>MALA ZVIJEZDA j.d.o.o. za trgovinu i usluge, Zagreb, A. M. Tripala 3, MBS: 080845072, OIB: 33727955105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77605">
        <w:t>Sanela Kučar, Osijek, J.J.Strossmayera 37, OIB: 97473612486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576D8">
        <w:t>MALA ZVIJEZDA j.d.o.o. za trgovinu i usluge, Zagreb, A. M. Tripala 3, MBS: 080845072, OIB: 33727955105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4D5927">
        <w:rPr>
          <w:bCs/>
        </w:rPr>
        <w:t>31</w:t>
      </w:r>
      <w:r w:rsidR="00977605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7576D8">
        <w:rPr>
          <w:bCs/>
        </w:rPr>
        <w:t>2913</w:t>
      </w:r>
      <w:r w:rsidRPr="00F877AB">
        <w:rPr>
          <w:bCs/>
        </w:rPr>
        <w:t xml:space="preserve"> od </w:t>
      </w:r>
      <w:r w:rsidR="007576D8">
        <w:rPr>
          <w:bCs/>
        </w:rPr>
        <w:t>29</w:t>
      </w:r>
      <w:r w:rsidR="00977605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7576D8">
        <w:t>MALA ZVIJEZDA j.d.o.o. za trgovinu i usluge, Zagreb, A. M. Tripala 3, MBS: 080845072, OIB: 33727955105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7576D8">
        <w:rPr>
          <w:bCs/>
        </w:rPr>
        <w:t>972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D5927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576D8">
        <w:t>972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4D5927">
        <w:t>27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D5927">
        <w:t>18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9F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927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576D8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A69F5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MALA ZVIJEZDA  j.d.o.o.</izvorni_sadrzaj>
    <derivirana_varijabla naziv="DomainObject.Predmet.ProtustrankaFormated_1">  MALA ZVIJEZDA  j.d.o.o.</derivirana_varijabla>
  </DomainObject.Predmet.ProtustrankaFormated>
  <DomainObject.Predmet.ProtustrankaFormatedOIB>
    <izvorni_sadrzaj>  MALA ZVIJEZDA  j.d.o.o., OIB 33727955105</izvorni_sadrzaj>
    <derivirana_varijabla naziv="DomainObject.Predmet.ProtustrankaFormatedOIB_1">  MALA ZVIJEZDA  j.d.o.o., OIB 33727955105</derivirana_varijabla>
  </DomainObject.Predmet.ProtustrankaFormatedOIB>
  <DomainObject.Predmet.ProtustrankaFormatedWithAdress>
    <izvorni_sadrzaj> MALA ZVIJEZDA  j.d.o.o., Ante Mike Tripala 3, 10000 Zagreb</izvorni_sadrzaj>
    <derivirana_varijabla naziv="DomainObject.Predmet.ProtustrankaFormatedWithAdress_1"> MALA ZVIJEZDA  j.d.o.o., Ante Mike Tripala 3, 10000 Zagreb</derivirana_varijabla>
  </DomainObject.Predmet.ProtustrankaFormatedWithAdress>
  <DomainObject.Predmet.ProtustrankaFormatedWithAdressOIB>
    <izvorni_sadrzaj> MALA ZVIJEZDA  j.d.o.o., OIB 33727955105, Ante Mike Tripala 3, 10000 Zagreb</izvorni_sadrzaj>
    <derivirana_varijabla naziv="DomainObject.Predmet.ProtustrankaFormatedWithAdressOIB_1"> MALA ZVIJEZDA  j.d.o.o., OIB 33727955105, Ante Mike Tripala 3, 10000 Zagreb</derivirana_varijabla>
  </DomainObject.Predmet.ProtustrankaFormatedWithAdressOIB>
  <DomainObject.Predmet.ProtustrankaWithAdress>
    <izvorni_sadrzaj>MALA ZVIJEZDA  j.d.o.o. Ante Mike Tripala 3, 10000 Zagreb</izvorni_sadrzaj>
    <derivirana_varijabla naziv="DomainObject.Predmet.ProtustrankaWithAdress_1">MALA ZVIJEZDA  j.d.o.o. Ante Mike Tripala 3, 10000 Zagreb</derivirana_varijabla>
  </DomainObject.Predmet.ProtustrankaWithAdress>
  <DomainObject.Predmet.ProtustrankaWithAdressOIB>
    <izvorni_sadrzaj>MALA ZVIJEZDA  j.d.o.o., OIB 33727955105, Ante Mike Tripala 3, 10000 Zagreb</izvorni_sadrzaj>
    <derivirana_varijabla naziv="DomainObject.Predmet.ProtustrankaWithAdressOIB_1">MALA ZVIJEZDA  j.d.o.o., OIB 33727955105, Ante Mike Tripala 3, 10000 Zagreb</derivirana_varijabla>
  </DomainObject.Predmet.ProtustrankaWithAdressOIB>
  <DomainObject.Predmet.ProtustrankaNazivFormated>
    <izvorni_sadrzaj>MALA ZVIJEZDA  j.d.o.o.</izvorni_sadrzaj>
    <derivirana_varijabla naziv="DomainObject.Predmet.ProtustrankaNazivFormated_1">MALA ZVIJEZDA  j.d.o.o.</derivirana_varijabla>
  </DomainObject.Predmet.ProtustrankaNazivFormated>
  <DomainObject.Predmet.ProtustrankaNazivFormatedOIB>
    <izvorni_sadrzaj>MALA ZVIJEZDA  j.d.o.o., OIB 33727955105</izvorni_sadrzaj>
    <derivirana_varijabla naziv="DomainObject.Predmet.ProtustrankaNazivFormatedOIB_1">MALA ZVIJEZDA  j.d.o.o., OIB 33727955105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ZVIJEZDA  j.d.o.o.</item>
    </izvorni_sadrzaj>
    <derivirana_varijabla naziv="DomainObject.Predmet.ProtuStrankaListFormated_1">
      <item>MALA ZVIJEZDA  j.d.o.o.</item>
    </derivirana_varijabla>
  </DomainObject.Predmet.ProtuStrankaListFormated>
  <DomainObject.Predmet.ProtuStrankaListFormatedOIB>
    <izvorni_sadrzaj>
      <item>MALA ZVIJEZDA  j.d.o.o., OIB 33727955105</item>
    </izvorni_sadrzaj>
    <derivirana_varijabla naziv="DomainObject.Predmet.ProtuStrankaListFormatedOIB_1">
      <item>MALA ZVIJEZDA  j.d.o.o., OIB 33727955105</item>
    </derivirana_varijabla>
  </DomainObject.Predmet.ProtuStrankaListFormatedOIB>
  <DomainObject.Predmet.ProtuStrankaListFormatedWithAdress>
    <izvorni_sadrzaj>
      <item>MALA ZVIJEZDA  j.d.o.o., Ante Mike Tripala 3, 10000 Zagreb</item>
    </izvorni_sadrzaj>
    <derivirana_varijabla naziv="DomainObject.Predmet.ProtuStrankaListFormatedWithAdress_1">
      <item>MALA ZVIJEZDA  j.d.o.o., Ante Mike Tripala 3, 10000 Zagreb</item>
    </derivirana_varijabla>
  </DomainObject.Predmet.ProtuStrankaListFormatedWithAdress>
  <DomainObject.Predmet.ProtuStrankaListFormatedWithAdressOIB>
    <izvorni_sadrzaj>
      <item>MALA ZVIJEZDA  j.d.o.o., OIB 33727955105, Ante Mike Tripala 3, 10000 Zagreb</item>
    </izvorni_sadrzaj>
    <derivirana_varijabla naziv="DomainObject.Predmet.ProtuStrankaListFormatedWithAdressOIB_1">
      <item>MALA ZVIJEZDA  j.d.o.o., OIB 33727955105, Ante Mike Tripala 3, 10000 Zagreb</item>
    </derivirana_varijabla>
  </DomainObject.Predmet.ProtuStrankaListFormatedWithAdressOIB>
  <DomainObject.Predmet.ProtuStrankaListNazivFormated>
    <izvorni_sadrzaj>
      <item>MALA ZVIJEZDA  j.d.o.o.</item>
    </izvorni_sadrzaj>
    <derivirana_varijabla naziv="DomainObject.Predmet.ProtuStrankaListNazivFormated_1">
      <item>MALA ZVIJEZDA  j.d.o.o.</item>
    </derivirana_varijabla>
  </DomainObject.Predmet.ProtuStrankaListNazivFormated>
  <DomainObject.Predmet.ProtuStrankaListNazivFormatedOIB>
    <izvorni_sadrzaj>
      <item>MALA ZVIJEZDA  j.d.o.o., OIB 33727955105</item>
    </izvorni_sadrzaj>
    <derivirana_varijabla naziv="DomainObject.Predmet.ProtuStrankaListNazivFormatedOIB_1">
      <item>MALA ZVIJEZDA  j.d.o.o., OIB 33727955105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ZVIJEZDA  j.d.o.o.</izvorni_sadrzaj>
    <derivirana_varijabla naziv="DomainObject.Predmet.ProtustrankaIDrugi_1">MALA ZVIJEZDA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ZVIJEZDA  j.d.o.o., OIB 33727955105, Ante Mike Tripala 3, 10000 Zagreb</izvorni_sadrzaj>
    <derivirana_varijabla naziv="DomainObject.Predmet.ProtustrankaIDrugiAdressOIB_1">MALA ZVIJEZDA  j.d.o.o., OIB 33727955105, Ante Mike Tripala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ZVIJEZDA  j.d.o.o.</item>
      <item>FINA Regionalni centar Zagreb</item>
    </izvorni_sadrzaj>
    <derivirana_varijabla naziv="DomainObject.Predmet.SudioniciListNaziv_1">
      <item>MALA ZVIJEZDA  j.d.o.o.</item>
      <item>FINA Regionalni centar Zagreb</item>
    </derivirana_varijabla>
  </DomainObject.Predmet.SudioniciListNaziv>
  <DomainObject.Predmet.SudioniciListAdressOIB>
    <izvorni_sadrzaj>
      <item>MALA ZVIJEZDA  j.d.o.o., OIB 33727955105, Ante Mike Tripala 3,10000 Zagreb</item>
      <item>FINA Regionalni centar Zagreb, OIB 85821130368, Trg svibanjskih žrtava 1995. 1,10000 Zagreb</item>
    </izvorni_sadrzaj>
    <derivirana_varijabla naziv="DomainObject.Predmet.SudioniciListAdressOIB_1">
      <item>MALA ZVIJEZDA  j.d.o.o., OIB 33727955105, Ante Mike Tripala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33727955105</item>
      <item>, OIB 85821130368</item>
    </izvorni_sadrzaj>
    <derivirana_varijabla naziv="DomainObject.Predmet.SudioniciListNazivOIB_1">
      <item>, OIB 33727955105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E81D7-F786-45D4-BCF1-7413A98D3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3132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2017-11-27T11:10:00Z</dcterms:created>
  <dc:creator>Korisnik</dc:creator>
  <cp:lastModifiedBy>Žana Bem</cp:lastModifiedBy>
  <cp:lastPrinted>2017-10-13T06:13:00Z</cp:lastPrinted>
  <dcterms:modified xmlns:xsi="http://www.w3.org/2001/XMLSchema-instance" xsi:type="dcterms:W3CDTF">2017-11-27T11:12:00Z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