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bc1b" w14:paraId="921bc1b" w:rsidRDefault="004A034E" w:rsidP="004A034E" w:rsidR="004A034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34E" w:rsidP="004A034E" w:rsidR="004A034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034E" w:rsidP="004A034E" w:rsidR="004A03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034E" w:rsidP="004A034E" w:rsidR="004A03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034E" w:rsidP="004A034E" w:rsidR="004A034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034E" w:rsidP="004A034E" w:rsidR="004A034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A034E" w:rsidP="004A034E" w:rsidR="004A034E" w:rsidRPr="005D578C">
      <w:pPr>
        <w:jc w:val="center"/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A034E" w:rsidP="004A034E" w:rsidR="004A034E" w:rsidRPr="005D578C">
      <w:pPr>
        <w:rPr>
          <w:rFonts w:cs="Times New Roman" w:eastAsia="Times New Roman"/>
          <w:szCs w:val="24"/>
        </w:rPr>
      </w:pPr>
    </w:p>
    <w:p w:rsidRDefault="004A034E" w:rsidP="004A034E" w:rsidR="004A034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B431FB" w:rsidRPr="000B4B5C">
        <w:rPr>
          <w:iCs/>
        </w:rPr>
        <w:t>na temelju prijedloga sudske savjetnice Mihaele Kaligari,</w:t>
      </w:r>
      <w:r w:rsidR="00B431FB">
        <w:rPr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DORINA UGOSTITELJSTVO j.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Lupoglav, Lupoglav 21A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23471373053, MBS 040294420,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5. travnja 2016.</w:t>
      </w:r>
    </w:p>
    <w:p w:rsidRDefault="004A034E" w:rsidP="004A034E" w:rsidR="004A034E" w:rsidRPr="005D578C">
      <w:pPr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A034E" w:rsidP="004A034E" w:rsidR="004A034E" w:rsidRPr="005D578C">
      <w:pPr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DORINA UGOSTITELJSTVO j.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Lupoglav, Lupoglav 21A</w:t>
      </w:r>
      <w:r w:rsidRPr="00F10AAD">
        <w:rPr>
          <w:rFonts w:cs="Times New Roman" w:eastAsia="Times New Roman"/>
          <w:szCs w:val="24"/>
        </w:rPr>
        <w:t xml:space="preserve">, OIB </w:t>
      </w:r>
      <w:r w:rsidR="00B431FB">
        <w:rPr>
          <w:rFonts w:cs="Times New Roman" w:eastAsia="Times New Roman"/>
          <w:szCs w:val="24"/>
        </w:rPr>
        <w:t>23471373053, MBS 040294420</w:t>
      </w:r>
      <w:r>
        <w:rPr>
          <w:rFonts w:cs="Times New Roman" w:eastAsia="Times New Roman"/>
          <w:szCs w:val="24"/>
        </w:rPr>
        <w:t>.</w:t>
      </w:r>
    </w:p>
    <w:p w:rsidRDefault="004A034E" w:rsidP="004A034E" w:rsidR="004A034E" w:rsidRPr="005D578C">
      <w:pPr>
        <w:rPr>
          <w:rFonts w:cs="Times New Roman" w:eastAsia="Times New Roman"/>
          <w:szCs w:val="24"/>
        </w:rPr>
      </w:pPr>
    </w:p>
    <w:p w:rsidRDefault="004A034E" w:rsidP="004A034E" w:rsidR="004A034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4A034E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4A034E" w:rsidP="004A034E" w:rsidR="004A034E">
      <w:pPr>
        <w:rPr>
          <w:rFonts w:cs="Times New Roman" w:eastAsia="Times New Roman"/>
          <w:szCs w:val="20"/>
        </w:rPr>
      </w:pPr>
    </w:p>
    <w:p w:rsidRDefault="004A034E" w:rsidP="004A034E" w:rsidR="004A03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DORINA UGOSTITELJSTVO j.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Lupoglav, Lupoglav 21A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23471373053, MBS 040294420.</w:t>
      </w:r>
    </w:p>
    <w:p w:rsidRDefault="004A034E" w:rsidP="004A034E" w:rsidR="004A034E">
      <w:pPr>
        <w:ind w:firstLine="709"/>
        <w:rPr>
          <w:rFonts w:cs="Times New Roman" w:eastAsia="Times New Roman"/>
          <w:szCs w:val="24"/>
        </w:rPr>
      </w:pPr>
    </w:p>
    <w:p w:rsidRDefault="004A034E" w:rsidP="004A034E" w:rsidR="004A03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DORINA UGOSTITELJSTVO j.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Lupoglav, Lupoglav 21A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23471373053, MBS 040294420.</w:t>
      </w:r>
    </w:p>
    <w:p w:rsidRDefault="004A034E" w:rsidP="004A034E" w:rsidR="004A034E">
      <w:pPr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A034E" w:rsidP="004A034E" w:rsidR="004A034E">
      <w:pPr>
        <w:ind w:firstLine="708"/>
        <w:rPr>
          <w:rFonts w:cs="Times New Roman" w:eastAsia="Times New Roman"/>
          <w:szCs w:val="24"/>
        </w:rPr>
      </w:pPr>
    </w:p>
    <w:p w:rsidRDefault="004A034E" w:rsidP="004A034E" w:rsidR="004A03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DORINA UGOSTITELJSTVO j.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Lupoglav.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A034E" w:rsidP="004A034E" w:rsidR="004A034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4A034E" w:rsidP="004A034E" w:rsidR="004A034E" w:rsidRPr="005D578C">
      <w:pPr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A034E" w:rsidP="004A034E" w:rsidR="004A034E">
      <w:pPr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A034E" w:rsidP="004A034E" w:rsidR="004A03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4A034E" w:rsidP="004A034E" w:rsidR="004A034E">
      <w:pPr>
        <w:jc w:val="left"/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jc w:val="left"/>
        <w:rPr>
          <w:rFonts w:cs="Times New Roman" w:eastAsia="Times New Roman"/>
          <w:szCs w:val="24"/>
        </w:rPr>
      </w:pPr>
    </w:p>
    <w:p w:rsidRDefault="00B431FB" w:rsidP="00B431FB" w:rsidR="00B431FB" w:rsidRPr="000B4B5C">
      <w:pPr>
        <w:jc w:val="left"/>
        <w:rPr>
          <w:iCs/>
        </w:rPr>
      </w:pPr>
      <w:r w:rsidRPr="000B4B5C">
        <w:rPr>
          <w:iCs/>
        </w:rPr>
        <w:t>UPUTA O PRAVNOM LIJEKU</w:t>
      </w:r>
    </w:p>
    <w:p w:rsidRDefault="00B431FB" w:rsidP="00B431FB" w:rsidR="00B431FB" w:rsidRPr="000B4B5C">
      <w:pPr>
        <w:ind w:firstLine="708"/>
        <w:rPr>
          <w:iCs/>
        </w:rPr>
      </w:pPr>
      <w:r w:rsidRPr="000B4B5C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B431FB" w:rsidP="00B431FB" w:rsidR="00B431FB" w:rsidRPr="000B4B5C">
      <w:pPr>
        <w:rPr>
          <w:rFonts w:cs="Times New Roman" w:eastAsia="Times New Roman"/>
          <w:szCs w:val="24"/>
        </w:rPr>
      </w:pPr>
      <w:r w:rsidRPr="000B4B5C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4A034E" w:rsidP="004A034E" w:rsidR="004A034E">
      <w:pPr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rPr>
          <w:rFonts w:cs="Times New Roman" w:eastAsia="Times New Roman"/>
          <w:szCs w:val="24"/>
        </w:rPr>
      </w:pPr>
    </w:p>
    <w:p w:rsidRDefault="004A034E" w:rsidP="004A034E" w:rsidR="004A03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A034E" w:rsidP="004A034E" w:rsidR="004A03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A034E" w:rsidP="004A034E" w:rsidR="004A03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DORINA UGOSTITELJSTVO j.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Lupoglav, Lupoglav 21A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4A034E" w:rsidP="004A034E" w:rsidR="004A03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Dorina Geml, Zagreb, Trnovčica 24,</w:t>
      </w:r>
    </w:p>
    <w:p w:rsidRDefault="004A034E" w:rsidP="004A034E" w:rsidR="004A034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A034E" w:rsidP="004A034E" w:rsidR="004A03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A034E" w:rsidP="004A034E" w:rsidR="004A034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4A034E" w:rsidP="004A034E" w:rsidR="004A034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A034E" w:rsidP="004A034E" w:rsidR="004A03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A034E" w:rsidP="004A034E" w:rsidR="004A03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4A034E" w:rsidR="004A034E"/>
    <w:p w:rsidRDefault="004A034E" w:rsidP="00D15903" w:rsidR="004A034E">
      <w:pPr>
        <w:tabs>
          <w:tab w:pos="6938" w:val="left"/>
        </w:tabs>
      </w:pPr>
    </w:p>
    <w:p w:rsidRDefault="004F5027" w:rsidR="004F5027"/>
    <w:sectPr w:rsidSect="006E3BF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34E" w:rsidP="004A034E" w:rsidR="004A034E">
      <w:r>
        <w:separator/>
      </w:r>
    </w:p>
  </w:endnote>
  <w:endnote w:id="0" w:type="continuationSeparator">
    <w:p w:rsidRDefault="004A034E" w:rsidP="004A034E" w:rsidR="004A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34E" w:rsidP="004A034E" w:rsidR="004A034E">
      <w:r>
        <w:separator/>
      </w:r>
    </w:p>
  </w:footnote>
  <w:footnote w:id="0" w:type="continuationSeparator">
    <w:p w:rsidRDefault="004A034E" w:rsidP="004A034E" w:rsidR="004A0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34E" w:rsidP="006E3BFD" w:rsidR="006E3BF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1590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34E" w:rsidP="006E3BFD" w:rsidR="006E3BFD" w:rsidRPr="00A074C3">
    <w:pPr>
      <w:pStyle w:val="Zaglavlje"/>
      <w:jc w:val="right"/>
      <w:rPr>
        <w:szCs w:val="24"/>
      </w:rPr>
    </w:pPr>
    <w:r>
      <w:rPr>
        <w:szCs w:val="24"/>
      </w:rPr>
      <w:t>10 St-112/2016-5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28BE"/>
    <w:rsid w:val="004228BE"/>
    <w:rsid w:val="004A034E"/>
    <w:rsid w:val="004F5027"/>
    <w:rsid w:val="00606DF4"/>
    <w:rsid w:val="00B431FB"/>
    <w:rsid w:val="00C21088"/>
    <w:rsid w:val="00D1590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03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03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03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03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03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03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03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DF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6DF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6D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6D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03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03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03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03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03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03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03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DF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6DF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6D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6D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St-112/2016-5</izvorni_sadrzaj>
    <derivirana_varijabla naziv="DomainObject.Oznaka_1">St-112/2016-5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DORINA UGOSTITELJSTVO j.d.o.o. LUPOGLAV</izvorni_sadrzaj>
    <derivirana_varijabla naziv="DomainObject.Predmet.ProtustrankaFormated_1">  DORINA UGOSTITELJSTVO j.d.o.o. LUPOGLAV</derivirana_varijabla>
  </DomainObject.Predmet.ProtustrankaFormated>
  <DomainObject.Predmet.ProtustrankaFormatedOIB>
    <izvorni_sadrzaj>  DORINA UGOSTITELJSTVO j.d.o.o. LUPOGLAV, OIB 23471373053</izvorni_sadrzaj>
    <derivirana_varijabla naziv="DomainObject.Predmet.ProtustrankaFormatedOIB_1">  DORINA UGOSTITELJSTVO j.d.o.o. LUPOGLAV, OIB 23471373053</derivirana_varijabla>
  </DomainObject.Predmet.ProtustrankaFormatedOIB>
  <DomainObject.Predmet.ProtustrankaFormatedWithAdress>
    <izvorni_sadrzaj> DORINA UGOSTITELJSTVO j.d.o.o. LUPOGLAV, Lupoglav 21A, 52426 Lupoglav</izvorni_sadrzaj>
    <derivirana_varijabla naziv="DomainObject.Predmet.ProtustrankaFormatedWithAdress_1"> DORINA UGOSTITELJSTVO j.d.o.o. LUPOGLAV, Lupoglav 21A, 52426 Lupoglav</derivirana_varijabla>
  </DomainObject.Predmet.ProtustrankaFormatedWithAdress>
  <DomainObject.Predmet.ProtustrankaFormatedWithAdressOIB>
    <izvorni_sadrzaj> DORINA UGOSTITELJSTVO j.d.o.o. LUPOGLAV, OIB 23471373053, Lupoglav 21A, 52426 Lupoglav</izvorni_sadrzaj>
    <derivirana_varijabla naziv="DomainObject.Predmet.ProtustrankaFormatedWithAdressOIB_1"> DORINA UGOSTITELJSTVO j.d.o.o. LUPOGLAV, OIB 23471373053, Lupoglav 21A, 52426 Lupoglav</derivirana_varijabla>
  </DomainObject.Predmet.ProtustrankaFormatedWithAdressOIB>
  <DomainObject.Predmet.ProtustrankaWithAdress>
    <izvorni_sadrzaj>DORINA UGOSTITELJSTVO j.d.o.o. LUPOGLAV Lupoglav 21A, 52426 Lupoglav</izvorni_sadrzaj>
    <derivirana_varijabla naziv="DomainObject.Predmet.ProtustrankaWithAdress_1">DORINA UGOSTITELJSTVO j.d.o.o. LUPOGLAV Lupoglav 21A, 52426 Lupoglav</derivirana_varijabla>
  </DomainObject.Predmet.ProtustrankaWithAdress>
  <DomainObject.Predmet.ProtustrankaWithAdressOIB>
    <izvorni_sadrzaj>DORINA UGOSTITELJSTVO j.d.o.o. LUPOGLAV, OIB 23471373053, Lupoglav 21A, 52426 Lupoglav</izvorni_sadrzaj>
    <derivirana_varijabla naziv="DomainObject.Predmet.ProtustrankaWithAdressOIB_1">DORINA UGOSTITELJSTVO j.d.o.o. LUPOGLAV, OIB 23471373053, Lupoglav 21A, 52426 Lupoglav</derivirana_varijabla>
  </DomainObject.Predmet.ProtustrankaWithAdressOIB>
  <DomainObject.Predmet.ProtustrankaNazivFormated>
    <izvorni_sadrzaj>DORINA UGOSTITELJSTVO j.d.o.o. LUPOGLAV</izvorni_sadrzaj>
    <derivirana_varijabla naziv="DomainObject.Predmet.ProtustrankaNazivFormated_1">DORINA UGOSTITELJSTVO j.d.o.o. LUPOGLAV</derivirana_varijabla>
  </DomainObject.Predmet.ProtustrankaNazivFormated>
  <DomainObject.Predmet.ProtustrankaNazivFormatedOIB>
    <izvorni_sadrzaj>DORINA UGOSTITELJSTVO j.d.o.o. LUPOGLAV, OIB 23471373053</izvorni_sadrzaj>
    <derivirana_varijabla naziv="DomainObject.Predmet.ProtustrankaNazivFormatedOIB_1">DORINA UGOSTITELJSTVO j.d.o.o. LUPOGLAV, OIB 23471373053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29520.18</izvorni_sadrzaj>
    <derivirana_varijabla naziv="DomainObject.Predmet.TrenutnaVrijednost_1">29520.18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DORINA UGOSTITELJSTVO j.d.o.o. LUPOGLAV</item>
    </izvorni_sadrzaj>
    <derivirana_varijabla naziv="DomainObject.Predmet.ProtuStrankaListFormated_1">
      <item>DORINA UGOSTITELJSTVO j.d.o.o. LUPOGLAV</item>
    </derivirana_varijabla>
  </DomainObject.Predmet.ProtuStrankaListFormated>
  <DomainObject.Predmet.ProtuStrankaListFormatedOIB>
    <izvorni_sadrzaj>
      <item>DORINA UGOSTITELJSTVO j.d.o.o. LUPOGLAV, OIB 23471373053</item>
    </izvorni_sadrzaj>
    <derivirana_varijabla naziv="DomainObject.Predmet.ProtuStrankaListFormatedOIB_1">
      <item>DORINA UGOSTITELJSTVO j.d.o.o. LUPOGLAV, OIB 23471373053</item>
    </derivirana_varijabla>
  </DomainObject.Predmet.ProtuStrankaListFormatedOIB>
  <DomainObject.Predmet.ProtuStrankaListFormatedWithAdress>
    <izvorni_sadrzaj>
      <item>DORINA UGOSTITELJSTVO j.d.o.o. LUPOGLAV, Lupoglav 21A, 52426 Lupoglav</item>
    </izvorni_sadrzaj>
    <derivirana_varijabla naziv="DomainObject.Predmet.ProtuStrankaListFormatedWithAdress_1">
      <item>DORINA UGOSTITELJSTVO j.d.o.o. LUPOGLAV, Lupoglav 21A, 52426 Lupoglav</item>
    </derivirana_varijabla>
  </DomainObject.Predmet.ProtuStrankaListFormatedWithAdress>
  <DomainObject.Predmet.ProtuStrankaListFormatedWithAdressOIB>
    <izvorni_sadrzaj>
      <item>DORINA UGOSTITELJSTVO j.d.o.o. LUPOGLAV, OIB 23471373053, Lupoglav 21A, 52426 Lupoglav</item>
    </izvorni_sadrzaj>
    <derivirana_varijabla naziv="DomainObject.Predmet.ProtuStrankaListFormatedWithAdressOIB_1">
      <item>DORINA UGOSTITELJSTVO j.d.o.o. LUPOGLAV, OIB 23471373053, Lupoglav 21A, 52426 Lupoglav</item>
    </derivirana_varijabla>
  </DomainObject.Predmet.ProtuStrankaListFormatedWithAdressOIB>
  <DomainObject.Predmet.ProtuStrankaListNazivFormated>
    <izvorni_sadrzaj>
      <item>DORINA UGOSTITELJSTVO j.d.o.o. LUPOGLAV</item>
    </izvorni_sadrzaj>
    <derivirana_varijabla naziv="DomainObject.Predmet.ProtuStrankaListNazivFormated_1">
      <item>DORINA UGOSTITELJSTVO j.d.o.o. LUPOGLAV</item>
    </derivirana_varijabla>
  </DomainObject.Predmet.ProtuStrankaListNazivFormated>
  <DomainObject.Predmet.ProtuStrankaListNazivFormatedOIB>
    <izvorni_sadrzaj>
      <item>DORINA UGOSTITELJSTVO j.d.o.o. LUPOGLAV, OIB 23471373053</item>
    </izvorni_sadrzaj>
    <derivirana_varijabla naziv="DomainObject.Predmet.ProtuStrankaListNazivFormatedOIB_1">
      <item>DORINA UGOSTITELJSTVO j.d.o.o. LUPOGLAV, OIB 23471373053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St-112/2016-5</izvorni_sadrzaj>
    <derivirana_varijabla naziv="DomainObject.PoslovniBrojDokumenta_1">St-112/2016-5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DORINA UGOSTITELJSTVO j.d.o.o. LUPOGLAV</izvorni_sadrzaj>
    <derivirana_varijabla naziv="DomainObject.Predmet.ProtustrankaIDrugi_1">DORINA UGOSTITELJSTVO j.d.o.o. LUPOGLAV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DORINA UGOSTITELJSTVO j.d.o.o. LUPOGLAV, OIB 23471373053, Lupoglav 21A, 52426 Lupoglav</izvorni_sadrzaj>
    <derivirana_varijabla naziv="DomainObject.Predmet.ProtustrankaIDrugiAdressOIB_1">DORINA UGOSTITELJSTVO j.d.o.o. LUPOGLAV, OIB 23471373053, Lupoglav 21A,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DORINA UGOSTITELJSTVO j.d.o.o. LUPOGLAV</item>
    </izvorni_sadrzaj>
    <derivirana_varijabla naziv="DomainObject.Predmet.SudioniciListNaziv_1">
      <item>FINANCIJSKA AGENCIJA, RC RIJEKA, PODRUŽNICA PULA, PULA</item>
      <item>DORINA UGOSTITELJSTVO j.d.o.o. LUPOGLAV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DORINA UGOSTITELJSTVO j.d.o.o. LUPOGLAV, OIB 23471373053, Lupoglav 21A,52426 Lupoglav</item>
    </izvorni_sadrzaj>
    <derivirana_varijabla naziv="DomainObject.Predmet.SudioniciListAdressOIB_1">
      <item>FINANCIJSKA AGENCIJA, RC RIJEKA, PODRUŽNICA PULA, PULA, OIB 85821130368, Ulica grada Vukovara 70,10000 Zagreb</item>
      <item>DORINA UGOSTITELJSTVO j.d.o.o. LUPOGLAV, OIB 23471373053, Lupoglav 21A,52426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23471373053</item>
    </izvorni_sadrzaj>
    <derivirana_varijabla naziv="DomainObject.Predmet.SudioniciListNazivOIB_1">
      <item>, OIB 85821130368</item>
      <item>, OIB 23471373053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3123</properties:Characters>
  <properties:Lines>96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2016-04-05T10:03:00Z</dcterms:created>
  <dc:creator>Mihaela Kaligari</dc:creator>
  <cp:lastModifiedBy>Sanja Lakošeljac</cp:lastModifiedBy>
  <dcterms:modified xmlns:xsi="http://www.w3.org/2001/XMLSchema-instance" xsi:type="dcterms:W3CDTF">2016-04-05T10:05:00Z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St-112/2016-5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