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ba43" w14:paraId="1f9ba43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508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7A2508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 xml:space="preserve">KRAŠOVEC d.o.o sa sjedištem u </w:t>
      </w:r>
      <w:proofErr w:type="spellStart"/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Sukošanu</w:t>
      </w:r>
      <w:proofErr w:type="spellEnd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 xml:space="preserve">Općina </w:t>
      </w:r>
      <w:proofErr w:type="spellStart"/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Marina Dalmacija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50179232186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 xml:space="preserve">Branku </w:t>
      </w:r>
      <w:proofErr w:type="spellStart"/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Krašovec</w:t>
      </w:r>
      <w:proofErr w:type="spellEnd"/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Slovenije, Ponikava 13/c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7A2508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 xml:space="preserve">Branko </w:t>
      </w:r>
      <w:proofErr w:type="spellStart"/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>Krašovec</w:t>
      </w:r>
      <w:proofErr w:type="spellEnd"/>
      <w:r w:rsidR="007A2508">
        <w:rPr>
          <w:rFonts w:eastAsia="Times New Roman" w:hAnsi="Times New Roman" w:ascii="Times New Roman"/>
          <w:sz w:val="24"/>
          <w:szCs w:val="24"/>
          <w:lang w:eastAsia="hr-HR"/>
        </w:rPr>
        <w:t xml:space="preserve"> iz Slovenije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7A250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Branko </w:t>
      </w:r>
      <w:proofErr w:type="spellStart"/>
      <w:r w:rsidR="007A2508">
        <w:rPr>
          <w:rFonts w:eastAsia="Times New Roman" w:hAnsi="Times New Roman" w:ascii="Times New Roman"/>
          <w:b/>
          <w:sz w:val="24"/>
          <w:szCs w:val="24"/>
          <w:lang w:eastAsia="hr-HR"/>
        </w:rPr>
        <w:t>Krašovec</w:t>
      </w:r>
      <w:proofErr w:type="spellEnd"/>
      <w:r w:rsidR="007A250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9553F"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</w:t>
      </w:r>
      <w:r w:rsidR="007A2508">
        <w:rPr>
          <w:rFonts w:eastAsia="Times New Roman" w:hAnsi="Times New Roman" w:ascii="Times New Roman"/>
          <w:b/>
          <w:sz w:val="24"/>
          <w:szCs w:val="24"/>
          <w:lang w:eastAsia="hr-HR"/>
        </w:rPr>
        <w:t>Slovenije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7A2508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Direktoru Branku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Krašovec</w:t>
      </w:r>
      <w:proofErr w:type="spellEnd"/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iz Slovenije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Ponikava 13/c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BA0981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A0981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7A2508">
      <w:rPr>
        <w:rFonts w:eastAsia="Times New Roman" w:hAnsi="Times New Roman" w:ascii="Times New Roman"/>
        <w:sz w:val="24"/>
        <w:szCs w:val="24"/>
        <w:lang w:eastAsia="hr-HR"/>
      </w:rPr>
      <w:t>508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7A2508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BA0981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BA0981" w:rsidR="00571970">
    <w:pPr>
      <w:pStyle w:val="Zaglavlje"/>
      <w:jc w:val="center"/>
    </w:pPr>
  </w:p>
  <w:p w:rsidRDefault="00BA0981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4901DF"/>
    <w:rsid w:val="004D2225"/>
    <w:rsid w:val="004F479E"/>
    <w:rsid w:val="0052527F"/>
    <w:rsid w:val="0078096A"/>
    <w:rsid w:val="0079293D"/>
    <w:rsid w:val="007A2508"/>
    <w:rsid w:val="008222BA"/>
    <w:rsid w:val="00836FCC"/>
    <w:rsid w:val="008D48A1"/>
    <w:rsid w:val="009312A3"/>
    <w:rsid w:val="009863C1"/>
    <w:rsid w:val="009B68FE"/>
    <w:rsid w:val="009E1014"/>
    <w:rsid w:val="00A35FF5"/>
    <w:rsid w:val="00A57BE4"/>
    <w:rsid w:val="00A86265"/>
    <w:rsid w:val="00AB387D"/>
    <w:rsid w:val="00B04B1B"/>
    <w:rsid w:val="00BA0981"/>
    <w:rsid w:val="00BC5760"/>
    <w:rsid w:val="00BE4772"/>
    <w:rsid w:val="00BE4EBD"/>
    <w:rsid w:val="00CB0B72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A09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9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98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9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9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A09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098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KRAŠOVEC društvo s ograničenom odgovornošću za trgovinu i poslovne usluge</izvorni_sadrzaj>
    <derivirana_varijabla naziv="DomainObject.Predmet.ProtustrankaFormated_1">  KRAŠOVEC društvo s ograničenom odgovornošću za trgovinu i poslovne usluge</derivirana_varijabla>
  </DomainObject.Predmet.ProtustrankaFormated>
  <DomainObject.Predmet.ProtustrankaFormatedOIB>
    <izvorni_sadrzaj>  KRAŠOVEC društvo s ograničenom odgovornošću za trgovinu i poslovne usluge, OIB 50179232186</izvorni_sadrzaj>
    <derivirana_varijabla naziv="DomainObject.Predmet.ProtustrankaFormatedOIB_1">  KRAŠOVEC društvo s ograničenom odgovornošću za trgovinu i poslovne usluge, OIB 50179232186</derivirana_varijabla>
  </DomainObject.Predmet.ProtustrankaFormatedOIB>
  <DomainObject.Predmet.ProtustrankaFormatedWithAdress>
    <izvorni_sadrzaj> KRAŠOVEC društvo s ograničenom odgovornošću za trgovinu i poslovne usluge, Marina Dalmacija, 23206 Sukošan</izvorni_sadrzaj>
    <derivirana_varijabla naziv="DomainObject.Predmet.ProtustrankaFormatedWithAdress_1"> KRAŠOVEC društvo s ograničenom odgovornošću za trgovinu i poslovne usluge, Marina Dalmacija, 23206 Sukošan</derivirana_varijabla>
  </DomainObject.Predmet.ProtustrankaFormatedWithAdress>
  <DomainObject.Predmet.ProtustrankaFormatedWithAdressOIB>
    <izvorni_sadrzaj> KRAŠOVEC društvo s ograničenom odgovornošću za trgovinu i poslovne usluge, OIB 50179232186, Marina Dalmacija, 23206 Sukošan</izvorni_sadrzaj>
    <derivirana_varijabla naziv="DomainObject.Predmet.ProtustrankaFormatedWithAdressOIB_1"> KRAŠOVEC društvo s ograničenom odgovornošću za trgovinu i poslovne usluge, OIB 50179232186, Marina Dalmacija, 23206 Sukošan</derivirana_varijabla>
  </DomainObject.Predmet.ProtustrankaFormatedWithAdressOIB>
  <DomainObject.Predmet.ProtustrankaWithAdress>
    <izvorni_sadrzaj>KRAŠOVEC društvo s ograničenom odgovornošću za trgovinu i poslovne usluge Marina Dalmacija, 23206 Sukošan</izvorni_sadrzaj>
    <derivirana_varijabla naziv="DomainObject.Predmet.ProtustrankaWithAdress_1">KRAŠOVEC društvo s ograničenom odgovornošću za trgovinu i poslovne usluge Marina Dalmacija, 23206 Sukošan</derivirana_varijabla>
  </DomainObject.Predmet.ProtustrankaWithAdress>
  <DomainObject.Predmet.ProtustrankaWithAdressOIB>
    <izvorni_sadrzaj>KRAŠOVEC društvo s ograničenom odgovornošću za trgovinu i poslovne usluge, OIB 50179232186, Marina Dalmacija, 23206 Sukošan</izvorni_sadrzaj>
    <derivirana_varijabla naziv="DomainObject.Predmet.ProtustrankaWithAdressOIB_1">KRAŠOVEC društvo s ograničenom odgovornošću za trgovinu i poslovne usluge, OIB 50179232186, Marina Dalmacija, 23206 Sukošan</derivirana_varijabla>
  </DomainObject.Predmet.ProtustrankaWithAdressOIB>
  <DomainObject.Predmet.ProtustrankaNazivFormated>
    <izvorni_sadrzaj>KRAŠOVEC društvo s ograničenom odgovornošću za trgovinu i poslovne usluge</izvorni_sadrzaj>
    <derivirana_varijabla naziv="DomainObject.Predmet.ProtustrankaNazivFormated_1">KRAŠOVEC društvo s ograničenom odgovornošću za trgovinu i poslovne usluge</derivirana_varijabla>
  </DomainObject.Predmet.ProtustrankaNazivFormated>
  <DomainObject.Predmet.ProtustrankaNazivFormatedOIB>
    <izvorni_sadrzaj>KRAŠOVEC društvo s ograničenom odgovornošću za trgovinu i poslovne usluge, OIB 50179232186</izvorni_sadrzaj>
    <derivirana_varijabla naziv="DomainObject.Predmet.ProtustrankaNazivFormatedOIB_1">KRAŠOVEC društvo s ograničenom odgovornošću za trgovinu i poslovne usluge, OIB 50179232186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KRAŠOVEC društvo s ograničenom odgovornošću za trgovinu i poslovne usluge</item>
    </izvorni_sadrzaj>
    <derivirana_varijabla naziv="DomainObject.Predmet.ProtuStrankaListFormated_1">
      <item>KRAŠOVEC društvo s ograničenom odgovornošću za trgovinu i poslovne usluge</item>
    </derivirana_varijabla>
  </DomainObject.Predmet.ProtuStrankaListFormated>
  <DomainObject.Predmet.ProtuStrankaListFormatedOIB>
    <izvorni_sadrzaj>
      <item>KRAŠOVEC društvo s ograničenom odgovornošću za trgovinu i poslovne usluge, OIB 50179232186</item>
    </izvorni_sadrzaj>
    <derivirana_varijabla naziv="DomainObject.Predmet.ProtuStrankaListFormatedOIB_1">
      <item>KRAŠOVEC društvo s ograničenom odgovornošću za trgovinu i poslovne usluge, OIB 50179232186</item>
    </derivirana_varijabla>
  </DomainObject.Predmet.ProtuStrankaListFormatedOIB>
  <DomainObject.Predmet.ProtuStrankaListFormatedWithAdress>
    <izvorni_sadrzaj>
      <item>KRAŠOVEC društvo s ograničenom odgovornošću za trgovinu i poslovne usluge, Marina Dalmacija, 23206 Sukošan</item>
    </izvorni_sadrzaj>
    <derivirana_varijabla naziv="DomainObject.Predmet.ProtuStrankaListFormatedWithAdress_1">
      <item>KRAŠOVEC društvo s ograničenom odgovornošću za trgovinu i poslovne usluge, Marina Dalmacija, 23206 Sukošan</item>
    </derivirana_varijabla>
  </DomainObject.Predmet.ProtuStrankaListFormatedWithAdress>
  <DomainObject.Predmet.ProtuStrankaListFormatedWithAdressOIB>
    <izvorni_sadrzaj>
      <item>KRAŠOVEC društvo s ograničenom odgovornošću za trgovinu i poslovne usluge, OIB 50179232186, Marina Dalmacija, 23206 Sukošan</item>
    </izvorni_sadrzaj>
    <derivirana_varijabla naziv="DomainObject.Predmet.ProtuStrankaListFormatedWithAdressOIB_1">
      <item>KRAŠOVEC društvo s ograničenom odgovornošću za trgovinu i poslovne usluge, OIB 50179232186, Marina Dalmacija, 23206 Sukošan</item>
    </derivirana_varijabla>
  </DomainObject.Predmet.ProtuStrankaListFormatedWithAdressOIB>
  <DomainObject.Predmet.ProtuStrankaListNazivFormated>
    <izvorni_sadrzaj>
      <item>KRAŠOVEC društvo s ograničenom odgovornošću za trgovinu i poslovne usluge</item>
    </izvorni_sadrzaj>
    <derivirana_varijabla naziv="DomainObject.Predmet.ProtuStrankaListNazivFormated_1">
      <item>KRAŠOVEC društvo s ograničenom odgovornošću za trgovinu i poslovne usluge</item>
    </derivirana_varijabla>
  </DomainObject.Predmet.ProtuStrankaListNazivFormated>
  <DomainObject.Predmet.ProtuStrankaListNazivFormatedOIB>
    <izvorni_sadrzaj>
      <item>KRAŠOVEC društvo s ograničenom odgovornošću za trgovinu i poslovne usluge, OIB 50179232186</item>
    </izvorni_sadrzaj>
    <derivirana_varijabla naziv="DomainObject.Predmet.ProtuStrankaListNazivFormatedOIB_1">
      <item>KRAŠOVEC društvo s ograničenom odgovornošću za trgovinu i poslovne usluge, OIB 50179232186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KRAŠOVEC društvo s ograničenom odgovornošću za trgovinu i poslovne usluge</izvorni_sadrzaj>
    <derivirana_varijabla naziv="DomainObject.Predmet.ProtustrankaIDrugi_1">KRAŠOVEC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KRAŠOVEC društvo s ograničenom odgovornošću za trgovinu i poslovne usluge, OIB 50179232186, Marina Dalmacija, 23206 Sukošan</izvorni_sadrzaj>
    <derivirana_varijabla naziv="DomainObject.Predmet.ProtustrankaIDrugiAdressOIB_1">KRAŠOVEC društvo s ograničenom odgovornošću za trgovinu i poslovne usluge, OIB 50179232186, Marina Dalmacija,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KRAŠOVEC društvo s ograničenom odgovornošću za trgovinu i poslovne usluge</item>
      <item>FINA</item>
    </izvorni_sadrzaj>
    <derivirana_varijabla naziv="DomainObject.Predmet.SudioniciListNaziv_1">
      <item>KRAŠOVEC društvo s ograničenom odgovornošću za trgovinu i poslovne usluge</item>
      <item>FINA</item>
    </derivirana_varijabla>
  </DomainObject.Predmet.SudioniciListNaziv>
  <DomainObject.Predmet.SudioniciListAdressOIB>
    <izvorni_sadrzaj>
      <item>KRAŠOVEC društvo s ograničenom odgovornošću za trgovinu i poslovne usluge, OIB 50179232186, Marina Dalmacija,23206 Sukošan</item>
      <item>FINA, OIB 85821130368</item>
    </izvorni_sadrzaj>
    <derivirana_varijabla naziv="DomainObject.Predmet.SudioniciListAdressOIB_1">
      <item>KRAŠOVEC društvo s ograničenom odgovornošću za trgovinu i poslovne usluge, OIB 50179232186, Marina Dalmacija,23206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50179232186</item>
      <item>, OIB 85821130368</item>
    </izvorni_sadrzaj>
    <derivirana_varijabla naziv="DomainObject.Predmet.SudioniciListNazivOIB_1">
      <item>, OIB 50179232186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1793</properties:Characters>
  <properties:Lines>55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2018-01-16T10:25:00Z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