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518b" w14:paraId="b24518b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636876">
        <w:rPr>
          <w:rFonts w:hAnsi="Times New Roman" w:ascii="Times New Roman"/>
          <w:noProof/>
          <w:szCs w:val="24"/>
          <w:lang w:val="hr-HR"/>
        </w:rPr>
        <w:t>2229</w:t>
      </w:r>
      <w:r w:rsidR="00071CAA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636876" w:rsidRPr="00636876">
        <w:t xml:space="preserve"> </w:t>
      </w:r>
      <w:r w:rsidR="00636876" w:rsidRPr="00636876">
        <w:rPr>
          <w:rFonts w:hAnsi="Times New Roman" w:ascii="Times New Roman"/>
        </w:rPr>
        <w:t>PULLUS d.o.o., OIB: 50554573017, MBS: 080445530, Rečica Kriška, Kriška 84, Novoselec</w:t>
      </w:r>
      <w:r w:rsidR="00636876">
        <w:rPr>
          <w:rFonts w:hAnsi="Times New Roman" w:ascii="Times New Roman"/>
          <w:szCs w:val="24"/>
          <w:lang w:val="hr-HR"/>
        </w:rPr>
        <w:t xml:space="preserve"> 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753B3A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636876" w:rsidRPr="00636876">
        <w:t xml:space="preserve"> </w:t>
      </w:r>
      <w:r w:rsidR="00636876" w:rsidRPr="00636876">
        <w:rPr>
          <w:rFonts w:hAnsi="Times New Roman" w:ascii="Times New Roman"/>
        </w:rPr>
        <w:t>PULLUS d.o.o., OIB: 50554573017, MBS: 080445530, Rečica Kriška, Kriška 84, Novoselec</w:t>
      </w:r>
      <w:r w:rsidR="00CB4703">
        <w:rPr>
          <w:rFonts w:hAnsi="Times New Roman" w:ascii="Times New Roman"/>
          <w:szCs w:val="24"/>
        </w:rPr>
        <w:t xml:space="preserve">.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753B3A">
        <w:rPr>
          <w:rFonts w:hAnsi="Times New Roman" w:ascii="Times New Roman"/>
          <w:szCs w:val="24"/>
        </w:rPr>
        <w:t>15.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753B3A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753B3A">
        <w:rPr>
          <w:rFonts w:hAnsi="Times New Roman" w:ascii="Times New Roman"/>
          <w:szCs w:val="24"/>
        </w:rPr>
        <w:t>Jasna Hromadko, OIB: 22088644509, Zelengorska  br. 1, Zagreb.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CB4703" w:rsidR="00CB4703" w:rsidRPr="0019443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19443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194433">
        <w:rPr>
          <w:rFonts w:hAnsi="Times New Roman" w:ascii="Times New Roman"/>
        </w:rPr>
        <w:t xml:space="preserve"> </w:t>
      </w:r>
      <w:r w:rsidR="00636876" w:rsidRPr="00636876">
        <w:rPr>
          <w:rFonts w:hAnsi="Times New Roman" w:ascii="Times New Roman"/>
        </w:rPr>
        <w:t>PULLUS d.o.o., OIB: 50554573017, MBS: 080445530, Rečica Kriška, Kriška 84, Novoselec.</w:t>
      </w:r>
    </w:p>
    <w:p w:rsidRDefault="00194433" w:rsidP="00194433" w:rsidR="00194433" w:rsidRPr="001944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753B3A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E818A5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E818A5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36876">
      <w:rPr>
        <w:rFonts w:hAnsi="Times New Roman" w:ascii="Times New Roman"/>
      </w:rPr>
      <w:t>2229/2017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678AE"/>
    <w:rsid w:val="00282835"/>
    <w:rsid w:val="002E41EF"/>
    <w:rsid w:val="00307776"/>
    <w:rsid w:val="00343C82"/>
    <w:rsid w:val="003D5FF2"/>
    <w:rsid w:val="003E6C35"/>
    <w:rsid w:val="00400431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623A6F"/>
    <w:rsid w:val="006356C5"/>
    <w:rsid w:val="00636876"/>
    <w:rsid w:val="006C2E0C"/>
    <w:rsid w:val="006D4444"/>
    <w:rsid w:val="00713CF9"/>
    <w:rsid w:val="00730EAB"/>
    <w:rsid w:val="00753B3A"/>
    <w:rsid w:val="007A29F9"/>
    <w:rsid w:val="007C7A57"/>
    <w:rsid w:val="007D7DBF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A02CB"/>
    <w:rsid w:val="00CB4703"/>
    <w:rsid w:val="00CF2939"/>
    <w:rsid w:val="00D226FF"/>
    <w:rsid w:val="00D2573D"/>
    <w:rsid w:val="00D44D4F"/>
    <w:rsid w:val="00D955F3"/>
    <w:rsid w:val="00DB29D2"/>
    <w:rsid w:val="00DB4528"/>
    <w:rsid w:val="00E818A5"/>
    <w:rsid w:val="00E91D4E"/>
    <w:rsid w:val="00EB1184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1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8A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8A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8A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8A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1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8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8A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8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8A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St-2229/2017</izvorni_sadrzaj>
    <derivirana_varijabla naziv="DomainObject.Predmet.OznakaBroj_1">St-2229/2017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PULLUS, d.o.o. zastupanog po punomoćniku Robert Oštarijaš; Ivanka Oštarijaš</izvorni_sadrzaj>
    <derivirana_varijabla naziv="DomainObject.Predmet.ProtustrankaFormated_1">  PULLUS, d.o.o. zastupanog po punomoćniku Robert Oštarijaš; Ivanka Oštarijaš</derivirana_varijabla>
  </DomainObject.Predmet.ProtustrankaFormated>
  <DomainObject.Predmet.ProtustrankaFormatedOIB>
    <izvorni_sadrzaj>  PULLUS, d.o.o., OIB 50554573017 zastupanog po punomoćniku Robert Oštarijaš; Ivanka Oštarijaš</izvorni_sadrzaj>
    <derivirana_varijabla naziv="DomainObject.Predmet.ProtustrankaFormatedOIB_1">  PULLUS, d.o.o., OIB 50554573017 zastupanog po punomoćniku Robert Oštarijaš; Ivanka Oštarijaš</derivirana_varijabla>
  </DomainObject.Predmet.ProtustrankaFormatedOIB>
  <DomainObject.Predmet.ProtustrankaFormatedWithAdress>
    <izvorni_sadrzaj> PULLUS, d.o.o., Rečica Kriška, Kriška 84, 10314 Novoselec zastupanog po punomoćniku Robert Oštarijaš; Ivanka Oštarijaš</izvorni_sadrzaj>
    <derivirana_varijabla naziv="DomainObject.Predmet.ProtustrankaFormatedWithAdress_1"> PULLUS, d.o.o., Rečica Kriška, Kriška 84, 10314 Novoselec zastupanog po punomoćniku Robert Oštarijaš; Ivanka Oštarijaš</derivirana_varijabla>
  </DomainObject.Predmet.ProtustrankaFormatedWithAdress>
  <DomainObject.Predmet.ProtustrankaFormatedWithAdressOIB>
    <izvorni_sadrzaj> PULLUS, d.o.o., OIB 50554573017, Rečica Kriška, Kriška 84, 10314 Novoselec zastupanog po punomoćniku Robert Oštarijaš; Ivanka Oštarijaš</izvorni_sadrzaj>
    <derivirana_varijabla naziv="DomainObject.Predmet.ProtustrankaFormatedWithAdressOIB_1"> PULLUS, d.o.o., OIB 50554573017, Rečica Kriška, Kriška 84, 10314 Novoselec zastupanog po punomoćniku Robert Oštarijaš; Ivanka Oštarijaš</derivirana_varijabla>
  </DomainObject.Predmet.ProtustrankaFormatedWithAdressOIB>
  <DomainObject.Predmet.ProtustrankaWithAdress>
    <izvorni_sadrzaj>PULLUS, d.o.o. Rečica Kriška, Kriška 84, 10314 Novoselec</izvorni_sadrzaj>
    <derivirana_varijabla naziv="DomainObject.Predmet.ProtustrankaWithAdress_1">PULLUS, d.o.o. Rečica Kriška, Kriška 84, 10314 Novoselec</derivirana_varijabla>
  </DomainObject.Predmet.ProtustrankaWithAdress>
  <DomainObject.Predmet.ProtustrankaWithAdressOIB>
    <izvorni_sadrzaj>PULLUS, d.o.o., OIB 50554573017, Rečica Kriška, Kriška 84, 10314 Novoselec</izvorni_sadrzaj>
    <derivirana_varijabla naziv="DomainObject.Predmet.ProtustrankaWithAdressOIB_1">PULLUS, d.o.o., OIB 50554573017, Rečica Kriška, Kriška 84, 10314 Novoselec</derivirana_varijabla>
  </DomainObject.Predmet.ProtustrankaWithAdressOIB>
  <DomainObject.Predmet.ProtustrankaNazivFormated>
    <izvorni_sadrzaj>PULLUS, d.o.o.</izvorni_sadrzaj>
    <derivirana_varijabla naziv="DomainObject.Predmet.ProtustrankaNazivFormated_1">PULLUS, d.o.o.</derivirana_varijabla>
  </DomainObject.Predmet.ProtustrankaNazivFormated>
  <DomainObject.Predmet.ProtustrankaNazivFormatedOIB>
    <izvorni_sadrzaj>PULLUS, d.o.o., OIB 50554573017</izvorni_sadrzaj>
    <derivirana_varijabla naziv="DomainObject.Predmet.ProtustrankaNazivFormatedOIB_1">PULLUS, d.o.o., OIB 50554573017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PULLUS, d.o.o. zastupanog po punomoćniku Robert Oštarijaš; Ivanka Oštarijaš</item>
    </izvorni_sadrzaj>
    <derivirana_varijabla naziv="DomainObject.Predmet.ProtuStrankaListFormated_1">
      <item>PULLUS, d.o.o. zastupanog po punomoćniku Robert Oštarijaš; Ivanka Oštarijaš</item>
    </derivirana_varijabla>
  </DomainObject.Predmet.ProtuStrankaListFormated>
  <DomainObject.Predmet.ProtuStrankaListFormatedOIB>
    <izvorni_sadrzaj>
      <item>PULLUS, d.o.o., OIB 50554573017 zastupanog po punomoćniku Robert Oštarijaš; Ivanka Oštarijaš</item>
    </izvorni_sadrzaj>
    <derivirana_varijabla naziv="DomainObject.Predmet.ProtuStrankaListFormatedOIB_1">
      <item>PULLUS, d.o.o., OIB 50554573017 zastupanog po punomoćniku Robert Oštarijaš; Ivanka Oštarijaš</item>
    </derivirana_varijabla>
  </DomainObject.Predmet.ProtuStrankaListFormatedOIB>
  <DomainObject.Predmet.ProtuStrankaListFormatedWithAdress>
    <izvorni_sadrzaj>
      <item>PULLUS, d.o.o., Rečica Kriška, Kriška 84, 10314 Novoselec zastupanog po punomoćniku Robert Oštarijaš; Ivanka Oštarijaš</item>
    </izvorni_sadrzaj>
    <derivirana_varijabla naziv="DomainObject.Predmet.ProtuStrankaListFormatedWithAdress_1">
      <item>PULLUS, d.o.o., Rečica Kriška, Kriška 84, 10314 Novoselec zastupanog po punomoćniku Robert Oštarijaš; Ivanka Oštarijaš</item>
    </derivirana_varijabla>
  </DomainObject.Predmet.ProtuStrankaListFormatedWithAdress>
  <DomainObject.Predmet.ProtuStrankaListFormatedWithAdressOIB>
    <izvorni_sadrzaj>
      <item>PULLUS, d.o.o., OIB 50554573017, Rečica Kriška, Kriška 84, 10314 Novoselec zastupanog po punomoćniku Robert Oštarijaš; Ivanka Oštarijaš</item>
    </izvorni_sadrzaj>
    <derivirana_varijabla naziv="DomainObject.Predmet.ProtuStrankaListFormatedWithAdressOIB_1">
      <item>PULLUS, d.o.o., OIB 50554573017, Rečica Kriška, Kriška 84, 10314 Novoselec zastupanog po punomoćniku Robert Oštarijaš; Ivanka Oštarijaš</item>
    </derivirana_varijabla>
  </DomainObject.Predmet.ProtuStrankaListFormatedWithAdressOIB>
  <DomainObject.Predmet.ProtuStrankaListNazivFormated>
    <izvorni_sadrzaj>
      <item>PULLUS, d.o.o.</item>
    </izvorni_sadrzaj>
    <derivirana_varijabla naziv="DomainObject.Predmet.ProtuStrankaListNazivFormated_1">
      <item>PULLUS, d.o.o.</item>
    </derivirana_varijabla>
  </DomainObject.Predmet.ProtuStrankaListNazivFormated>
  <DomainObject.Predmet.ProtuStrankaListNazivFormatedOIB>
    <izvorni_sadrzaj>
      <item>PULLUS, d.o.o., OIB 50554573017</item>
    </izvorni_sadrzaj>
    <derivirana_varijabla naziv="DomainObject.Predmet.ProtuStrankaListNazivFormatedOIB_1">
      <item>PULLUS, d.o.o., OIB 50554573017</item>
    </derivirana_varijabla>
  </DomainObject.Predmet.ProtuStrankaListNazivFormatedOIB>
  <DomainObject.Predmet.OstaliListFormated>
    <izvorni_sadrzaj>
      <item>Ivanka Oštarijaš punomoćnik sudionika u postupku PULLUS, d.o.o.</item>
      <item>Robert Oštarijaš punomoćnik sudionika u postupku PULLUS, d.o.o.</item>
    </izvorni_sadrzaj>
    <derivirana_varijabla naziv="DomainObject.Predmet.OstaliListFormated_1">
      <item>Ivanka Oštarijaš punomoćnik sudionika u postupku PULLUS, d.o.o.</item>
      <item>Robert Oštarijaš punomoćnik sudionika u postupku PULLUS, d.o.o.</item>
    </derivirana_varijabla>
  </DomainObject.Predmet.OstaliListFormated>
  <DomainObject.Predmet.OstaliListFormatedOIB>
    <izvorni_sadrzaj>
      <item>Ivanka Oštarijaš, OIB 36595782248 punomoćnik sudionika u postupku PULLUS, d.o.o.</item>
      <item>Robert Oštarijaš, OIB 87909804354 punomoćnik sudionika u postupku PULLUS, d.o.o.</item>
    </izvorni_sadrzaj>
    <derivirana_varijabla naziv="DomainObject.Predmet.OstaliListFormatedOIB_1">
      <item>Ivanka Oštarijaš, OIB 36595782248 punomoćnik sudionika u postupku PULLUS, d.o.o.</item>
      <item>Robert Oštarijaš, OIB 87909804354 punomoćnik sudionika u postupku PULLUS, d.o.o.</item>
    </derivirana_varijabla>
  </DomainObject.Predmet.OstaliListFormatedOIB>
  <DomainObject.Predmet.OstaliListFormatedWithAdress>
    <izvorni_sadrzaj>
      <item>Ivanka Oštarijaš, Kriška Ulica 74 A, 10314 Rečica Kriška punomoćnik sudionika u postupku PULLUS, d.o.o.</item>
      <item>Robert Oštarijaš, Kriška Ulica 74 A, 10314 Rečica Kriška punomoćnik sudionika u postupku PULLUS, d.o.o.</item>
    </izvorni_sadrzaj>
    <derivirana_varijabla naziv="DomainObject.Predmet.OstaliListFormatedWithAdress_1">
      <item>Ivanka Oštarijaš, Kriška Ulica 74 A, 10314 Rečica Kriška punomoćnik sudionika u postupku PULLUS, d.o.o.</item>
      <item>Robert Oštarijaš, Kriška Ulica 74 A, 10314 Rečica Kriška punomoćnik sudionika u postupku PULLUS, d.o.o.</item>
    </derivirana_varijabla>
  </DomainObject.Predmet.OstaliListFormatedWithAdress>
  <DomainObject.Predmet.OstaliListFormatedWithAdressOIB>
    <izvorni_sadrzaj>
      <item>Ivanka Oštarijaš, OIB 36595782248, Kriška Ulica 74 A, 10314 Rečica Kriška punomoćnik sudionika u postupku PULLUS, d.o.o.</item>
      <item>Robert Oštarijaš, OIB 87909804354, Kriška Ulica 74 A, 10314 Rečica Kriška punomoćnik sudionika u postupku PULLUS, d.o.o.</item>
    </izvorni_sadrzaj>
    <derivirana_varijabla naziv="DomainObject.Predmet.OstaliListFormatedWithAdressOIB_1">
      <item>Ivanka Oštarijaš, OIB 36595782248, Kriška Ulica 74 A, 10314 Rečica Kriška punomoćnik sudionika u postupku PULLUS, d.o.o.</item>
      <item>Robert Oštarijaš, OIB 87909804354, Kriška Ulica 74 A, 10314 Rečica Kriška punomoćnik sudionika u postupku PULLUS, d.o.o.</item>
    </derivirana_varijabla>
  </DomainObject.Predmet.OstaliListFormatedWithAdressOIB>
  <DomainObject.Predmet.OstaliListNazivFormated>
    <izvorni_sadrzaj>
      <item>Ivanka Oštarijaš</item>
      <item>Robert Oštarijaš</item>
    </izvorni_sadrzaj>
    <derivirana_varijabla naziv="DomainObject.Predmet.OstaliListNazivFormated_1">
      <item>Ivanka Oštarijaš</item>
      <item>Robert Oštarijaš</item>
    </derivirana_varijabla>
  </DomainObject.Predmet.OstaliListNazivFormated>
  <DomainObject.Predmet.OstaliListNazivFormatedOIB>
    <izvorni_sadrzaj>
      <item>Ivanka Oštarijaš, OIB 36595782248</item>
      <item>Robert Oštarijaš, OIB 87909804354</item>
    </izvorni_sadrzaj>
    <derivirana_varijabla naziv="DomainObject.Predmet.OstaliListNazivFormatedOIB_1">
      <item>Ivanka Oštarijaš, OIB 36595782248</item>
      <item>Robert Oštarijaš, OIB 87909804354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PULLUS, d.o.o.</izvorni_sadrzaj>
    <derivirana_varijabla naziv="DomainObject.Predmet.ProtustrankaIDrugi_1">PULLUS,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PULLUS, d.o.o., OIB 50554573017, Rečica Kriška, Kriška 84, 10314 Novoselec</izvorni_sadrzaj>
    <derivirana_varijabla naziv="DomainObject.Predmet.ProtustrankaIDrugiAdressOIB_1">PULLUS, d.o.o., OIB 50554573017, Rečica Kriška, Kriška 84, 10314 Novoselec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PULLUS, d.o.o.</item>
      <item>Ivanka Oštarijaš</item>
      <item>Robert Oštarijaš</item>
    </izvorni_sadrzaj>
    <derivirana_varijabla naziv="DomainObject.Predmet.SudioniciListNaziv_1">
      <item>FINA Regionalni centar Zagreb</item>
      <item>PULLUS, d.o.o.</item>
      <item>Ivanka Oštarijaš</item>
      <item>Robert Oštarijaš</item>
    </derivirana_varijabla>
  </DomainObject.Predmet.SudioniciListNaziv>
  <DomainObject.Predmet.SudioniciListAdressOIB>
    <izvorni_sadrzaj>
      <item>FINA Regionalni centar Zagreb, OIB 85821130368, Trg svibanjskih žrtava 1995. 1,10000 Zagreb</item>
      <item>PULLUS, d.o.o., OIB 50554573017, Rečica Kriška, Kriška 84,10314 Novoselec</item>
      <item>Ivanka Oštarijaš, OIB 36595782248, Kriška Ulica 74 A,10314 Rečica Kriška</item>
      <item>Robert Oštarijaš, OIB 87909804354, Kriška Ulica 74 A,10314 Rečica Kriška</item>
    </izvorni_sadrzaj>
    <derivirana_varijabla naziv="DomainObject.Predmet.SudioniciListAdressOIB_1">
      <item>FINA Regionalni centar Zagreb, OIB 85821130368, Trg svibanjskih žrtava 1995. 1,10000 Zagreb</item>
      <item>PULLUS, d.o.o., OIB 50554573017, Rečica Kriška, Kriška 84,10314 Novoselec</item>
      <item>Ivanka Oštarijaš, OIB 36595782248, Kriška Ulica 74 A,10314 Rečica Kriška</item>
      <item>Robert Oštarijaš, OIB 87909804354, Kriška Ulica 74 A,10314 Rečica Kriška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50554573017</item>
      <item>, OIB 36595782248</item>
      <item>, OIB 87909804354</item>
    </izvorni_sadrzaj>
    <derivirana_varijabla naziv="DomainObject.Predmet.SudioniciListNazivOIB_1">
      <item>, OIB 85821130368</item>
      <item>, OIB 50554573017</item>
      <item>, OIB 36595782248</item>
      <item>, OIB 87909804354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2202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2018-02-07T09:39:00Z</dcterms:created>
  <dc:creator>Sudsko vijeæe</dc:creator>
  <cp:lastModifiedBy>Mirela Šantek</cp:lastModifiedBy>
  <cp:lastPrinted>2018-02-15T12:20:00Z</cp:lastPrinted>
  <dcterms:modified xmlns:xsi="http://www.w3.org/2001/XMLSchema-instance" xsi:type="dcterms:W3CDTF">2018-02-15T12:20:00Z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