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f660" w14:paraId="8c0f660" w:rsidRDefault="00387925" w:rsidP="00387925" w:rsidR="00DC3620" w:rsidRPr="00F92CC9">
      <w:pPr>
        <w:ind w:firstLine="285" w:left="708"/>
        <w15:collapsed w:val="false"/>
        <w:rPr>
          <w:color w:val="000000"/>
        </w:rPr>
      </w:pPr>
      <w:bookmarkStart w:name="_GoBack" w:id="0"/>
      <w:bookmarkEnd w:id="0"/>
      <w:r w:rsidRPr="00F92CC9"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F92CC9">
      <w:pPr>
        <w:rPr>
          <w:b/>
        </w:rPr>
      </w:pPr>
      <w:r w:rsidRPr="00F92CC9">
        <w:rPr>
          <w:color w:val="000000"/>
        </w:rPr>
        <w:t xml:space="preserve">        </w:t>
      </w:r>
      <w:r w:rsidRPr="00F92CC9">
        <w:rPr>
          <w:b/>
        </w:rPr>
        <w:t>REPUBLIKA HRVATSKA</w:t>
      </w:r>
    </w:p>
    <w:p w:rsidRDefault="00DC3620" w:rsidP="00DC3620" w:rsidR="00DC3620" w:rsidRPr="00F92CC9">
      <w:pPr>
        <w:rPr>
          <w:b/>
        </w:rPr>
      </w:pPr>
      <w:r w:rsidRPr="00F92CC9">
        <w:rPr>
          <w:b/>
        </w:rPr>
        <w:t xml:space="preserve">    TRGOVAČKI SUD U SPLITU</w:t>
      </w:r>
    </w:p>
    <w:p w:rsidRDefault="00DC3620" w:rsidP="0032753F" w:rsidR="00DC3620" w:rsidRPr="00F92CC9">
      <w:pPr>
        <w:rPr>
          <w:b/>
        </w:rPr>
      </w:pPr>
      <w:r w:rsidRPr="00F92CC9">
        <w:rPr>
          <w:b/>
        </w:rPr>
        <w:t xml:space="preserve">   STALNA SLUŽBA DUBROVNIK </w:t>
      </w:r>
    </w:p>
    <w:p w:rsidRDefault="00DC3620" w:rsidP="0032753F" w:rsidR="00DC3620" w:rsidRPr="00F92CC9">
      <w:pPr>
        <w:rPr>
          <w:b/>
        </w:rPr>
      </w:pPr>
      <w:r w:rsidRPr="00F92CC9">
        <w:rPr>
          <w:b/>
        </w:rPr>
        <w:t xml:space="preserve">           Dr. Ante Starčevića 23</w:t>
      </w:r>
    </w:p>
    <w:p w:rsidRDefault="00D76FF6" w:rsidP="00B70172" w:rsidR="00B70172" w:rsidRPr="00F92CC9">
      <w:pPr>
        <w:jc w:val="right"/>
        <w:rPr>
          <w:b/>
        </w:rPr>
      </w:pPr>
      <w:r w:rsidRPr="00F92CC9">
        <w:rPr>
          <w:b/>
        </w:rPr>
        <w:t xml:space="preserve">Posl. br. </w:t>
      </w:r>
      <w:r w:rsidR="00502BB2" w:rsidRPr="00F92CC9">
        <w:rPr>
          <w:b/>
        </w:rPr>
        <w:t>18 St-</w:t>
      </w:r>
      <w:r w:rsidR="001F3B8A">
        <w:rPr>
          <w:b/>
        </w:rPr>
        <w:t>175</w:t>
      </w:r>
      <w:r w:rsidRPr="00F92CC9">
        <w:rPr>
          <w:b/>
        </w:rPr>
        <w:t>/</w:t>
      </w:r>
      <w:r w:rsidR="00DD7227" w:rsidRPr="00F92CC9">
        <w:rPr>
          <w:b/>
        </w:rPr>
        <w:t>201</w:t>
      </w:r>
      <w:r w:rsidR="004F4E2C" w:rsidRPr="00F92CC9">
        <w:rPr>
          <w:b/>
        </w:rPr>
        <w:t>6</w:t>
      </w:r>
    </w:p>
    <w:p w:rsidRDefault="00EF6C3B" w:rsidP="00B70172" w:rsidR="00EF6C3B" w:rsidRPr="00F92CC9">
      <w:pPr>
        <w:jc w:val="right"/>
        <w:rPr>
          <w:b/>
        </w:rPr>
      </w:pPr>
    </w:p>
    <w:p w:rsidRDefault="00DC3620" w:rsidP="00DC3620" w:rsidR="00DC3620" w:rsidRPr="00F92CC9">
      <w:pPr>
        <w:jc w:val="center"/>
        <w:rPr>
          <w:b/>
        </w:rPr>
      </w:pPr>
    </w:p>
    <w:p w:rsidRDefault="00DC3620" w:rsidP="00DC3620" w:rsidR="00DC3620" w:rsidRPr="00F92CC9">
      <w:pPr>
        <w:jc w:val="center"/>
        <w:rPr>
          <w:b/>
        </w:rPr>
      </w:pPr>
      <w:r w:rsidRPr="00F92CC9">
        <w:rPr>
          <w:b/>
        </w:rPr>
        <w:t>R E P U B L I K A    H R V A T S K A</w:t>
      </w:r>
    </w:p>
    <w:p w:rsidRDefault="00DC3620" w:rsidP="00DC3620" w:rsidR="00DC3620" w:rsidRPr="00F92CC9">
      <w:pPr>
        <w:jc w:val="center"/>
        <w:rPr>
          <w:b/>
        </w:rPr>
      </w:pPr>
    </w:p>
    <w:p w:rsidRDefault="00AB6208" w:rsidP="005937CB" w:rsidR="005937CB" w:rsidRPr="00F92CC9">
      <w:pPr>
        <w:jc w:val="center"/>
        <w:rPr>
          <w:b/>
        </w:rPr>
      </w:pPr>
      <w:r w:rsidRPr="00F92CC9">
        <w:rPr>
          <w:b/>
        </w:rPr>
        <w:t>Z A K L J U Č A K</w:t>
      </w:r>
    </w:p>
    <w:p w:rsidRDefault="005937CB" w:rsidP="005937CB" w:rsidR="005937CB" w:rsidRPr="00F92CC9">
      <w:pPr>
        <w:jc w:val="both"/>
      </w:pPr>
    </w:p>
    <w:p w:rsidRDefault="005937CB" w:rsidP="005937CB" w:rsidR="00B70172" w:rsidRPr="00F92CC9">
      <w:pPr>
        <w:ind w:firstLine="708"/>
        <w:jc w:val="both"/>
      </w:pPr>
      <w:r w:rsidRPr="00F92CC9">
        <w:t xml:space="preserve">Trgovački sud u Splitu, Stalna služba u Dubrovniku, po sucu tog suda Katarini Franković, kao sucu pojedincu, u stečajnom postupku nad dužnikom </w:t>
      </w:r>
      <w:r w:rsidR="001F3B8A" w:rsidRPr="001F3B8A">
        <w:t>GESTA PROJEKTI d.o.o. "u stečaju", Metković, Jeovci 23 MBS: 080603907, OIB: 81135247223</w:t>
      </w:r>
      <w:r w:rsidR="000030AF" w:rsidRPr="000030AF">
        <w:t xml:space="preserve">, zastupanog po stečajnom upravitelju </w:t>
      </w:r>
      <w:r w:rsidR="001F3B8A" w:rsidRPr="001F3B8A">
        <w:t>Dragan Bijelić, Šibenik, Triglavska 2a, OIB: 53755649931</w:t>
      </w:r>
      <w:r w:rsidRPr="00F92CC9">
        <w:t xml:space="preserve">, dana </w:t>
      </w:r>
      <w:r w:rsidR="001F3B8A">
        <w:t>30</w:t>
      </w:r>
      <w:r w:rsidRPr="00F92CC9">
        <w:t xml:space="preserve">. </w:t>
      </w:r>
      <w:r w:rsidR="004F4E2C" w:rsidRPr="00F92CC9">
        <w:t>listopad</w:t>
      </w:r>
      <w:r w:rsidRPr="00F92CC9">
        <w:t>a 2017. godine</w:t>
      </w:r>
    </w:p>
    <w:p w:rsidRDefault="00B70172" w:rsidP="00B70172" w:rsidR="00B70172" w:rsidRPr="00F92CC9">
      <w:pPr>
        <w:jc w:val="both"/>
      </w:pPr>
    </w:p>
    <w:p w:rsidRDefault="00AB6208" w:rsidP="00B70172" w:rsidR="00B70172" w:rsidRPr="00F92CC9">
      <w:pPr>
        <w:jc w:val="center"/>
        <w:rPr>
          <w:b/>
        </w:rPr>
      </w:pPr>
      <w:r w:rsidRPr="00F92CC9">
        <w:rPr>
          <w:b/>
        </w:rPr>
        <w:t xml:space="preserve">z a k l j u č </w:t>
      </w:r>
      <w:r w:rsidR="00B70172" w:rsidRPr="00F92CC9">
        <w:rPr>
          <w:b/>
        </w:rPr>
        <w:t>i o    j e</w:t>
      </w:r>
    </w:p>
    <w:p w:rsidRDefault="0098713B" w:rsidP="0098713B" w:rsidR="0098713B" w:rsidRPr="00F92CC9">
      <w:pPr>
        <w:pStyle w:val="Tijeloteksta"/>
        <w:rPr>
          <w:b/>
          <w:szCs w:val="24"/>
        </w:rPr>
      </w:pPr>
    </w:p>
    <w:p w:rsidRDefault="00CC45F4" w:rsidP="0098713B" w:rsidR="0098713B" w:rsidRPr="00F92CC9">
      <w:pPr>
        <w:pStyle w:val="Tijeloteksta"/>
        <w:numPr>
          <w:ilvl w:val="0"/>
          <w:numId w:val="6"/>
        </w:numPr>
        <w:ind w:hanging="567" w:left="567"/>
        <w:rPr>
          <w:szCs w:val="24"/>
        </w:rPr>
      </w:pPr>
      <w:r w:rsidRPr="00F92CC9">
        <w:rPr>
          <w:szCs w:val="24"/>
        </w:rPr>
        <w:t>Nalaže se Financijsko</w:t>
      </w:r>
      <w:r w:rsidR="004F4E2C" w:rsidRPr="00F92CC9">
        <w:rPr>
          <w:szCs w:val="24"/>
        </w:rPr>
        <w:t xml:space="preserve">j </w:t>
      </w:r>
      <w:r w:rsidR="001F3B8A">
        <w:rPr>
          <w:szCs w:val="24"/>
        </w:rPr>
        <w:t>agenciji postupiti po zahtjevu</w:t>
      </w:r>
      <w:r w:rsidRPr="00F92CC9">
        <w:rPr>
          <w:szCs w:val="24"/>
        </w:rPr>
        <w:t xml:space="preserve"> za prodaju nekretnina u stečajnom postupku koji se pred </w:t>
      </w:r>
      <w:r w:rsidR="00502BB2" w:rsidRPr="00F92CC9">
        <w:rPr>
          <w:szCs w:val="24"/>
        </w:rPr>
        <w:t>ovim sudom vodi pod posl.br. St-</w:t>
      </w:r>
      <w:r w:rsidR="001F3B8A">
        <w:rPr>
          <w:szCs w:val="24"/>
        </w:rPr>
        <w:t>175</w:t>
      </w:r>
      <w:r w:rsidRPr="00F92CC9">
        <w:rPr>
          <w:szCs w:val="24"/>
        </w:rPr>
        <w:t>/201</w:t>
      </w:r>
      <w:r w:rsidR="000030AF">
        <w:rPr>
          <w:szCs w:val="24"/>
        </w:rPr>
        <w:t>6</w:t>
      </w:r>
      <w:r w:rsidRPr="00F92CC9">
        <w:rPr>
          <w:szCs w:val="24"/>
        </w:rPr>
        <w:t xml:space="preserve"> od</w:t>
      </w:r>
      <w:r w:rsidR="000030AF">
        <w:rPr>
          <w:szCs w:val="24"/>
        </w:rPr>
        <w:t xml:space="preserve"> </w:t>
      </w:r>
      <w:r w:rsidR="001F3B8A">
        <w:rPr>
          <w:szCs w:val="24"/>
        </w:rPr>
        <w:t>11</w:t>
      </w:r>
      <w:r w:rsidR="00DD7601" w:rsidRPr="00F92CC9">
        <w:rPr>
          <w:szCs w:val="24"/>
        </w:rPr>
        <w:t xml:space="preserve">. </w:t>
      </w:r>
      <w:r w:rsidR="000030AF">
        <w:rPr>
          <w:szCs w:val="24"/>
        </w:rPr>
        <w:t>rujn</w:t>
      </w:r>
      <w:r w:rsidR="00DB78F2" w:rsidRPr="00F92CC9">
        <w:rPr>
          <w:szCs w:val="24"/>
        </w:rPr>
        <w:t>a</w:t>
      </w:r>
      <w:r w:rsidR="00DD7601" w:rsidRPr="00F92CC9">
        <w:rPr>
          <w:szCs w:val="24"/>
        </w:rPr>
        <w:t xml:space="preserve"> 201</w:t>
      </w:r>
      <w:r w:rsidR="00502BB2" w:rsidRPr="00F92CC9">
        <w:rPr>
          <w:szCs w:val="24"/>
        </w:rPr>
        <w:t>7</w:t>
      </w:r>
      <w:r w:rsidR="00DD7601" w:rsidRPr="00F92CC9">
        <w:rPr>
          <w:szCs w:val="24"/>
        </w:rPr>
        <w:t>. godine.</w:t>
      </w:r>
    </w:p>
    <w:p w:rsidRDefault="0029150F" w:rsidP="0029150F" w:rsidR="0029150F" w:rsidRPr="00F92CC9"/>
    <w:p w:rsidRDefault="00971B2F" w:rsidP="0029150F" w:rsidR="00971B2F" w:rsidRPr="00F92CC9"/>
    <w:p w:rsidRDefault="0029150F" w:rsidP="0029150F" w:rsidR="0029150F" w:rsidRPr="00F92CC9">
      <w:pPr>
        <w:pStyle w:val="Naslov2"/>
        <w:rPr>
          <w:szCs w:val="24"/>
        </w:rPr>
      </w:pPr>
      <w:r w:rsidRPr="00F92CC9">
        <w:rPr>
          <w:szCs w:val="24"/>
        </w:rPr>
        <w:t xml:space="preserve"> Obrazloženje</w:t>
      </w:r>
    </w:p>
    <w:p w:rsidRDefault="0029150F" w:rsidP="0029150F" w:rsidR="0029150F" w:rsidRPr="00F92CC9">
      <w:pPr>
        <w:rPr>
          <w:b/>
        </w:rPr>
      </w:pPr>
    </w:p>
    <w:p w:rsidRDefault="0029150F" w:rsidP="0029150F" w:rsidR="008F4B44" w:rsidRPr="00F92CC9">
      <w:pPr>
        <w:jc w:val="both"/>
      </w:pPr>
      <w:r w:rsidRPr="00F92CC9">
        <w:tab/>
      </w:r>
      <w:r w:rsidR="00DB78F2" w:rsidRPr="00F92CC9">
        <w:t>R</w:t>
      </w:r>
      <w:r w:rsidR="00502BB2" w:rsidRPr="00F92CC9">
        <w:t>ješenjem ovog suda posl.br. St-</w:t>
      </w:r>
      <w:r w:rsidR="001F3B8A">
        <w:t>175</w:t>
      </w:r>
      <w:r w:rsidR="004F4E2C" w:rsidRPr="00F92CC9">
        <w:t>/2016</w:t>
      </w:r>
      <w:r w:rsidR="000030AF">
        <w:t xml:space="preserve"> </w:t>
      </w:r>
      <w:r w:rsidR="00502BB2" w:rsidRPr="00F92CC9">
        <w:t xml:space="preserve">od </w:t>
      </w:r>
      <w:r w:rsidR="000030AF">
        <w:t>15</w:t>
      </w:r>
      <w:r w:rsidR="00502BB2" w:rsidRPr="00F92CC9">
        <w:t xml:space="preserve">. </w:t>
      </w:r>
      <w:r w:rsidR="000030AF">
        <w:t>veljače</w:t>
      </w:r>
      <w:r w:rsidR="00502BB2" w:rsidRPr="00F92CC9">
        <w:t xml:space="preserve"> 201</w:t>
      </w:r>
      <w:r w:rsidR="000030AF">
        <w:t>6</w:t>
      </w:r>
      <w:r w:rsidR="00DB78F2" w:rsidRPr="00F92CC9">
        <w:t xml:space="preserve">. godine </w:t>
      </w:r>
      <w:r w:rsidR="0001034E" w:rsidRPr="00F92CC9">
        <w:t xml:space="preserve">otvoren je stečajni postupak nad </w:t>
      </w:r>
      <w:r w:rsidR="005937CB" w:rsidRPr="00F92CC9">
        <w:t xml:space="preserve"> </w:t>
      </w:r>
      <w:r w:rsidR="001F3B8A" w:rsidRPr="001F3B8A">
        <w:t>GESTA PROJEKTI d.o.o. "u stečaju", Metković, Jeovci 23 MBS: 080603907, OIB: 81135247223</w:t>
      </w:r>
      <w:r w:rsidR="00DB78F2" w:rsidRPr="00F92CC9">
        <w:t xml:space="preserve">, </w:t>
      </w:r>
      <w:r w:rsidR="004F4E2C" w:rsidRPr="00F92CC9">
        <w:t xml:space="preserve"> </w:t>
      </w:r>
      <w:r w:rsidR="00DB78F2" w:rsidRPr="00F92CC9">
        <w:t>a</w:t>
      </w:r>
      <w:r w:rsidR="001F3B8A">
        <w:t xml:space="preserve"> rješenje</w:t>
      </w:r>
      <w:r w:rsidR="000030AF">
        <w:t xml:space="preserve"> o prodaji posl.br. </w:t>
      </w:r>
      <w:r w:rsidR="001F3B8A">
        <w:t>St-175</w:t>
      </w:r>
      <w:r w:rsidR="000030AF" w:rsidRPr="000030AF">
        <w:t xml:space="preserve">/2016 </w:t>
      </w:r>
      <w:r w:rsidR="000030AF">
        <w:t xml:space="preserve">od </w:t>
      </w:r>
      <w:r w:rsidR="001F3B8A">
        <w:t>18</w:t>
      </w:r>
      <w:r w:rsidR="00502BB2" w:rsidRPr="00F92CC9">
        <w:t xml:space="preserve">. </w:t>
      </w:r>
      <w:r w:rsidR="001F3B8A">
        <w:t>svibnja</w:t>
      </w:r>
      <w:r w:rsidR="0001034E" w:rsidRPr="00F92CC9">
        <w:t xml:space="preserve"> 201</w:t>
      </w:r>
      <w:r w:rsidR="004F4E2C" w:rsidRPr="00F92CC9">
        <w:t>7</w:t>
      </w:r>
      <w:r w:rsidR="00DB78F2" w:rsidRPr="00F92CC9">
        <w:t>. godine određena je prodaja imovine</w:t>
      </w:r>
      <w:r w:rsidR="00502BB2" w:rsidRPr="00F92CC9">
        <w:t>, te zaključ</w:t>
      </w:r>
      <w:r w:rsidR="001F3B8A">
        <w:t>kom</w:t>
      </w:r>
      <w:r w:rsidR="004F4E2C" w:rsidRPr="00F92CC9">
        <w:t xml:space="preserve"> o prodaji</w:t>
      </w:r>
      <w:r w:rsidR="00502BB2" w:rsidRPr="00F92CC9">
        <w:t xml:space="preserve"> od</w:t>
      </w:r>
      <w:r w:rsidR="0001034E" w:rsidRPr="00F92CC9">
        <w:t xml:space="preserve"> </w:t>
      </w:r>
      <w:r w:rsidR="001F3B8A">
        <w:t>11</w:t>
      </w:r>
      <w:r w:rsidR="000030AF">
        <w:t>. rujn</w:t>
      </w:r>
      <w:r w:rsidR="00502BB2" w:rsidRPr="00F92CC9">
        <w:t>a 2017.g. utvrđena vrijednost i način i uvjeti prodaje</w:t>
      </w:r>
      <w:r w:rsidR="00DB78F2" w:rsidRPr="00F92CC9">
        <w:t xml:space="preserve">, </w:t>
      </w:r>
      <w:r w:rsidR="00E95FAC" w:rsidRPr="00F92CC9">
        <w:t>te je na temelju navedenih odluka dostavljen</w:t>
      </w:r>
      <w:r w:rsidR="004F4E2C" w:rsidRPr="00F92CC9">
        <w:t xml:space="preserve">i su </w:t>
      </w:r>
      <w:r w:rsidR="00E95FAC" w:rsidRPr="00F92CC9">
        <w:t xml:space="preserve"> Financijskoj agenciji zahtjev za prodaju imovine</w:t>
      </w:r>
      <w:r w:rsidR="008F4B44" w:rsidRPr="00F92CC9">
        <w:t>.</w:t>
      </w:r>
    </w:p>
    <w:p w:rsidRDefault="008F4B44" w:rsidP="0029150F" w:rsidR="008F4B44" w:rsidRPr="00F92CC9">
      <w:pPr>
        <w:jc w:val="both"/>
      </w:pPr>
    </w:p>
    <w:p w:rsidRDefault="008F4B44" w:rsidP="0029150F" w:rsidR="0052598C" w:rsidRPr="00F92CC9">
      <w:pPr>
        <w:jc w:val="both"/>
      </w:pPr>
      <w:r w:rsidRPr="00F92CC9">
        <w:tab/>
        <w:t xml:space="preserve">Financijska agencija </w:t>
      </w:r>
      <w:r w:rsidR="005F2D2E" w:rsidRPr="00F92CC9">
        <w:t>u</w:t>
      </w:r>
      <w:r w:rsidRPr="00F92CC9">
        <w:t xml:space="preserve"> dopis</w:t>
      </w:r>
      <w:r w:rsidR="005F2D2E" w:rsidRPr="00F92CC9">
        <w:t>u</w:t>
      </w:r>
      <w:r w:rsidRPr="00F92CC9">
        <w:t xml:space="preserve"> klasa: </w:t>
      </w:r>
      <w:r w:rsidR="005F2D2E" w:rsidRPr="00F92CC9">
        <w:t>O</w:t>
      </w:r>
      <w:r w:rsidRPr="00F92CC9">
        <w:t>/110-10/1</w:t>
      </w:r>
      <w:r w:rsidR="00297E2D" w:rsidRPr="00F92CC9">
        <w:t>7</w:t>
      </w:r>
      <w:r w:rsidRPr="00F92CC9">
        <w:t>-01/</w:t>
      </w:r>
      <w:r w:rsidR="001F3B8A">
        <w:t>1021</w:t>
      </w:r>
      <w:r w:rsidRPr="00F92CC9">
        <w:t>, Urbr</w:t>
      </w:r>
      <w:r w:rsidR="00297E2D" w:rsidRPr="00F92CC9">
        <w:t>oj: 04-09-17</w:t>
      </w:r>
      <w:r w:rsidRPr="00F92CC9">
        <w:t>-</w:t>
      </w:r>
      <w:r w:rsidR="00114C11">
        <w:t>29</w:t>
      </w:r>
      <w:r w:rsidRPr="00F92CC9">
        <w:t xml:space="preserve"> od </w:t>
      </w:r>
      <w:r w:rsidR="00114C11">
        <w:t>24</w:t>
      </w:r>
      <w:r w:rsidR="000030AF">
        <w:t>. listopad</w:t>
      </w:r>
      <w:r w:rsidR="005F2D2E" w:rsidRPr="00F92CC9">
        <w:t>a</w:t>
      </w:r>
      <w:r w:rsidR="00297E2D" w:rsidRPr="00F92CC9">
        <w:t xml:space="preserve"> 2017</w:t>
      </w:r>
      <w:r w:rsidRPr="00F92CC9">
        <w:t xml:space="preserve">. godine </w:t>
      </w:r>
      <w:r w:rsidR="00353D58" w:rsidRPr="00F92CC9">
        <w:t xml:space="preserve">(list spisa </w:t>
      </w:r>
      <w:r w:rsidR="00114C11">
        <w:t>696</w:t>
      </w:r>
      <w:r w:rsidR="00353D58" w:rsidRPr="00F92CC9">
        <w:t>) navodi da na račun Financijske agencije nije evidentirana uplata stečajnog upravitelja u ime i za račun stečajnog dužnika na ime</w:t>
      </w:r>
      <w:r w:rsidR="0052598C" w:rsidRPr="00F92CC9">
        <w:t xml:space="preserve"> </w:t>
      </w:r>
      <w:r w:rsidR="00353D58" w:rsidRPr="00F92CC9">
        <w:t>predujma za pokriće troškova p</w:t>
      </w:r>
      <w:r w:rsidR="0052598C" w:rsidRPr="00F92CC9">
        <w:t>rovedbe prodaje elektroničkom javnom dražbom.</w:t>
      </w:r>
    </w:p>
    <w:p w:rsidRDefault="0029150F" w:rsidP="0029150F" w:rsidR="0029150F" w:rsidRPr="00F92CC9">
      <w:pPr>
        <w:jc w:val="both"/>
      </w:pPr>
    </w:p>
    <w:p w:rsidRDefault="00084191" w:rsidP="0029150F" w:rsidR="00141C8E" w:rsidRPr="00F92CC9">
      <w:pPr>
        <w:jc w:val="both"/>
      </w:pPr>
      <w:r w:rsidRPr="00F92CC9">
        <w:tab/>
        <w:t>Prema čl. 247. Stečajnog zakona (NN 71/15, dalje u tekstu SZ) prodaju nekretnina stečajnog dužnika provodi financijska agencija elektroničkom javnom dražbom</w:t>
      </w:r>
      <w:r w:rsidR="00141C8E" w:rsidRPr="00F92CC9">
        <w:t>. Radi se o zakonom propisanom načinu prodaje imovine i Financijska agencija je dužna pro</w:t>
      </w:r>
      <w:r w:rsidR="00297E2D" w:rsidRPr="00F92CC9">
        <w:t>ve</w:t>
      </w:r>
      <w:r w:rsidR="00141C8E" w:rsidRPr="00F92CC9">
        <w:t>sti prodaju imovine po dostavljenom zahtjevu.</w:t>
      </w:r>
    </w:p>
    <w:p w:rsidRDefault="00084191" w:rsidP="0029150F" w:rsidR="00093286" w:rsidRPr="00F92CC9">
      <w:pPr>
        <w:jc w:val="both"/>
      </w:pPr>
      <w:r w:rsidRPr="00F92CC9">
        <w:t xml:space="preserve"> </w:t>
      </w:r>
      <w:r w:rsidR="00EE3C13" w:rsidRPr="00F92CC9">
        <w:tab/>
      </w:r>
    </w:p>
    <w:p w:rsidRDefault="00EE3C13" w:rsidP="00141C8E" w:rsidR="00EE3C13" w:rsidRPr="00F92CC9">
      <w:pPr>
        <w:ind w:firstLine="708"/>
        <w:jc w:val="both"/>
      </w:pPr>
      <w:r w:rsidRPr="00F92CC9">
        <w:t>Prema Pravilniku o načinu i postupku provedbe prodaje nekretnina i pokretnina u ovršnom postupku (NN 156/2014)</w:t>
      </w:r>
      <w:r w:rsidR="00556614" w:rsidRPr="00F92CC9">
        <w:t xml:space="preserve"> Financijska agencija će ovrhovoditelja pozvati platiti predujam za troškove provedbe prodaje elektroničkom </w:t>
      </w:r>
      <w:r w:rsidR="00556614" w:rsidRPr="00F92CC9">
        <w:lastRenderedPageBreak/>
        <w:t>javnom dražbom</w:t>
      </w:r>
      <w:r w:rsidR="00280C41" w:rsidRPr="00F92CC9">
        <w:t>. U konkretnom slučaju stečajni dužnik, ili stečajni upravitelj stečajnog dužnika, a posebno sud koji je podnio zahtjev,</w:t>
      </w:r>
      <w:r w:rsidR="00B04A9C" w:rsidRPr="00F92CC9">
        <w:t xml:space="preserve"> </w:t>
      </w:r>
      <w:r w:rsidR="00280C41" w:rsidRPr="00F92CC9">
        <w:t xml:space="preserve">nisu ovrhovoditelji. Stečajni postupak je generalna ovrha, pa stečajni dužnik (i nitko drugi, </w:t>
      </w:r>
      <w:r w:rsidR="006E2438" w:rsidRPr="00F92CC9">
        <w:t>tj.</w:t>
      </w:r>
      <w:r w:rsidR="00280C41" w:rsidRPr="00F92CC9">
        <w:t xml:space="preserve"> sud ili stečajni upravitelj) može samo imati status ovršenika</w:t>
      </w:r>
      <w:r w:rsidR="006E2438" w:rsidRPr="00F92CC9">
        <w:t>. Zbog toga se stečajnog dužnika ili u njegovo ime stečajnog upravitelj, kao ni sud, ne može pozvati na plaćanje predujma za troškove provedbe prodaje elektroničkom javnom dražbom.</w:t>
      </w:r>
      <w:r w:rsidR="00733426" w:rsidRPr="00F92CC9">
        <w:t xml:space="preserve"> Dodatno se navodi da se prodaja u stečajnom postupku ne može uvjetovati uplatom predujma, budući se radi o zakonskoj obvezi unovčenja nekretnine (stečajne mase), a ne o slobodnom raspolaganju ovrhovoditelja. Troškovi unovčenja će se namiriti iz postignute kupovnine, a sve sukladno Stečajnom zakonu koji je u ovom slučaju lex specialis</w:t>
      </w:r>
      <w:r w:rsidR="00B04A9C" w:rsidRPr="00F92CC9">
        <w:t>.</w:t>
      </w:r>
    </w:p>
    <w:p w:rsidRDefault="00971B2F" w:rsidP="0029150F" w:rsidR="00971B2F" w:rsidRPr="00F92CC9">
      <w:pPr>
        <w:jc w:val="both"/>
      </w:pPr>
    </w:p>
    <w:p w:rsidRDefault="00B04A9C" w:rsidP="00AF6969" w:rsidR="00AF6969" w:rsidRPr="00F92CC9">
      <w:pPr>
        <w:jc w:val="both"/>
      </w:pPr>
      <w:r w:rsidRPr="00F92CC9">
        <w:tab/>
        <w:t xml:space="preserve">Zbog navedenog, na temelju spomenutog propisa i čl. </w:t>
      </w:r>
      <w:r w:rsidR="00AF6969" w:rsidRPr="00F92CC9">
        <w:t>247.</w:t>
      </w:r>
      <w:r w:rsidR="006965D5" w:rsidRPr="00F92CC9">
        <w:t>, u svezi s čl. 18.</w:t>
      </w:r>
      <w:r w:rsidR="00AF6969" w:rsidRPr="00F92CC9">
        <w:t xml:space="preserve"> </w:t>
      </w:r>
      <w:r w:rsidR="00297E2D" w:rsidRPr="00F92CC9">
        <w:t>SZ-a</w:t>
      </w:r>
      <w:r w:rsidR="00AF6969" w:rsidRPr="00F92CC9">
        <w:t>, odlučeno je kao u izreci.</w:t>
      </w:r>
    </w:p>
    <w:p w:rsidRDefault="00B04A9C" w:rsidP="0029150F" w:rsidR="00B04A9C" w:rsidRPr="00F92CC9">
      <w:pPr>
        <w:jc w:val="both"/>
      </w:pPr>
    </w:p>
    <w:p w:rsidRDefault="0029150F" w:rsidP="0029150F" w:rsidR="0029150F" w:rsidRPr="00F92CC9">
      <w:pPr>
        <w:rPr>
          <w:b/>
        </w:rPr>
      </w:pP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  <w:t xml:space="preserve">U Dubrovniku, </w:t>
      </w:r>
      <w:r w:rsidR="00114C11">
        <w:rPr>
          <w:b/>
        </w:rPr>
        <w:t>30</w:t>
      </w:r>
      <w:r w:rsidRPr="00F92CC9">
        <w:rPr>
          <w:b/>
        </w:rPr>
        <w:t xml:space="preserve">. </w:t>
      </w:r>
      <w:r w:rsidR="00F92CC9" w:rsidRPr="00F92CC9">
        <w:rPr>
          <w:b/>
        </w:rPr>
        <w:t>listopad</w:t>
      </w:r>
      <w:r w:rsidR="00EF3970" w:rsidRPr="00F92CC9">
        <w:rPr>
          <w:b/>
        </w:rPr>
        <w:t>a</w:t>
      </w:r>
      <w:r w:rsidRPr="00F92CC9">
        <w:rPr>
          <w:b/>
        </w:rPr>
        <w:t xml:space="preserve"> 201</w:t>
      </w:r>
      <w:r w:rsidR="00297E2D" w:rsidRPr="00F92CC9">
        <w:rPr>
          <w:b/>
        </w:rPr>
        <w:t>7</w:t>
      </w:r>
      <w:r w:rsidRPr="00F92CC9">
        <w:rPr>
          <w:b/>
        </w:rPr>
        <w:t>. godine</w:t>
      </w:r>
    </w:p>
    <w:p w:rsidRDefault="0029150F" w:rsidP="0029150F" w:rsidR="0029150F" w:rsidRPr="00F92CC9"/>
    <w:p w:rsidRDefault="0029150F" w:rsidP="0029150F" w:rsidR="0029150F" w:rsidRPr="00F92CC9">
      <w:pPr>
        <w:rPr>
          <w:b/>
        </w:rPr>
      </w:pP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="00297E2D" w:rsidRPr="00F92CC9">
        <w:rPr>
          <w:b/>
        </w:rPr>
        <w:t>S</w:t>
      </w:r>
      <w:r w:rsidRPr="00F92CC9">
        <w:rPr>
          <w:b/>
        </w:rPr>
        <w:t>udac:</w:t>
      </w:r>
    </w:p>
    <w:p w:rsidRDefault="0029150F" w:rsidP="0029150F" w:rsidR="0029150F" w:rsidRPr="00F92CC9">
      <w:pPr>
        <w:rPr>
          <w:b/>
        </w:rPr>
      </w:pPr>
    </w:p>
    <w:p w:rsidRDefault="0029150F" w:rsidP="0029150F" w:rsidR="0029150F" w:rsidRPr="00F92CC9">
      <w:pPr>
        <w:rPr>
          <w:b/>
        </w:rPr>
      </w:pP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="00297E2D" w:rsidRPr="00F92CC9">
        <w:rPr>
          <w:b/>
        </w:rPr>
        <w:t>Katarina Franković</w:t>
      </w:r>
    </w:p>
    <w:p w:rsidRDefault="006965D5" w:rsidP="0029150F" w:rsidR="006965D5" w:rsidRPr="00F92CC9">
      <w:pPr>
        <w:rPr>
          <w:b/>
        </w:rPr>
      </w:pPr>
    </w:p>
    <w:p w:rsidRDefault="0029150F" w:rsidP="0029150F" w:rsidR="0029150F" w:rsidRPr="00F92CC9">
      <w:pPr>
        <w:rPr>
          <w:b/>
        </w:rPr>
      </w:pPr>
    </w:p>
    <w:p w:rsidRDefault="003004DD" w:rsidP="0029150F" w:rsidR="003004DD" w:rsidRPr="00F92CC9">
      <w:pPr>
        <w:rPr>
          <w:b/>
        </w:rPr>
      </w:pPr>
    </w:p>
    <w:p w:rsidRDefault="003004DD" w:rsidP="0029150F" w:rsidR="003004DD" w:rsidRPr="00F92CC9">
      <w:pPr>
        <w:rPr>
          <w:b/>
        </w:rPr>
      </w:pPr>
    </w:p>
    <w:p w:rsidRDefault="003004DD" w:rsidP="0029150F" w:rsidR="003004DD" w:rsidRPr="00F92CC9">
      <w:pPr>
        <w:rPr>
          <w:b/>
        </w:rPr>
      </w:pPr>
    </w:p>
    <w:p w:rsidRDefault="0029150F" w:rsidP="0029150F" w:rsidR="0029150F" w:rsidRPr="00F92CC9">
      <w:pPr>
        <w:rPr>
          <w:b/>
        </w:rPr>
      </w:pPr>
      <w:r w:rsidRPr="00F92CC9">
        <w:rPr>
          <w:b/>
        </w:rPr>
        <w:t>POUKA O PRAVNOM LIJEKU</w:t>
      </w:r>
    </w:p>
    <w:p w:rsidRDefault="006965D5" w:rsidP="006965D5" w:rsidR="00EF3970" w:rsidRPr="00F92CC9">
      <w:r w:rsidRPr="00F92CC9">
        <w:t xml:space="preserve">Protiv ovog </w:t>
      </w:r>
      <w:r w:rsidR="00EF3970" w:rsidRPr="00F92CC9">
        <w:t>zaključka nije</w:t>
      </w:r>
      <w:r w:rsidRPr="00F92CC9">
        <w:t xml:space="preserve"> dopušteno je izjaviti žalbu. </w:t>
      </w:r>
    </w:p>
    <w:p w:rsidRDefault="0029150F" w:rsidP="0029150F" w:rsidR="0029150F" w:rsidRPr="00F92CC9">
      <w:pPr>
        <w:rPr>
          <w:b/>
        </w:rPr>
      </w:pPr>
    </w:p>
    <w:p w:rsidRDefault="006965D5" w:rsidP="0029150F" w:rsidR="006965D5" w:rsidRPr="00F92CC9">
      <w:pPr>
        <w:rPr>
          <w:b/>
        </w:rPr>
      </w:pPr>
    </w:p>
    <w:p w:rsidRDefault="0029150F" w:rsidP="0029150F" w:rsidR="0029150F" w:rsidRPr="00F92CC9">
      <w:pPr>
        <w:rPr>
          <w:b/>
        </w:rPr>
      </w:pPr>
      <w:r w:rsidRPr="00F92CC9">
        <w:rPr>
          <w:b/>
        </w:rPr>
        <w:t>DN-a:</w:t>
      </w:r>
    </w:p>
    <w:p w:rsidRDefault="0029150F" w:rsidP="0029150F" w:rsidR="00297E2D" w:rsidRPr="00F92CC9">
      <w:r w:rsidRPr="00F92CC9">
        <w:t xml:space="preserve">- </w:t>
      </w:r>
      <w:r w:rsidR="006965D5" w:rsidRPr="00F92CC9">
        <w:t xml:space="preserve">Financijska agencija RC Split, </w:t>
      </w:r>
    </w:p>
    <w:p w:rsidRDefault="006965D5" w:rsidP="0029150F" w:rsidR="00EA3204" w:rsidRPr="00F92CC9">
      <w:r w:rsidRPr="00F92CC9">
        <w:t xml:space="preserve">- </w:t>
      </w:r>
      <w:r w:rsidR="0029150F" w:rsidRPr="00F92CC9">
        <w:t>stečajni upravitelj,</w:t>
      </w:r>
      <w:r w:rsidRPr="00F92CC9">
        <w:t xml:space="preserve"> </w:t>
      </w:r>
      <w:r w:rsidR="000030AF">
        <w:t>putem e oglasna ploča</w:t>
      </w:r>
    </w:p>
    <w:p w:rsidRDefault="00297E2D" w:rsidP="0029150F" w:rsidR="00297E2D" w:rsidRPr="00F92CC9">
      <w:r w:rsidRPr="00F92CC9">
        <w:t>-mrežna stranica e-oglasna ploča suda</w:t>
      </w:r>
    </w:p>
    <w:sectPr w:rsidSect="00971B2F" w:rsidR="00297E2D" w:rsidRPr="00F92CC9">
      <w:headerReference w:type="even" r:id="rId11"/>
      <w:headerReference w:type="default" r:id="rId12"/>
      <w:pgSz w:h="16838" w:w="11906"/>
      <w:pgMar w:gutter="0" w:footer="720" w:header="720" w:left="1797" w:bottom="1135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4B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4E2C" w:rsidP="004F4E2C" w:rsidR="00EF3970" w:rsidRPr="00EF3970">
    <w:pPr>
      <w:jc w:val="right"/>
      <w:rPr>
        <w:b/>
        <w:sz w:val="22"/>
        <w:szCs w:val="22"/>
      </w:rPr>
    </w:pPr>
    <w:r w:rsidRPr="004F4E2C">
      <w:rPr>
        <w:b/>
        <w:sz w:val="22"/>
        <w:szCs w:val="22"/>
      </w:rPr>
      <w:t>Posl. br. 18 St-</w:t>
    </w:r>
    <w:r w:rsidR="00114C11">
      <w:rPr>
        <w:b/>
        <w:sz w:val="22"/>
        <w:szCs w:val="22"/>
      </w:rPr>
      <w:t>175/2016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0AF"/>
    <w:rsid w:val="0001034E"/>
    <w:rsid w:val="00032741"/>
    <w:rsid w:val="00064E57"/>
    <w:rsid w:val="00084191"/>
    <w:rsid w:val="00093286"/>
    <w:rsid w:val="000A638A"/>
    <w:rsid w:val="000B20CA"/>
    <w:rsid w:val="000B28EB"/>
    <w:rsid w:val="000B2F5E"/>
    <w:rsid w:val="000B3478"/>
    <w:rsid w:val="000C0655"/>
    <w:rsid w:val="00105FEC"/>
    <w:rsid w:val="00114C11"/>
    <w:rsid w:val="00141C8E"/>
    <w:rsid w:val="001A66AE"/>
    <w:rsid w:val="001B14F0"/>
    <w:rsid w:val="001C5695"/>
    <w:rsid w:val="001C6AD2"/>
    <w:rsid w:val="001F3B8A"/>
    <w:rsid w:val="002229B2"/>
    <w:rsid w:val="00240E2F"/>
    <w:rsid w:val="00241FF9"/>
    <w:rsid w:val="00265E0B"/>
    <w:rsid w:val="0027349C"/>
    <w:rsid w:val="002750E1"/>
    <w:rsid w:val="002754E3"/>
    <w:rsid w:val="00275FEE"/>
    <w:rsid w:val="00280C41"/>
    <w:rsid w:val="00290D53"/>
    <w:rsid w:val="0029150F"/>
    <w:rsid w:val="00295E8F"/>
    <w:rsid w:val="00297E2D"/>
    <w:rsid w:val="002D1CB0"/>
    <w:rsid w:val="002F4D88"/>
    <w:rsid w:val="003004DD"/>
    <w:rsid w:val="00320035"/>
    <w:rsid w:val="00331AD9"/>
    <w:rsid w:val="003356EA"/>
    <w:rsid w:val="00353D58"/>
    <w:rsid w:val="00387925"/>
    <w:rsid w:val="003F14BF"/>
    <w:rsid w:val="003F2396"/>
    <w:rsid w:val="00400746"/>
    <w:rsid w:val="00402864"/>
    <w:rsid w:val="00424B12"/>
    <w:rsid w:val="00437DC8"/>
    <w:rsid w:val="00445ABB"/>
    <w:rsid w:val="004617F3"/>
    <w:rsid w:val="004714E4"/>
    <w:rsid w:val="0047213D"/>
    <w:rsid w:val="00476CAF"/>
    <w:rsid w:val="004B7AA0"/>
    <w:rsid w:val="004D1B5C"/>
    <w:rsid w:val="004E228D"/>
    <w:rsid w:val="004E5DA4"/>
    <w:rsid w:val="004F1913"/>
    <w:rsid w:val="004F4E2C"/>
    <w:rsid w:val="005015C6"/>
    <w:rsid w:val="00502BB2"/>
    <w:rsid w:val="00517422"/>
    <w:rsid w:val="0052598C"/>
    <w:rsid w:val="005525BB"/>
    <w:rsid w:val="00556614"/>
    <w:rsid w:val="005937CB"/>
    <w:rsid w:val="005A0326"/>
    <w:rsid w:val="005B18B0"/>
    <w:rsid w:val="005E4387"/>
    <w:rsid w:val="005F2D2E"/>
    <w:rsid w:val="0063094D"/>
    <w:rsid w:val="00693E25"/>
    <w:rsid w:val="006965D5"/>
    <w:rsid w:val="006A3FB9"/>
    <w:rsid w:val="006A4510"/>
    <w:rsid w:val="006B6037"/>
    <w:rsid w:val="006C4470"/>
    <w:rsid w:val="006D163A"/>
    <w:rsid w:val="006E2438"/>
    <w:rsid w:val="007109A8"/>
    <w:rsid w:val="00733426"/>
    <w:rsid w:val="007372A4"/>
    <w:rsid w:val="00772474"/>
    <w:rsid w:val="00777F8F"/>
    <w:rsid w:val="007B6140"/>
    <w:rsid w:val="007F6CCE"/>
    <w:rsid w:val="008140C5"/>
    <w:rsid w:val="00822ED9"/>
    <w:rsid w:val="00845F89"/>
    <w:rsid w:val="00850FD7"/>
    <w:rsid w:val="00871BAD"/>
    <w:rsid w:val="00872314"/>
    <w:rsid w:val="00897B76"/>
    <w:rsid w:val="008C68B8"/>
    <w:rsid w:val="008F4B44"/>
    <w:rsid w:val="00901696"/>
    <w:rsid w:val="009154DF"/>
    <w:rsid w:val="009238F5"/>
    <w:rsid w:val="009371D5"/>
    <w:rsid w:val="00960197"/>
    <w:rsid w:val="00971333"/>
    <w:rsid w:val="00971B2F"/>
    <w:rsid w:val="00977FF0"/>
    <w:rsid w:val="0098713B"/>
    <w:rsid w:val="009A2F41"/>
    <w:rsid w:val="009A52B0"/>
    <w:rsid w:val="009A5CC2"/>
    <w:rsid w:val="009C437F"/>
    <w:rsid w:val="009E49C5"/>
    <w:rsid w:val="009E60D9"/>
    <w:rsid w:val="00A05715"/>
    <w:rsid w:val="00A05F7E"/>
    <w:rsid w:val="00A15B43"/>
    <w:rsid w:val="00A2285A"/>
    <w:rsid w:val="00A25738"/>
    <w:rsid w:val="00A33810"/>
    <w:rsid w:val="00A56F36"/>
    <w:rsid w:val="00A6231D"/>
    <w:rsid w:val="00A63659"/>
    <w:rsid w:val="00A66E4D"/>
    <w:rsid w:val="00A866A0"/>
    <w:rsid w:val="00A87FC5"/>
    <w:rsid w:val="00A96DAE"/>
    <w:rsid w:val="00AB6208"/>
    <w:rsid w:val="00AC1A08"/>
    <w:rsid w:val="00AC2766"/>
    <w:rsid w:val="00AF0E48"/>
    <w:rsid w:val="00AF51CE"/>
    <w:rsid w:val="00AF6969"/>
    <w:rsid w:val="00B04A9C"/>
    <w:rsid w:val="00B165F0"/>
    <w:rsid w:val="00B3737E"/>
    <w:rsid w:val="00B4286B"/>
    <w:rsid w:val="00B50A1E"/>
    <w:rsid w:val="00B618C6"/>
    <w:rsid w:val="00B70172"/>
    <w:rsid w:val="00BB77F6"/>
    <w:rsid w:val="00C150DF"/>
    <w:rsid w:val="00C1564B"/>
    <w:rsid w:val="00C32DBA"/>
    <w:rsid w:val="00C3316C"/>
    <w:rsid w:val="00C452A3"/>
    <w:rsid w:val="00CC45F4"/>
    <w:rsid w:val="00CD713B"/>
    <w:rsid w:val="00CD7839"/>
    <w:rsid w:val="00CE637D"/>
    <w:rsid w:val="00CE7A86"/>
    <w:rsid w:val="00D26414"/>
    <w:rsid w:val="00D312E6"/>
    <w:rsid w:val="00D32030"/>
    <w:rsid w:val="00D341B5"/>
    <w:rsid w:val="00D448DF"/>
    <w:rsid w:val="00D461D4"/>
    <w:rsid w:val="00D54E4E"/>
    <w:rsid w:val="00D76FF6"/>
    <w:rsid w:val="00D80619"/>
    <w:rsid w:val="00D939B4"/>
    <w:rsid w:val="00DB3945"/>
    <w:rsid w:val="00DB78F2"/>
    <w:rsid w:val="00DC3620"/>
    <w:rsid w:val="00DC564C"/>
    <w:rsid w:val="00DD45C6"/>
    <w:rsid w:val="00DD7227"/>
    <w:rsid w:val="00DD7601"/>
    <w:rsid w:val="00DE5101"/>
    <w:rsid w:val="00DF5C87"/>
    <w:rsid w:val="00E35D17"/>
    <w:rsid w:val="00E45CAF"/>
    <w:rsid w:val="00E56924"/>
    <w:rsid w:val="00E91F84"/>
    <w:rsid w:val="00E95FAC"/>
    <w:rsid w:val="00EA3204"/>
    <w:rsid w:val="00EB47EA"/>
    <w:rsid w:val="00EC6505"/>
    <w:rsid w:val="00ED5A96"/>
    <w:rsid w:val="00EE3C13"/>
    <w:rsid w:val="00EF3970"/>
    <w:rsid w:val="00EF6C3B"/>
    <w:rsid w:val="00F04726"/>
    <w:rsid w:val="00F079BC"/>
    <w:rsid w:val="00F1646D"/>
    <w:rsid w:val="00F16825"/>
    <w:rsid w:val="00F371B2"/>
    <w:rsid w:val="00F41119"/>
    <w:rsid w:val="00F92CC9"/>
    <w:rsid w:val="00F964A6"/>
    <w:rsid w:val="00F97395"/>
    <w:rsid w:val="00FB5D62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F96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4A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4A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4A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4A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F96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4A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4A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4A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4A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St-175/2016-68</izvorni_sadrzaj>
    <derivirana_varijabla naziv="DomainObject.Oznaka_1">St-175/2016-68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
skraćenog steč. post. St-2801/15</izvorni_sadrzaj>
    <derivirana_varijabla naziv="DomainObject.Predmet.Opis_1">Nastavak postupka nakon obustave 
skraćenog steč. post. St-2801/15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GESTA PROJEKTI d.o.o. za projektiranje, građenje i nadzor zastupanog po punomoćniku Jurica Kljusurić; Dragan Bijelić, stečajni upravitelj</izvorni_sadrzaj>
    <derivirana_varijabla naziv="DomainObject.Predmet.ProtustrankaFormated_1">  GESTA PROJEKTI d.o.o. za projektiranje, građenje i nadzor zastupanog po punomoćniku Jurica Kljusurić; Dragan Bijelić, stečajni upravitelj</derivirana_varijabla>
  </DomainObject.Predmet.ProtustrankaFormated>
  <DomainObject.Predmet.ProtustrankaFormatedOIB>
    <izvorni_sadrzaj>  GESTA PROJEKTI d.o.o. za projektiranje, građenje i nadzor, OIB 81135247223 zastupanog po punomoćniku Jurica Kljusurić; Dragan Bijelić, stečajni upravitelj</izvorni_sadrzaj>
    <derivirana_varijabla naziv="DomainObject.Predmet.ProtustrankaFormatedOIB_1">  GESTA PROJEKTI d.o.o. za projektiranje, građenje i nadzor, OIB 81135247223 zastupanog po punomoćniku Jurica Kljusurić; Dragan Bijelić, stečajni upravitelj</derivirana_varijabla>
  </DomainObject.Predmet.ProtustrankaFormatedOIB>
  <DomainObject.Predmet.ProtustrankaFormatedWithAdress>
    <izvorni_sadrzaj> GESTA PROJEKTI d.o.o. za projektiranje, građenje i nadzor, Jeovci 23, 20350 Metković zastupanog po punomoćniku Jurica Kljusurić; Dragan Bijelić, stečajni upravitelj</izvorni_sadrzaj>
    <derivirana_varijabla naziv="DomainObject.Predmet.ProtustrankaFormatedWithAdress_1"> GESTA PROJEKTI d.o.o. za projektiranje, građenje i nadzor, Jeovci 23, 20350 Metković zastupanog po punomoćniku Jurica Kljusurić; Dragan Bijelić, stečajni upravitelj</derivirana_varijabla>
  </DomainObject.Predmet.ProtustrankaFormatedWithAdress>
  <DomainObject.Predmet.ProtustrankaFormatedWithAdressOIB>
    <izvorni_sadrzaj> GESTA PROJEKTI d.o.o. za projektiranje, građenje i nadzor, OIB 81135247223, Jeovci 23, 20350 Metković zastupanog po punomoćniku Jurica Kljusurić; Dragan Bijelić, stečajni upravitelj</izvorni_sadrzaj>
    <derivirana_varijabla naziv="DomainObject.Predmet.ProtustrankaFormatedWithAdressOIB_1"> GESTA PROJEKTI d.o.o. za projektiranje, građenje i nadzor, OIB 81135247223, Jeovci 23, 20350 Metković zastupanog po punomoćniku Jurica Kljusurić; Dragan Bijelić, stečajni upravitelj</derivirana_varijabla>
  </DomainObject.Predmet.ProtustrankaFormatedWithAdressOIB>
  <DomainObject.Predmet.ProtustrankaWithAdress>
    <izvorni_sadrzaj>GESTA PROJEKTI d.o.o. za projektiranje, građenje i nadzor Jeovci 23, 20350 Metković</izvorni_sadrzaj>
    <derivirana_varijabla naziv="DomainObject.Predmet.ProtustrankaWithAdress_1">GESTA PROJEKTI d.o.o. za projektiranje, građenje i nadzor Jeovci 23, 20350 Metković</derivirana_varijabla>
  </DomainObject.Predmet.ProtustrankaWithAdress>
  <DomainObject.Predmet.ProtustrankaWithAdressOIB>
    <izvorni_sadrzaj>GESTA PROJEKTI d.o.o. za projektiranje, građenje i nadzor, OIB 81135247223, Jeovci 23, 20350 Metković</izvorni_sadrzaj>
    <derivirana_varijabla naziv="DomainObject.Predmet.ProtustrankaWithAdressOIB_1">GESTA PROJEKTI d.o.o. za projektiranje, građenje i nadzor, OIB 81135247223, Jeovci 23, 20350 Metković</derivirana_varijabla>
  </DomainObject.Predmet.ProtustrankaWithAdressOIB>
  <DomainObject.Predmet.ProtustrankaNazivFormated>
    <izvorni_sadrzaj>GESTA PROJEKTI d.o.o. za projektiranje, građenje i nadzor</izvorni_sadrzaj>
    <derivirana_varijabla naziv="DomainObject.Predmet.ProtustrankaNazivFormated_1">GESTA PROJEKTI d.o.o. za projektiranje, građenje i nadzor</derivirana_varijabla>
  </DomainObject.Predmet.ProtustrankaNazivFormated>
  <DomainObject.Predmet.ProtustrankaNazivFormatedOIB>
    <izvorni_sadrzaj>GESTA PROJEKTI d.o.o. za projektiranje, građenje i nadzor, OIB 81135247223</izvorni_sadrzaj>
    <derivirana_varijabla naziv="DomainObject.Predmet.ProtustrankaNazivFormatedOIB_1">GESTA PROJEKTI d.o.o. za projektiranje, građenje i nadzor, OIB 81135247223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6823570.92</izvorni_sadrzaj>
    <derivirana_varijabla naziv="DomainObject.Predmet.TrenutnaVrijednost_1">6823570.92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GESTA PROJEKTI d.o.o. za projektiranje, građenje i nadzor zastupanog po punomoćniku Jurica Kljusurić; Dragan Bijelić, stečajni upravitelj</item>
    </izvorni_sadrzaj>
    <derivirana_varijabla naziv="DomainObject.Predmet.ProtuStrankaListFormated_1">
      <item>GESTA PROJEKTI d.o.o. za projektiranje, građenje i nadzor zastupanog po punomoćniku Jurica Kljusurić; Dragan Bijelić, stečajni upravitelj</item>
    </derivirana_varijabla>
  </DomainObject.Predmet.ProtuStrankaListFormated>
  <DomainObject.Predmet.ProtuStrankaListFormatedOIB>
    <izvorni_sadrzaj>
      <item>GESTA PROJEKTI d.o.o. za projektiranje, građenje i nadzor, OIB 81135247223 zastupanog po punomoćniku Jurica Kljusurić; Dragan Bijelić, stečajni upravitelj</item>
    </izvorni_sadrzaj>
    <derivirana_varijabla naziv="DomainObject.Predmet.ProtuStrankaListFormatedOIB_1">
      <item>GESTA PROJEKTI d.o.o. za projektiranje, građenje i nadzor, OIB 81135247223 zastupanog po punomoćniku Jurica Kljusurić; Dragan Bijelić, stečajni upravitelj</item>
    </derivirana_varijabla>
  </DomainObject.Predmet.ProtuStrankaListFormatedOIB>
  <DomainObject.Predmet.ProtuStrankaListFormatedWithAdress>
    <izvorni_sadrzaj>
      <item>GESTA PROJEKTI d.o.o. za projektiranje, građenje i nadzor, Jeovci 23, 20350 Metković zastupanog po punomoćniku Jurica Kljusurić; Dragan Bijelić, stečajni upravitelj</item>
    </izvorni_sadrzaj>
    <derivirana_varijabla naziv="DomainObject.Predmet.ProtuStrankaListFormatedWithAdress_1">
      <item>GESTA PROJEKTI d.o.o. za projektiranje, građenje i nadzor, Jeovci 23, 20350 Metković zastupanog po punomoćniku Jurica Kljusurić; Dragan Bijelić, stečajni upravitelj</item>
    </derivirana_varijabla>
  </DomainObject.Predmet.ProtuStrankaListFormatedWithAdress>
  <DomainObject.Predmet.ProtuStrankaListFormatedWithAdressOIB>
    <izvorni_sadrzaj>
      <item>GESTA PROJEKTI d.o.o. za projektiranje, građenje i nadzor, OIB 81135247223, Jeovci 23, 20350 Metković zastupanog po punomoćniku Jurica Kljusurić; Dragan Bijelić, stečajni upravitelj</item>
    </izvorni_sadrzaj>
    <derivirana_varijabla naziv="DomainObject.Predmet.ProtuStrankaListFormatedWithAdressOIB_1">
      <item>GESTA PROJEKTI d.o.o. za projektiranje, građenje i nadzor, OIB 81135247223, Jeovci 23, 20350 Metković zastupanog po punomoćniku Jurica Kljusurić; Dragan Bijelić, stečajni upravitelj</item>
    </derivirana_varijabla>
  </DomainObject.Predmet.ProtuStrankaListFormatedWithAdressOIB>
  <DomainObject.Predmet.ProtuStrankaListNazivFormated>
    <izvorni_sadrzaj>
      <item>GESTA PROJEKTI d.o.o. za projektiranje, građenje i nadzor</item>
    </izvorni_sadrzaj>
    <derivirana_varijabla naziv="DomainObject.Predmet.ProtuStrankaListNazivFormated_1">
      <item>GESTA PROJEKTI d.o.o. za projektiranje, građenje i nadzor</item>
    </derivirana_varijabla>
  </DomainObject.Predmet.ProtuStrankaListNazivFormated>
  <DomainObject.Predmet.ProtuStrankaListNazivFormatedOIB>
    <izvorni_sadrzaj>
      <item>GESTA PROJEKTI d.o.o. za projektiranje, građenje i nadzor, OIB 81135247223</item>
    </izvorni_sadrzaj>
    <derivirana_varijabla naziv="DomainObject.Predmet.ProtuStrankaListNazivFormatedOIB_1">
      <item>GESTA PROJEKTI d.o.o. za projektiranje, građenje i nadzor, OIB 81135247223</item>
    </derivirana_varijabla>
  </DomainObject.Predmet.ProtuStrankaListNazivFormatedOIB>
  <DomainObject.Predmet.OstaliListFormated>
    <izvorni_sadrzaj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  <item>Bernard Mahečić</item>
    </izvorni_sadrzaj>
    <derivirana_varijabla naziv="DomainObject.Predmet.OstaliListFormated_1"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  <item>Bernard Mahečić</item>
    </derivirana_varijabla>
  </DomainObject.Predmet.OstaliListFormated>
  <DomainObject.Predmet.OstaliListFormatedOIB>
    <izvorni_sadrzaj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  <item>Bernard Mahečić</item>
    </izvorni_sadrzaj>
    <derivirana_varijabla naziv="DomainObject.Predmet.OstaliListFormatedOIB_1"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  <item>Bernard Mahečić</item>
    </derivirana_varijabla>
  </DomainObject.Predmet.OstaliListFormatedOIB>
  <DomainObject.Predmet.OstaliListFormatedWithAdress>
    <izvorni_sadrzaj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  <item>Bernard Mahečić</item>
    </izvorni_sadrzaj>
    <derivirana_varijabla naziv="DomainObject.Predmet.OstaliListFormatedWithAdress_1"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  <item>Bernard Mahečić</item>
    </derivirana_varijabla>
  </DomainObject.Predmet.OstaliListFormatedWithAdress>
  <DomainObject.Predmet.OstaliListFormatedWithAdressOIB>
    <izvorni_sadrzaj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  <item>Bernard Mahečić</item>
    </izvorni_sadrzaj>
    <derivirana_varijabla naziv="DomainObject.Predmet.OstaliListFormatedWithAdressOIB_1"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  <item>Bernard Mahečić</item>
    </derivirana_varijabla>
  </DomainObject.Predmet.OstaliListFormatedWithAdressOIB>
  <DomainObject.Predmet.OstaliListNazivFormated>
    <izvorni_sadrzaj>
      <item>Jurica Kljusurić</item>
      <item>Dragan Bijelić, stečajni upravitelj</item>
      <item>Bernard Mahečić</item>
    </izvorni_sadrzaj>
    <derivirana_varijabla naziv="DomainObject.Predmet.OstaliListNazivFormated_1">
      <item>Jurica Kljusurić</item>
      <item>Dragan Bijelić, stečajni upravitelj</item>
      <item>Bernard Mahečić</item>
    </derivirana_varijabla>
  </DomainObject.Predmet.OstaliListNazivFormated>
  <DomainObject.Predmet.OstaliListNazivFormatedOIB>
    <izvorni_sadrzaj>
      <item>Jurica Kljusurić</item>
      <item>Dragan Bijelić, stečajni upravitelj, OIB 53755649931</item>
      <item>Bernard Mahečić</item>
    </izvorni_sadrzaj>
    <derivirana_varijabla naziv="DomainObject.Predmet.OstaliListNazivFormatedOIB_1">
      <item>Jurica Kljusurić</item>
      <item>Dragan Bijelić, stečajni upravitelj, OIB 53755649931</item>
      <item>Bernard Mahečić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St-175/2016-68</izvorni_sadrzaj>
    <derivirana_varijabla naziv="DomainObject.PoslovniBrojDokumenta_1">St-175/2016-68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GESTA PROJEKTI d.o.o. za projektiranje, građenje i nadzor</izvorni_sadrzaj>
    <derivirana_varijabla naziv="DomainObject.Predmet.ProtustrankaIDrugi_1">GESTA PROJEKTI d.o.o. za projektiranje, građenje i nadzor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GESTA PROJEKTI d.o.o. za projektiranje, građenje i nadzor, OIB 81135247223, Jeovci 23, 20350 Metković</izvorni_sadrzaj>
    <derivirana_varijabla naziv="DomainObject.Predmet.ProtustrankaIDrugiAdressOIB_1">GESTA PROJEKTI d.o.o. za projektiranje, građenje i nadzor, OIB 81135247223, Jeovci 23,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GESTA PROJEKTI d.o.o. za projektiranje, građenje i nadzor</item>
      <item>FINA, RC Split, Podružnica Dubrovnik</item>
      <item>Jurica Kljusurić</item>
      <item>Dragan Bijelić, stečajni upravitelj</item>
      <item>Bernard Mahečić</item>
    </izvorni_sadrzaj>
    <derivirana_varijabla naziv="DomainObject.Predmet.SudioniciListNaziv_1">
      <item>GESTA PROJEKTI d.o.o. za projektiranje, građenje i nadzor</item>
      <item>FINA, RC Split, Podružnica Dubrovnik</item>
      <item>Jurica Kljusurić</item>
      <item>Dragan Bijelić, stečajni upravitelj</item>
      <item>Bernard Mahečić</item>
    </derivirana_varijabla>
  </DomainObject.Predmet.SudioniciListNaziv>
  <DomainObject.Predmet.SudioniciListAdressOIB>
    <izvorni_sadrzaj>
      <item>GESTA PROJEKTI d.o.o. za projektiranje, građenje i nadzor, OIB 81135247223, Jeovci 23,20350 Metković</item>
      <item>FINA, RC Split, Podružnica Dubrovnik, OIB 85821130368, Vukovarska 2,20000 Dubrovnik</item>
      <item>Jurica Kljusurić</item>
      <item>Dragan Bijelić, stečajni upravitelj, OIB 53755649931, Put Kroz Meterize 25,22000 Šibenik</item>
      <item>Bernard Mahečić</item>
    </izvorni_sadrzaj>
    <derivirana_varijabla naziv="DomainObject.Predmet.SudioniciListAdressOIB_1">
      <item>GESTA PROJEKTI d.o.o. za projektiranje, građenje i nadzor, OIB 81135247223, Jeovci 23,20350 Metković</item>
      <item>FINA, RC Split, Podružnica Dubrovnik, OIB 85821130368, Vukovarska 2,20000 Dubrovnik</item>
      <item>Jurica Kljusurić</item>
      <item>Dragan Bijelić, stečajni upravitelj, OIB 53755649931, Put Kroz Meterize 25,22000 Šibenik</item>
      <item>Bernard Mahečić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81135247223</item>
      <item>, OIB 85821130368</item>
      <item>, OIB null</item>
      <item>, OIB 53755649931</item>
      <item>, OIB null</item>
    </izvorni_sadrzaj>
    <derivirana_varijabla naziv="DomainObject.Predmet.SudioniciListNazivOIB_1">
      <item>, OIB 81135247223</item>
      <item>, OIB 85821130368</item>
      <item>, OIB null</item>
      <item>, OIB 53755649931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495</properties:Words>
  <properties:Characters>2754</properties:Characters>
  <properties:Lines>80</properties:Lines>
  <properties:Paragraphs>25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2017-10-30T10:51:00Z</dcterms:created>
  <dc:creator>Srđan Gavranić</dc:creator>
  <cp:lastModifiedBy>Andrijana Leto</cp:lastModifiedBy>
  <cp:lastPrinted>2017-10-20T08:19:00Z</cp:lastPrinted>
  <dcterms:modified xmlns:xsi="http://www.w3.org/2001/XMLSchema-instance" xsi:type="dcterms:W3CDTF">2017-10-30T12:19:00Z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St-175/2016-68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