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983d" w14:paraId="4e6983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9B1875">
        <w:t>2459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9B1875">
        <w:t>2459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9B1875" w:rsidRPr="00CC0EB7">
        <w:t>PROVENTUS GRADNJA d.o.o.</w:t>
      </w:r>
      <w:r w:rsidR="009B1875">
        <w:t>, Zagreb (Grad Zagreb),</w:t>
      </w:r>
      <w:r w:rsidR="009B1875" w:rsidRPr="004D3A78">
        <w:t xml:space="preserve"> </w:t>
      </w:r>
      <w:r w:rsidR="009B1875">
        <w:t xml:space="preserve">Stubička 57, </w:t>
      </w:r>
      <w:r w:rsidR="009B1875" w:rsidRPr="004D3A78">
        <w:t>OIB:</w:t>
      </w:r>
      <w:r w:rsidR="009B1875">
        <w:t xml:space="preserve"> </w:t>
      </w:r>
      <w:r w:rsidR="009B1875" w:rsidRPr="00CC0EB7">
        <w:t>33702751503</w:t>
      </w:r>
      <w:r w:rsidR="006D4A58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9B1875">
        <w:t>252.973,59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2F1E46">
        <w:t>7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2B15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2F1E46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20CA0"/>
    <w:rsid w:val="009419D8"/>
    <w:rsid w:val="00975CC6"/>
    <w:rsid w:val="009B1875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2459</izvorni_sadrzaj>
    <derivirana_varijabla naziv="DomainObject.Predmet.Broj_1">2459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St-2459/2015</izvorni_sadrzaj>
    <derivirana_varijabla naziv="DomainObject.Predmet.OznakaBroj_1">St-2459/2015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PROVENTUS GRADNJA d.o.o. zastupanog po punomoćniku Rudolf Puhin</izvorni_sadrzaj>
    <derivirana_varijabla naziv="DomainObject.Predmet.ProtustrankaFormated_1">  PROVENTUS GRADNJA d.o.o. zastupanog po punomoćniku Rudolf Puhin</derivirana_varijabla>
  </DomainObject.Predmet.ProtustrankaFormated>
  <DomainObject.Predmet.ProtustrankaFormatedOIB>
    <izvorni_sadrzaj>  PROVENTUS GRADNJA d.o.o., OIB 33702751503 zastupanog po punomoćniku Rudolf Puhin</izvorni_sadrzaj>
    <derivirana_varijabla naziv="DomainObject.Predmet.ProtustrankaFormatedOIB_1">  PROVENTUS GRADNJA d.o.o., OIB 33702751503 zastupanog po punomoćniku Rudolf Puhin</derivirana_varijabla>
  </DomainObject.Predmet.ProtustrankaFormatedOIB>
  <DomainObject.Predmet.ProtustrankaFormatedWithAdress>
    <izvorni_sadrzaj> PROVENTUS GRADNJA d.o.o., Stubička 57, 10000 Zagreb zastupanog po punomoćniku Rudolf Puhin</izvorni_sadrzaj>
    <derivirana_varijabla naziv="DomainObject.Predmet.ProtustrankaFormatedWithAdress_1"> PROVENTUS GRADNJA d.o.o., Stubička 57, 10000 Zagreb zastupanog po punomoćniku Rudolf Puhin</derivirana_varijabla>
  </DomainObject.Predmet.ProtustrankaFormatedWithAdress>
  <DomainObject.Predmet.ProtustrankaFormatedWithAdressOIB>
    <izvorni_sadrzaj> PROVENTUS GRADNJA d.o.o., OIB 33702751503, Stubička 57, 10000 Zagreb zastupanog po punomoćniku Rudolf Puhin</izvorni_sadrzaj>
    <derivirana_varijabla naziv="DomainObject.Predmet.ProtustrankaFormatedWithAdressOIB_1"> PROVENTUS GRADNJA d.o.o., OIB 33702751503, Stubička 57, 10000 Zagreb zastupanog po punomoćniku Rudolf Puhin</derivirana_varijabla>
  </DomainObject.Predmet.ProtustrankaFormatedWithAdressOIB>
  <DomainObject.Predmet.ProtustrankaWithAdress>
    <izvorni_sadrzaj>PROVENTUS GRADNJA d.o.o. Stubička 57, 10000 Zagreb</izvorni_sadrzaj>
    <derivirana_varijabla naziv="DomainObject.Predmet.ProtustrankaWithAdress_1">PROVENTUS GRADNJA d.o.o. Stubička 57, 10000 Zagreb</derivirana_varijabla>
  </DomainObject.Predmet.ProtustrankaWithAdress>
  <DomainObject.Predmet.ProtustrankaWithAdressOIB>
    <izvorni_sadrzaj>PROVENTUS GRADNJA d.o.o., OIB 33702751503, Stubička 57, 10000 Zagreb</izvorni_sadrzaj>
    <derivirana_varijabla naziv="DomainObject.Predmet.ProtustrankaWithAdressOIB_1">PROVENTUS GRADNJA d.o.o., OIB 33702751503, Stubička 57, 10000 Zagreb</derivirana_varijabla>
  </DomainObject.Predmet.ProtustrankaWithAdressOIB>
  <DomainObject.Predmet.ProtustrankaNazivFormated>
    <izvorni_sadrzaj>PROVENTUS GRADNJA d.o.o.</izvorni_sadrzaj>
    <derivirana_varijabla naziv="DomainObject.Predmet.ProtustrankaNazivFormated_1">PROVENTUS GRADNJA d.o.o.</derivirana_varijabla>
  </DomainObject.Predmet.ProtustrankaNazivFormated>
  <DomainObject.Predmet.ProtustrankaNazivFormatedOIB>
    <izvorni_sadrzaj>PROVENTUS GRADNJA d.o.o., OIB 33702751503</izvorni_sadrzaj>
    <derivirana_varijabla naziv="DomainObject.Predmet.ProtustrankaNazivFormatedOIB_1">PROVENTUS GRADNJA d.o.o., OIB 33702751503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PROVENTUS GRADNJA d.o.o. zastupanog po punomoćniku Rudolf Puhin</item>
    </izvorni_sadrzaj>
    <derivirana_varijabla naziv="DomainObject.Predmet.ProtuStrankaListFormated_1">
      <item>PROVENTUS GRADNJA d.o.o. zastupanog po punomoćniku Rudolf Puhin</item>
    </derivirana_varijabla>
  </DomainObject.Predmet.ProtuStrankaListFormated>
  <DomainObject.Predmet.ProtuStrankaListFormatedOIB>
    <izvorni_sadrzaj>
      <item>PROVENTUS GRADNJA d.o.o., OIB 33702751503 zastupanog po punomoćniku Rudolf Puhin</item>
    </izvorni_sadrzaj>
    <derivirana_varijabla naziv="DomainObject.Predmet.ProtuStrankaListFormatedOIB_1">
      <item>PROVENTUS GRADNJA d.o.o., OIB 33702751503 zastupanog po punomoćniku Rudolf Puhin</item>
    </derivirana_varijabla>
  </DomainObject.Predmet.ProtuStrankaListFormatedOIB>
  <DomainObject.Predmet.ProtuStrankaListFormatedWithAdress>
    <izvorni_sadrzaj>
      <item>PROVENTUS GRADNJA d.o.o., Stubička 57, 10000 Zagreb zastupanog po punomoćniku Rudolf Puhin</item>
    </izvorni_sadrzaj>
    <derivirana_varijabla naziv="DomainObject.Predmet.ProtuStrankaListFormatedWithAdress_1">
      <item>PROVENTUS GRADNJA d.o.o., Stubička 57, 10000 Zagreb zastupanog po punomoćniku Rudolf Puhin</item>
    </derivirana_varijabla>
  </DomainObject.Predmet.ProtuStrankaListFormatedWithAdress>
  <DomainObject.Predmet.ProtuStrankaListFormatedWithAdressOIB>
    <izvorni_sadrzaj>
      <item>PROVENTUS GRADNJA d.o.o., OIB 33702751503, Stubička 57, 10000 Zagreb zastupanog po punomoćniku Rudolf Puhin</item>
    </izvorni_sadrzaj>
    <derivirana_varijabla naziv="DomainObject.Predmet.ProtuStrankaListFormatedWithAdressOIB_1">
      <item>PROVENTUS GRADNJA d.o.o., OIB 33702751503, Stubička 57, 10000 Zagreb zastupanog po punomoćniku Rudolf Puhin</item>
    </derivirana_varijabla>
  </DomainObject.Predmet.ProtuStrankaListFormatedWithAdressOIB>
  <DomainObject.Predmet.ProtuStrankaListNazivFormated>
    <izvorni_sadrzaj>
      <item>PROVENTUS GRADNJA d.o.o.</item>
    </izvorni_sadrzaj>
    <derivirana_varijabla naziv="DomainObject.Predmet.ProtuStrankaListNazivFormated_1">
      <item>PROVENTUS GRADNJA d.o.o.</item>
    </derivirana_varijabla>
  </DomainObject.Predmet.ProtuStrankaListNazivFormated>
  <DomainObject.Predmet.ProtuStrankaListNazivFormatedOIB>
    <izvorni_sadrzaj>
      <item>PROVENTUS GRADNJA d.o.o., OIB 33702751503</item>
    </izvorni_sadrzaj>
    <derivirana_varijabla naziv="DomainObject.Predmet.ProtuStrankaListNazivFormatedOIB_1">
      <item>PROVENTUS GRADNJA d.o.o., OIB 33702751503</item>
    </derivirana_varijabla>
  </DomainObject.Predmet.ProtuStrankaListNazivFormatedOIB>
  <DomainObject.Predmet.OstaliListFormated>
    <izvorni_sadrzaj>
      <item>Rudolf Puhin punomoćnik sudionika u postupku PROVENTUS GRADNJA d.o.o.</item>
    </izvorni_sadrzaj>
    <derivirana_varijabla naziv="DomainObject.Predmet.OstaliListFormated_1">
      <item>Rudolf Puhin punomoćnik sudionika u postupku PROVENTUS GRADNJA d.o.o.</item>
    </derivirana_varijabla>
  </DomainObject.Predmet.OstaliListFormated>
  <DomainObject.Predmet.OstaliListFormatedOIB>
    <izvorni_sadrzaj>
      <item>Rudolf Puhin, OIB 30056362241 punomoćnik sudionika u postupku PROVENTUS GRADNJA d.o.o.</item>
    </izvorni_sadrzaj>
    <derivirana_varijabla naziv="DomainObject.Predmet.OstaliListFormatedOIB_1">
      <item>Rudolf Puhin, OIB 30056362241 punomoćnik sudionika u postupku PROVENTUS GRADNJA d.o.o.</item>
    </derivirana_varijabla>
  </DomainObject.Predmet.OstaliListFormatedOIB>
  <DomainObject.Predmet.OstaliListFormatedWithAdress>
    <izvorni_sadrzaj>
      <item>Rudolf Puhin, Stubička 57, 10000 Zagreb punomoćnik sudionika u postupku PROVENTUS GRADNJA d.o.o.</item>
    </izvorni_sadrzaj>
    <derivirana_varijabla naziv="DomainObject.Predmet.OstaliListFormatedWithAdress_1">
      <item>Rudolf Puhin, Stubička 57, 10000 Zagreb punomoćnik sudionika u postupku PROVENTUS GRADNJA d.o.o.</item>
    </derivirana_varijabla>
  </DomainObject.Predmet.OstaliListFormatedWithAdress>
  <DomainObject.Predmet.OstaliListFormatedWithAdressOIB>
    <izvorni_sadrzaj>
      <item>Rudolf Puhin, OIB 30056362241, Stubička 57, 10000 Zagreb punomoćnik sudionika u postupku PROVENTUS GRADNJA d.o.o.</item>
    </izvorni_sadrzaj>
    <derivirana_varijabla naziv="DomainObject.Predmet.OstaliListFormatedWithAdressOIB_1">
      <item>Rudolf Puhin, OIB 30056362241, Stubička 57, 10000 Zagreb punomoćnik sudionika u postupku PROVENTUS GRADNJA d.o.o.</item>
    </derivirana_varijabla>
  </DomainObject.Predmet.OstaliListFormatedWithAdressOIB>
  <DomainObject.Predmet.OstaliListNazivFormated>
    <izvorni_sadrzaj>
      <item>Rudolf Puhin</item>
    </izvorni_sadrzaj>
    <derivirana_varijabla naziv="DomainObject.Predmet.OstaliListNazivFormated_1">
      <item>Rudolf Puhin</item>
    </derivirana_varijabla>
  </DomainObject.Predmet.OstaliListNazivFormated>
  <DomainObject.Predmet.OstaliListNazivFormatedOIB>
    <izvorni_sadrzaj>
      <item>Rudolf Puhin, OIB 30056362241</item>
    </izvorni_sadrzaj>
    <derivirana_varijabla naziv="DomainObject.Predmet.OstaliListNazivFormatedOIB_1">
      <item>Rudolf Puhin, OIB 30056362241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PROVENTUS GRADNJA d.o.o.</izvorni_sadrzaj>
    <derivirana_varijabla naziv="DomainObject.Predmet.ProtustrankaIDrugi_1">PROVENTUS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PROVENTUS GRADNJA d.o.o., OIB 33702751503, Stubička 57, 10000 Zagreb</izvorni_sadrzaj>
    <derivirana_varijabla naziv="DomainObject.Predmet.ProtustrankaIDrugiAdressOIB_1">PROVENTUS GRADNJA d.o.o., OIB 33702751503, Stubička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PROVENTUS GRADNJA d.o.o.</item>
      <item>Rudolf Puhin</item>
    </izvorni_sadrzaj>
    <derivirana_varijabla naziv="DomainObject.Predmet.SudioniciListNaziv_1">
      <item>FINA Regionalni centar Zagreb</item>
      <item>PROVENTUS GRADNJA d.o.o.</item>
      <item>Rudolf Puhin</item>
    </derivirana_varijabla>
  </DomainObject.Predmet.SudioniciListNaziv>
  <DomainObject.Predmet.SudioniciListAdressOIB>
    <izvorni_sadrzaj>
      <item>FINA Regionalni centar Zagreb, OIB 85821130368, Trg svibanjskih žrtava 1995. 1,10000 Zagreb</item>
      <item>PROVENTUS GRADNJA d.o.o., OIB 33702751503, Stubička 57,10000 Zagreb</item>
      <item>Rudolf Puhin, OIB 30056362241, Stubička 57,10000 Zagreb</item>
    </izvorni_sadrzaj>
    <derivirana_varijabla naziv="DomainObject.Predmet.SudioniciListAdressOIB_1">
      <item>FINA Regionalni centar Zagreb, OIB 85821130368, Trg svibanjskih žrtava 1995. 1,10000 Zagreb</item>
      <item>PROVENTUS GRADNJA d.o.o., OIB 33702751503, Stubička 57,10000 Zagreb</item>
      <item>Rudolf Puhin, OIB 30056362241, Stubička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33702751503</item>
      <item>, OIB 30056362241</item>
    </izvorni_sadrzaj>
    <derivirana_varijabla naziv="DomainObject.Predmet.SudioniciListNazivOIB_1">
      <item>, OIB 85821130368</item>
      <item>, OIB 33702751503</item>
      <item>, OIB 30056362241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1465</properties:Characters>
  <properties:Lines>42</properties:Lines>
  <properties:Paragraphs>17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2015-12-17T11:55:00Z</cp:lastPrinted>
  <dcterms:modified xmlns:xsi="http://www.w3.org/2001/XMLSchema-instance" xsi:type="dcterms:W3CDTF">2015-12-17T12:09:00Z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