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a26b" w14:paraId="3d7a26b" w:rsidRDefault="00833DED" w:rsidP="00EE136A" w:rsidR="00833DED" w:rsidRPr="00635BD0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635BD0">
        <w:rPr>
          <w:sz w:val="22"/>
          <w:szCs w:val="22"/>
        </w:rPr>
        <w:t xml:space="preserve">            </w:t>
      </w:r>
    </w:p>
    <w:p w:rsidRDefault="00833DED" w:rsidP="00833DED" w:rsidR="00833DED" w:rsidRPr="00635BD0">
      <w:pPr>
        <w:rPr>
          <w:sz w:val="22"/>
          <w:szCs w:val="22"/>
        </w:rPr>
      </w:pPr>
    </w:p>
    <w:p w:rsidRDefault="00833DED" w:rsidP="00833DED" w:rsidR="00833DED" w:rsidRPr="00635BD0">
      <w:pPr>
        <w:rPr>
          <w:sz w:val="22"/>
          <w:szCs w:val="22"/>
        </w:rPr>
      </w:pPr>
    </w:p>
    <w:p w:rsidRDefault="00833DED" w:rsidP="00833DED" w:rsidR="00833DED" w:rsidRPr="00635BD0">
      <w:pPr>
        <w:rPr>
          <w:sz w:val="22"/>
          <w:szCs w:val="22"/>
        </w:rPr>
      </w:pPr>
    </w:p>
    <w:p w:rsidRDefault="00833DED" w:rsidP="00833DED" w:rsidR="00833DED" w:rsidRPr="00635BD0">
      <w:pPr>
        <w:rPr>
          <w:sz w:val="22"/>
          <w:szCs w:val="22"/>
        </w:rPr>
      </w:pPr>
    </w:p>
    <w:p w:rsidRDefault="00833DED" w:rsidP="00EE136A" w:rsidR="00833DED" w:rsidRPr="00635BD0">
      <w:pPr>
        <w:rPr>
          <w:b/>
          <w:bCs/>
          <w:sz w:val="22"/>
          <w:szCs w:val="22"/>
        </w:rPr>
      </w:pPr>
      <w:r w:rsidRPr="00635BD0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635BD0">
      <w:pPr>
        <w:rPr>
          <w:b/>
          <w:bCs/>
          <w:sz w:val="22"/>
          <w:szCs w:val="22"/>
        </w:rPr>
      </w:pPr>
      <w:r w:rsidRPr="00635BD0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635BD0">
      <w:pPr>
        <w:rPr>
          <w:sz w:val="22"/>
          <w:szCs w:val="22"/>
        </w:rPr>
      </w:pPr>
      <w:r w:rsidRPr="00635BD0">
        <w:rPr>
          <w:sz w:val="22"/>
          <w:szCs w:val="22"/>
        </w:rPr>
        <w:t>Zadar, Dr. Franje Tuđmana 35</w:t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</w:p>
    <w:p w:rsidRDefault="004D436D" w:rsidP="004D436D" w:rsidR="00833DED" w:rsidRPr="00635BD0">
      <w:pPr>
        <w:tabs>
          <w:tab w:pos="7350" w:val="left"/>
        </w:tabs>
        <w:ind w:firstLine="708"/>
        <w:rPr>
          <w:sz w:val="22"/>
          <w:szCs w:val="22"/>
        </w:rPr>
      </w:pPr>
      <w:r w:rsidRPr="00635BD0">
        <w:rPr>
          <w:sz w:val="22"/>
          <w:szCs w:val="22"/>
        </w:rPr>
        <w:tab/>
      </w:r>
    </w:p>
    <w:p w:rsidRDefault="00833DED" w:rsidP="00833DED" w:rsidR="00833DED" w:rsidRPr="00635BD0">
      <w:pPr>
        <w:rPr>
          <w:sz w:val="22"/>
          <w:szCs w:val="22"/>
        </w:rPr>
      </w:pPr>
    </w:p>
    <w:p w:rsidRDefault="00833DED" w:rsidP="00833DED" w:rsidR="00833DED" w:rsidRPr="00635BD0">
      <w:pPr>
        <w:jc w:val="center"/>
        <w:rPr>
          <w:b/>
          <w:bCs/>
          <w:sz w:val="22"/>
          <w:szCs w:val="22"/>
        </w:rPr>
      </w:pPr>
      <w:r w:rsidRPr="00635BD0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635BD0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635BD0">
      <w:pPr>
        <w:jc w:val="center"/>
        <w:rPr>
          <w:b/>
          <w:bCs/>
          <w:sz w:val="22"/>
          <w:szCs w:val="22"/>
        </w:rPr>
      </w:pPr>
      <w:r w:rsidRPr="00635BD0">
        <w:rPr>
          <w:b/>
          <w:bCs/>
          <w:sz w:val="22"/>
          <w:szCs w:val="22"/>
        </w:rPr>
        <w:t>R J E Š E NJ E</w:t>
      </w:r>
    </w:p>
    <w:p w:rsidRDefault="0023562C" w:rsidP="0023562C" w:rsidR="0023562C" w:rsidRPr="00635BD0">
      <w:pPr>
        <w:jc w:val="both"/>
        <w:rPr>
          <w:b/>
          <w:bCs/>
          <w:sz w:val="22"/>
          <w:szCs w:val="22"/>
        </w:rPr>
      </w:pPr>
    </w:p>
    <w:p w:rsidRDefault="0023562C" w:rsidP="00477691" w:rsidR="00A90033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Trgovački sud u Zadru, OIB:39670464653, po sutkinji Ani Markač, u skraćenom </w:t>
      </w:r>
      <w:r w:rsidR="00A90033" w:rsidRPr="00635BD0">
        <w:rPr>
          <w:sz w:val="22"/>
          <w:szCs w:val="22"/>
        </w:rPr>
        <w:t xml:space="preserve">stečajnom postupku nad dužnikom </w:t>
      </w:r>
      <w:r w:rsidR="00477691" w:rsidRPr="00635BD0">
        <w:rPr>
          <w:sz w:val="22"/>
          <w:szCs w:val="22"/>
        </w:rPr>
        <w:t xml:space="preserve">NEKRETNINA d.o.o., Vodice, Stablinac V 1, OIB:46310117489, </w:t>
      </w:r>
      <w:r w:rsidRPr="00635BD0">
        <w:rPr>
          <w:sz w:val="22"/>
          <w:szCs w:val="22"/>
        </w:rPr>
        <w:t>povodom zahtjeva Financijske agencije, RC</w:t>
      </w:r>
      <w:r w:rsidR="00A90033" w:rsidRPr="00635BD0">
        <w:rPr>
          <w:sz w:val="22"/>
          <w:szCs w:val="22"/>
        </w:rPr>
        <w:t xml:space="preserve"> Split, Podružnice </w:t>
      </w:r>
      <w:r w:rsidR="00477691" w:rsidRPr="00635BD0">
        <w:rPr>
          <w:sz w:val="22"/>
          <w:szCs w:val="22"/>
        </w:rPr>
        <w:t>Šibenik</w:t>
      </w:r>
      <w:r w:rsidR="00A90033" w:rsidRPr="00635BD0">
        <w:rPr>
          <w:sz w:val="22"/>
          <w:szCs w:val="22"/>
        </w:rPr>
        <w:t>, dana 17</w:t>
      </w:r>
      <w:r w:rsidRPr="00635BD0">
        <w:rPr>
          <w:sz w:val="22"/>
          <w:szCs w:val="22"/>
        </w:rPr>
        <w:t>. listop</w:t>
      </w:r>
      <w:r w:rsidR="00DB36FA" w:rsidRPr="00635BD0">
        <w:rPr>
          <w:sz w:val="22"/>
          <w:szCs w:val="22"/>
        </w:rPr>
        <w:t>a</w:t>
      </w:r>
      <w:r w:rsidRPr="00635BD0">
        <w:rPr>
          <w:sz w:val="22"/>
          <w:szCs w:val="22"/>
        </w:rPr>
        <w:t>da 2016.,</w:t>
      </w:r>
    </w:p>
    <w:p w:rsidRDefault="00833DED" w:rsidP="00833DED" w:rsidR="00833DED" w:rsidRPr="00635BD0">
      <w:pPr>
        <w:jc w:val="center"/>
        <w:rPr>
          <w:sz w:val="22"/>
          <w:szCs w:val="22"/>
        </w:rPr>
      </w:pPr>
      <w:r w:rsidRPr="00635BD0">
        <w:rPr>
          <w:sz w:val="22"/>
          <w:szCs w:val="22"/>
        </w:rPr>
        <w:t>r i j e š i o   j e</w:t>
      </w:r>
    </w:p>
    <w:p w:rsidRDefault="00833DED" w:rsidP="00833DED" w:rsidR="00833DED" w:rsidRPr="00635BD0">
      <w:pPr>
        <w:tabs>
          <w:tab w:pos="960" w:val="left"/>
        </w:tabs>
        <w:jc w:val="both"/>
        <w:rPr>
          <w:sz w:val="22"/>
          <w:szCs w:val="22"/>
        </w:rPr>
      </w:pPr>
    </w:p>
    <w:p w:rsidRDefault="00635BD0" w:rsidP="00FF2378" w:rsidR="00477691" w:rsidRPr="00635BD0">
      <w:pPr>
        <w:pStyle w:val="Tijeloteksta"/>
        <w:rPr>
          <w:sz w:val="22"/>
          <w:szCs w:val="22"/>
        </w:rPr>
      </w:pPr>
      <w:r w:rsidRPr="00635BD0">
        <w:rPr>
          <w:sz w:val="22"/>
          <w:szCs w:val="22"/>
        </w:rPr>
        <w:t>I.</w:t>
      </w:r>
      <w:r w:rsidRPr="00635BD0">
        <w:rPr>
          <w:sz w:val="22"/>
          <w:szCs w:val="22"/>
        </w:rPr>
        <w:tab/>
      </w:r>
      <w:r w:rsidR="00833DED" w:rsidRPr="00635BD0">
        <w:rPr>
          <w:sz w:val="22"/>
          <w:szCs w:val="22"/>
        </w:rPr>
        <w:t xml:space="preserve">Odbacuje se </w:t>
      </w:r>
      <w:r w:rsidR="00DD1D7B" w:rsidRPr="00635BD0">
        <w:rPr>
          <w:sz w:val="22"/>
          <w:szCs w:val="22"/>
        </w:rPr>
        <w:t xml:space="preserve">zahtjev Financijske agencije </w:t>
      </w:r>
      <w:r w:rsidR="00833DED" w:rsidRPr="00635BD0">
        <w:rPr>
          <w:sz w:val="22"/>
          <w:szCs w:val="22"/>
        </w:rPr>
        <w:t xml:space="preserve">od </w:t>
      </w:r>
      <w:r w:rsidR="00477691" w:rsidRPr="00635BD0">
        <w:rPr>
          <w:sz w:val="22"/>
          <w:szCs w:val="22"/>
        </w:rPr>
        <w:t xml:space="preserve">25. veljače </w:t>
      </w:r>
      <w:r w:rsidR="00A90033" w:rsidRPr="00635BD0">
        <w:rPr>
          <w:sz w:val="22"/>
          <w:szCs w:val="22"/>
        </w:rPr>
        <w:t xml:space="preserve">2016. </w:t>
      </w:r>
      <w:r w:rsidR="00833DED" w:rsidRPr="00635BD0">
        <w:rPr>
          <w:sz w:val="22"/>
          <w:szCs w:val="22"/>
        </w:rPr>
        <w:t>za provedbu skraćenoga stečajnog postupka nad dužnikom</w:t>
      </w:r>
      <w:r w:rsidR="00A90033" w:rsidRPr="00635BD0">
        <w:rPr>
          <w:sz w:val="22"/>
          <w:szCs w:val="22"/>
        </w:rPr>
        <w:t xml:space="preserve"> </w:t>
      </w:r>
      <w:r w:rsidR="00477691" w:rsidRPr="00635BD0">
        <w:rPr>
          <w:sz w:val="22"/>
          <w:szCs w:val="22"/>
        </w:rPr>
        <w:t>NEKRETNINA d.o.o., Vodice, Stablinac V 1, OIB:46310117489</w:t>
      </w:r>
      <w:r w:rsidR="00B72739" w:rsidRPr="00635BD0">
        <w:rPr>
          <w:sz w:val="22"/>
          <w:szCs w:val="22"/>
        </w:rPr>
        <w:t>.</w:t>
      </w:r>
    </w:p>
    <w:p w:rsidRDefault="00635BD0" w:rsidP="00FF2378" w:rsidR="00635BD0" w:rsidRPr="00635BD0">
      <w:pPr>
        <w:pStyle w:val="Tijeloteksta"/>
        <w:rPr>
          <w:sz w:val="22"/>
          <w:szCs w:val="22"/>
        </w:rPr>
      </w:pPr>
    </w:p>
    <w:p w:rsidRDefault="00635BD0" w:rsidP="00635BD0" w:rsidR="00635BD0" w:rsidRPr="00635BD0">
      <w:pPr>
        <w:pStyle w:val="Tijeloteksta"/>
        <w:rPr>
          <w:sz w:val="22"/>
          <w:szCs w:val="22"/>
        </w:rPr>
      </w:pPr>
      <w:r w:rsidRPr="00635BD0">
        <w:rPr>
          <w:sz w:val="22"/>
          <w:szCs w:val="22"/>
        </w:rPr>
        <w:t>II.</w:t>
      </w:r>
      <w:r w:rsidRPr="00635BD0">
        <w:rPr>
          <w:sz w:val="22"/>
          <w:szCs w:val="22"/>
        </w:rPr>
        <w:tab/>
        <w:t>Nalaže se nakon pravomoćnosti ovog rješenja, brisanje zabilježe otvaranja stečajnog postupka nad dužnikom</w:t>
      </w:r>
      <w:r>
        <w:rPr>
          <w:sz w:val="22"/>
          <w:szCs w:val="22"/>
        </w:rPr>
        <w:t xml:space="preserve"> </w:t>
      </w:r>
      <w:r w:rsidRPr="00635BD0">
        <w:rPr>
          <w:sz w:val="22"/>
          <w:szCs w:val="22"/>
        </w:rPr>
        <w:t xml:space="preserve">NEKRETNINA d.o.o., Vodice, Stablinac V 1, OIB:46310117489, u sudskom registru ovog Suda, </w:t>
      </w:r>
      <w:r>
        <w:rPr>
          <w:sz w:val="22"/>
          <w:szCs w:val="22"/>
        </w:rPr>
        <w:t xml:space="preserve">Stalne službe u Šibeniku, </w:t>
      </w:r>
      <w:r w:rsidRPr="00635BD0">
        <w:rPr>
          <w:sz w:val="22"/>
          <w:szCs w:val="22"/>
        </w:rPr>
        <w:t>zemljišnim knjigama, upisniku brodova, upisniku brodova u izgradnji, upisniku prava intelektualnog vlasništva i u drug</w:t>
      </w:r>
      <w:r>
        <w:rPr>
          <w:sz w:val="22"/>
          <w:szCs w:val="22"/>
        </w:rPr>
        <w:t>im</w:t>
      </w:r>
      <w:r w:rsidRPr="00635BD0">
        <w:rPr>
          <w:sz w:val="22"/>
          <w:szCs w:val="22"/>
        </w:rPr>
        <w:t xml:space="preserve"> javn</w:t>
      </w:r>
      <w:r>
        <w:rPr>
          <w:sz w:val="22"/>
          <w:szCs w:val="22"/>
        </w:rPr>
        <w:t>im</w:t>
      </w:r>
      <w:r w:rsidRPr="00635BD0">
        <w:rPr>
          <w:sz w:val="22"/>
          <w:szCs w:val="22"/>
        </w:rPr>
        <w:t xml:space="preserve"> knjig</w:t>
      </w:r>
      <w:r>
        <w:rPr>
          <w:sz w:val="22"/>
          <w:szCs w:val="22"/>
        </w:rPr>
        <w:t>ama</w:t>
      </w:r>
      <w:r w:rsidRPr="00635BD0">
        <w:rPr>
          <w:sz w:val="22"/>
          <w:szCs w:val="22"/>
        </w:rPr>
        <w:t>, registr</w:t>
      </w:r>
      <w:r>
        <w:rPr>
          <w:sz w:val="22"/>
          <w:szCs w:val="22"/>
        </w:rPr>
        <w:t>ima</w:t>
      </w:r>
      <w:r w:rsidRPr="00635BD0">
        <w:rPr>
          <w:sz w:val="22"/>
          <w:szCs w:val="22"/>
        </w:rPr>
        <w:t>, upisni</w:t>
      </w:r>
      <w:r>
        <w:rPr>
          <w:sz w:val="22"/>
          <w:szCs w:val="22"/>
        </w:rPr>
        <w:t>cima</w:t>
      </w:r>
      <w:r w:rsidRPr="00635BD0">
        <w:rPr>
          <w:sz w:val="22"/>
          <w:szCs w:val="22"/>
        </w:rPr>
        <w:t xml:space="preserve"> i očevidni</w:t>
      </w:r>
      <w:r>
        <w:rPr>
          <w:sz w:val="22"/>
          <w:szCs w:val="22"/>
        </w:rPr>
        <w:t>cima</w:t>
      </w:r>
      <w:r w:rsidRPr="00635BD0">
        <w:rPr>
          <w:sz w:val="22"/>
          <w:szCs w:val="22"/>
        </w:rPr>
        <w:t xml:space="preserve"> u kojima je dužnik upisan kao nositelj nekog prava.</w:t>
      </w:r>
    </w:p>
    <w:p w:rsidRDefault="00635BD0" w:rsidP="00FF2378" w:rsidR="00635BD0" w:rsidRPr="00635BD0">
      <w:pPr>
        <w:pStyle w:val="Tijeloteksta"/>
        <w:rPr>
          <w:sz w:val="22"/>
          <w:szCs w:val="22"/>
        </w:rPr>
      </w:pPr>
    </w:p>
    <w:p w:rsidRDefault="00477691" w:rsidP="00477691" w:rsidR="00477691" w:rsidRPr="00635BD0">
      <w:pPr>
        <w:rPr>
          <w:sz w:val="22"/>
          <w:szCs w:val="22"/>
        </w:rPr>
      </w:pPr>
    </w:p>
    <w:p w:rsidRDefault="00833DED" w:rsidP="00833DED" w:rsidR="00833DED" w:rsidRPr="00635BD0">
      <w:pPr>
        <w:jc w:val="center"/>
        <w:rPr>
          <w:sz w:val="22"/>
          <w:szCs w:val="22"/>
        </w:rPr>
      </w:pPr>
      <w:r w:rsidRPr="00635BD0">
        <w:rPr>
          <w:sz w:val="22"/>
          <w:szCs w:val="22"/>
        </w:rPr>
        <w:t>Obrazloženje</w:t>
      </w:r>
    </w:p>
    <w:p w:rsidRDefault="00833DED" w:rsidP="00833DED" w:rsidR="00833DED" w:rsidRPr="00635BD0">
      <w:pPr>
        <w:jc w:val="both"/>
        <w:rPr>
          <w:sz w:val="22"/>
          <w:szCs w:val="22"/>
        </w:rPr>
      </w:pPr>
    </w:p>
    <w:p w:rsidRDefault="00A90033" w:rsidP="00477691" w:rsidR="00477691" w:rsidRPr="00635BD0">
      <w:pPr>
        <w:ind w:firstLine="720"/>
        <w:jc w:val="both"/>
        <w:rPr>
          <w:sz w:val="22"/>
          <w:szCs w:val="22"/>
        </w:rPr>
      </w:pPr>
      <w:r w:rsidRPr="00635BD0">
        <w:rPr>
          <w:sz w:val="22"/>
          <w:szCs w:val="22"/>
        </w:rPr>
        <w:t>Financijska agencija, R</w:t>
      </w:r>
      <w:r w:rsidR="004A3565" w:rsidRPr="00635BD0">
        <w:rPr>
          <w:sz w:val="22"/>
          <w:szCs w:val="22"/>
        </w:rPr>
        <w:t xml:space="preserve">C </w:t>
      </w:r>
      <w:r w:rsidRPr="00635BD0">
        <w:rPr>
          <w:sz w:val="22"/>
          <w:szCs w:val="22"/>
        </w:rPr>
        <w:t xml:space="preserve">Split, Podružnica </w:t>
      </w:r>
      <w:r w:rsidR="00477691" w:rsidRPr="00635BD0">
        <w:rPr>
          <w:sz w:val="22"/>
          <w:szCs w:val="22"/>
        </w:rPr>
        <w:t>Šibenik</w:t>
      </w:r>
      <w:r w:rsidR="004A3565" w:rsidRPr="00635BD0">
        <w:rPr>
          <w:sz w:val="22"/>
          <w:szCs w:val="22"/>
        </w:rPr>
        <w:t xml:space="preserve"> je podnijela ovom S</w:t>
      </w:r>
      <w:r w:rsidRPr="00635BD0">
        <w:rPr>
          <w:sz w:val="22"/>
          <w:szCs w:val="22"/>
        </w:rPr>
        <w:t>udu 2</w:t>
      </w:r>
      <w:r w:rsidR="00477691" w:rsidRPr="00635BD0">
        <w:rPr>
          <w:sz w:val="22"/>
          <w:szCs w:val="22"/>
        </w:rPr>
        <w:t>5</w:t>
      </w:r>
      <w:r w:rsidRPr="00635BD0">
        <w:rPr>
          <w:sz w:val="22"/>
          <w:szCs w:val="22"/>
        </w:rPr>
        <w:t xml:space="preserve">. veljače 2016. zahtjev za provedbu skraćenoga stečajnog postupka nad uvodno označenim dužnikom na temelju čl. 444. st. 1. Stečajnog zakona (Narodne novine broj 71/15, nadalje SZ). U zahtjevu u bitnome navodi da dužnik na dan 1. rujna 2015. u Očevidniku redoslijeda osnova za plaćanje ima evidentirane neizvršene osnove za plaćanje u neprekinutom razdoblju od </w:t>
      </w:r>
      <w:r w:rsidR="00477691" w:rsidRPr="00635BD0">
        <w:rPr>
          <w:sz w:val="22"/>
          <w:szCs w:val="22"/>
        </w:rPr>
        <w:t>197</w:t>
      </w:r>
      <w:r w:rsidRPr="00635BD0">
        <w:rPr>
          <w:sz w:val="22"/>
          <w:szCs w:val="22"/>
        </w:rPr>
        <w:t xml:space="preserve"> dana u ukupnom iznosu od </w:t>
      </w:r>
      <w:r w:rsidR="00477691" w:rsidRPr="00635BD0">
        <w:rPr>
          <w:sz w:val="22"/>
          <w:szCs w:val="22"/>
        </w:rPr>
        <w:t xml:space="preserve">2.616,90 </w:t>
      </w:r>
      <w:r w:rsidRPr="00635BD0">
        <w:rPr>
          <w:sz w:val="22"/>
          <w:szCs w:val="22"/>
        </w:rPr>
        <w:t>kn, da nema zaposlenih, da ima otvoren račun kod</w:t>
      </w:r>
      <w:r w:rsidR="00477691" w:rsidRPr="00635BD0">
        <w:rPr>
          <w:sz w:val="22"/>
          <w:szCs w:val="22"/>
        </w:rPr>
        <w:t xml:space="preserve"> Hypo Alpe-Adri</w:t>
      </w:r>
      <w:r w:rsidR="00635BD0">
        <w:rPr>
          <w:sz w:val="22"/>
          <w:szCs w:val="22"/>
        </w:rPr>
        <w:t>a-</w:t>
      </w:r>
      <w:r w:rsidR="00477691" w:rsidRPr="00635BD0">
        <w:rPr>
          <w:sz w:val="22"/>
          <w:szCs w:val="22"/>
        </w:rPr>
        <w:t>Bank d.d.</w:t>
      </w:r>
    </w:p>
    <w:p w:rsidRDefault="00477691" w:rsidP="00477691" w:rsidR="00A90033" w:rsidRPr="00635BD0">
      <w:pPr>
        <w:ind w:firstLine="720"/>
        <w:jc w:val="both"/>
        <w:rPr>
          <w:sz w:val="22"/>
          <w:szCs w:val="22"/>
        </w:rPr>
      </w:pPr>
      <w:r w:rsidRPr="00635BD0">
        <w:rPr>
          <w:sz w:val="22"/>
          <w:szCs w:val="22"/>
        </w:rPr>
        <w:t>P</w:t>
      </w:r>
      <w:r w:rsidR="00A90033" w:rsidRPr="00635BD0">
        <w:rPr>
          <w:sz w:val="22"/>
          <w:szCs w:val="22"/>
        </w:rPr>
        <w:t>ostupajući sukl</w:t>
      </w:r>
      <w:r w:rsidR="004A3565" w:rsidRPr="00635BD0">
        <w:rPr>
          <w:sz w:val="22"/>
          <w:szCs w:val="22"/>
        </w:rPr>
        <w:t>adno odredbi čl. 430. SZ-a, S</w:t>
      </w:r>
      <w:r w:rsidR="00A90033" w:rsidRPr="00635BD0">
        <w:rPr>
          <w:sz w:val="22"/>
          <w:szCs w:val="22"/>
        </w:rPr>
        <w:t xml:space="preserve">ud je </w:t>
      </w:r>
      <w:r w:rsidRPr="00635BD0">
        <w:rPr>
          <w:sz w:val="22"/>
          <w:szCs w:val="22"/>
        </w:rPr>
        <w:t xml:space="preserve">6. travnja </w:t>
      </w:r>
      <w:r w:rsidR="00A90033" w:rsidRPr="00635BD0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90033" w:rsidP="00A90033" w:rsidR="007C7F1A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Dana </w:t>
      </w:r>
      <w:r w:rsidR="00477691" w:rsidRPr="00635BD0">
        <w:rPr>
          <w:sz w:val="22"/>
          <w:szCs w:val="22"/>
        </w:rPr>
        <w:t xml:space="preserve">14. lipnja </w:t>
      </w:r>
      <w:r w:rsidRPr="00635BD0">
        <w:rPr>
          <w:sz w:val="22"/>
          <w:szCs w:val="22"/>
        </w:rPr>
        <w:t xml:space="preserve">2016. </w:t>
      </w:r>
      <w:r w:rsidR="004A3565" w:rsidRPr="00635BD0">
        <w:rPr>
          <w:sz w:val="22"/>
          <w:szCs w:val="22"/>
        </w:rPr>
        <w:t xml:space="preserve">ovaj </w:t>
      </w:r>
      <w:r w:rsidRPr="00635BD0">
        <w:rPr>
          <w:sz w:val="22"/>
          <w:szCs w:val="22"/>
        </w:rPr>
        <w:t>Sud je donio rješenje pod posl</w:t>
      </w:r>
      <w:r w:rsidR="004A3565" w:rsidRPr="00635BD0">
        <w:rPr>
          <w:sz w:val="22"/>
          <w:szCs w:val="22"/>
        </w:rPr>
        <w:t>ovnim</w:t>
      </w:r>
      <w:r w:rsidRPr="00635BD0">
        <w:rPr>
          <w:sz w:val="22"/>
          <w:szCs w:val="22"/>
        </w:rPr>
        <w:t xml:space="preserve"> brojem St-</w:t>
      </w:r>
      <w:r w:rsidR="00477691" w:rsidRPr="00635BD0">
        <w:rPr>
          <w:sz w:val="22"/>
          <w:szCs w:val="22"/>
        </w:rPr>
        <w:t>302</w:t>
      </w:r>
      <w:r w:rsidRPr="00635BD0">
        <w:rPr>
          <w:sz w:val="22"/>
          <w:szCs w:val="22"/>
        </w:rPr>
        <w:t xml:space="preserve">/16-8 kojim je u točki I. izreke otvorio skraćeni stečajni postupak nad uvodnom označenim dužnikom </w:t>
      </w:r>
      <w:r w:rsidR="007C7F1A" w:rsidRPr="00635BD0">
        <w:rPr>
          <w:sz w:val="22"/>
          <w:szCs w:val="22"/>
        </w:rPr>
        <w:t>istog</w:t>
      </w:r>
      <w:r w:rsidR="00477691" w:rsidRPr="00635BD0">
        <w:rPr>
          <w:sz w:val="22"/>
          <w:szCs w:val="22"/>
        </w:rPr>
        <w:t xml:space="preserve"> dana u 13,00</w:t>
      </w:r>
      <w:r w:rsidR="007C7F1A" w:rsidRPr="00635BD0">
        <w:rPr>
          <w:sz w:val="22"/>
          <w:szCs w:val="22"/>
        </w:rPr>
        <w:t xml:space="preserve"> sati</w:t>
      </w:r>
      <w:r w:rsidRPr="00635BD0">
        <w:rPr>
          <w:sz w:val="22"/>
          <w:szCs w:val="22"/>
        </w:rPr>
        <w:t>, za stečajnog upravitelj</w:t>
      </w:r>
      <w:r w:rsidR="007C7F1A" w:rsidRPr="00635BD0">
        <w:rPr>
          <w:sz w:val="22"/>
          <w:szCs w:val="22"/>
        </w:rPr>
        <w:t xml:space="preserve">a </w:t>
      </w:r>
      <w:r w:rsidRPr="00635BD0">
        <w:rPr>
          <w:sz w:val="22"/>
          <w:szCs w:val="22"/>
        </w:rPr>
        <w:t>točkom II. izreke imenovan</w:t>
      </w:r>
      <w:r w:rsidR="00477691" w:rsidRPr="00635BD0">
        <w:rPr>
          <w:sz w:val="22"/>
          <w:szCs w:val="22"/>
        </w:rPr>
        <w:t xml:space="preserve">a </w:t>
      </w:r>
      <w:r w:rsidR="007C7F1A" w:rsidRPr="00635BD0">
        <w:rPr>
          <w:sz w:val="22"/>
          <w:szCs w:val="22"/>
        </w:rPr>
        <w:t xml:space="preserve">je </w:t>
      </w:r>
      <w:r w:rsidR="00477691" w:rsidRPr="00635BD0">
        <w:rPr>
          <w:sz w:val="22"/>
          <w:szCs w:val="22"/>
        </w:rPr>
        <w:t>Dinka Trumbić iz Splita</w:t>
      </w:r>
      <w:r w:rsidR="007C7F1A" w:rsidRPr="00635BD0">
        <w:rPr>
          <w:sz w:val="22"/>
          <w:szCs w:val="22"/>
        </w:rPr>
        <w:t xml:space="preserve">, </w:t>
      </w:r>
      <w:r w:rsidRPr="00635BD0">
        <w:rPr>
          <w:sz w:val="22"/>
          <w:szCs w:val="22"/>
        </w:rPr>
        <w:t xml:space="preserve">točkom III. izreke je zaključen skraćeni stečajni postupak te je točkom IV. izreke određeno da će nakon pravomoćnosti rješenja dužnik biti brisan iz sudskog registra. </w:t>
      </w:r>
      <w:r w:rsidR="007C7F1A" w:rsidRPr="00635BD0">
        <w:rPr>
          <w:sz w:val="22"/>
          <w:szCs w:val="22"/>
        </w:rPr>
        <w:t xml:space="preserve">Navedeno rješenje Sud je donio sukladno odredbama čl. 428., čl. 430. i 431. SZ-a. </w:t>
      </w:r>
    </w:p>
    <w:p w:rsidRDefault="007C7F1A" w:rsidP="00A90033" w:rsidR="00B72739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Protiv istoga žalbu je podnio dužnik navodeći u bitnome da </w:t>
      </w:r>
      <w:r w:rsidR="00B72739" w:rsidRPr="00635BD0">
        <w:rPr>
          <w:sz w:val="22"/>
          <w:szCs w:val="22"/>
        </w:rPr>
        <w:t>iz obrazloženja pobijanog rješenja proizlazi da je društvo imalo nepodmirene obveze 25. veljač</w:t>
      </w:r>
      <w:r w:rsidR="004A3565" w:rsidRPr="00635BD0">
        <w:rPr>
          <w:sz w:val="22"/>
          <w:szCs w:val="22"/>
        </w:rPr>
        <w:t xml:space="preserve">e 2016. u iznosu od 2.616,90 kn, no taj taj </w:t>
      </w:r>
      <w:r w:rsidR="00B72739" w:rsidRPr="00635BD0">
        <w:rPr>
          <w:sz w:val="22"/>
          <w:szCs w:val="22"/>
        </w:rPr>
        <w:t>iznos da je plaćen 15. prosinca 2015.</w:t>
      </w:r>
      <w:r w:rsidR="004A3565" w:rsidRPr="00635BD0">
        <w:rPr>
          <w:sz w:val="22"/>
          <w:szCs w:val="22"/>
        </w:rPr>
        <w:t>,</w:t>
      </w:r>
      <w:r w:rsidR="00B72739" w:rsidRPr="00635BD0">
        <w:rPr>
          <w:sz w:val="22"/>
          <w:szCs w:val="22"/>
        </w:rPr>
        <w:t xml:space="preserve"> slijedom čega da društvo na dan pokretanja stečajnog postupka nije imalo blokiran račun</w:t>
      </w:r>
      <w:r w:rsidR="004A3565" w:rsidRPr="00635BD0">
        <w:rPr>
          <w:sz w:val="22"/>
          <w:szCs w:val="22"/>
        </w:rPr>
        <w:t>,</w:t>
      </w:r>
      <w:r w:rsidR="00B72739" w:rsidRPr="00635BD0">
        <w:rPr>
          <w:sz w:val="22"/>
          <w:szCs w:val="22"/>
        </w:rPr>
        <w:t xml:space="preserve"> niti dug prema vjerovnicima.</w:t>
      </w:r>
    </w:p>
    <w:p w:rsidRDefault="00FF2378" w:rsidP="00B72739" w:rsidR="00B72739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>Visoki trgovački sud Republike Hrvatske rješenjem posl. br. Pž-</w:t>
      </w:r>
      <w:r w:rsidR="00B72739" w:rsidRPr="00635BD0">
        <w:rPr>
          <w:sz w:val="22"/>
          <w:szCs w:val="22"/>
        </w:rPr>
        <w:t xml:space="preserve">5147/2016-2 od 15. rujna 2016. </w:t>
      </w:r>
      <w:r w:rsidRPr="00635BD0">
        <w:rPr>
          <w:sz w:val="22"/>
          <w:szCs w:val="22"/>
        </w:rPr>
        <w:t>ukinuo je rje</w:t>
      </w:r>
      <w:r w:rsidR="00B72739" w:rsidRPr="00635BD0">
        <w:rPr>
          <w:sz w:val="22"/>
          <w:szCs w:val="22"/>
        </w:rPr>
        <w:t>šenje ovog Suda posl. br. St-302</w:t>
      </w:r>
      <w:r w:rsidRPr="00635BD0">
        <w:rPr>
          <w:sz w:val="22"/>
          <w:szCs w:val="22"/>
        </w:rPr>
        <w:t xml:space="preserve">/16-8 od </w:t>
      </w:r>
      <w:r w:rsidR="00B72739" w:rsidRPr="00635BD0">
        <w:rPr>
          <w:sz w:val="22"/>
          <w:szCs w:val="22"/>
        </w:rPr>
        <w:t xml:space="preserve"> 14. lipnja 2016. </w:t>
      </w:r>
      <w:r w:rsidRPr="00635BD0">
        <w:rPr>
          <w:sz w:val="22"/>
          <w:szCs w:val="22"/>
        </w:rPr>
        <w:t xml:space="preserve">i predmet vratio ovom Sudu na ponovni postupak, navodeći u ukidnoj odluci da će prvostupanjski sud ponovo </w:t>
      </w:r>
      <w:r w:rsidR="00B72739" w:rsidRPr="00635BD0">
        <w:rPr>
          <w:sz w:val="22"/>
          <w:szCs w:val="22"/>
        </w:rPr>
        <w:t xml:space="preserve">odlučiti o </w:t>
      </w:r>
      <w:r w:rsidR="00B72739" w:rsidRPr="00635BD0">
        <w:rPr>
          <w:sz w:val="22"/>
          <w:szCs w:val="22"/>
        </w:rPr>
        <w:lastRenderedPageBreak/>
        <w:t xml:space="preserve">prijedlogu FINA-e i pravilnom primjenom odredaba Stečajnog zakona donijeti novu na zakonu zasnovanu odluku. </w:t>
      </w:r>
    </w:p>
    <w:p w:rsidRDefault="00DD1D7B" w:rsidP="00B72739" w:rsidR="00FF51E0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Odredbom čl. 428. SZ-a </w:t>
      </w:r>
      <w:r w:rsidR="00FF51E0" w:rsidRPr="00635BD0">
        <w:rPr>
          <w:sz w:val="22"/>
          <w:szCs w:val="22"/>
        </w:rPr>
        <w:t>propisano</w:t>
      </w:r>
      <w:r w:rsidRPr="00635BD0">
        <w:rPr>
          <w:sz w:val="22"/>
          <w:szCs w:val="22"/>
        </w:rPr>
        <w:t xml:space="preserve"> je da će sud provesti skraćeni stečajni pos</w:t>
      </w:r>
      <w:r w:rsidR="00FF51E0" w:rsidRPr="00635BD0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</w:t>
      </w:r>
      <w:r w:rsidR="004A3565" w:rsidRPr="00635BD0">
        <w:rPr>
          <w:sz w:val="22"/>
          <w:szCs w:val="22"/>
        </w:rPr>
        <w:t>og</w:t>
      </w:r>
      <w:r w:rsidR="00FF51E0" w:rsidRPr="00635BD0">
        <w:rPr>
          <w:sz w:val="22"/>
          <w:szCs w:val="22"/>
        </w:rPr>
        <w:t xml:space="preserve"> iz sudskog registra.</w:t>
      </w:r>
    </w:p>
    <w:p w:rsidRDefault="00B72739" w:rsidP="007F35E9" w:rsidR="00B72739" w:rsidRPr="00635BD0">
      <w:pPr>
        <w:pStyle w:val="Tijeloteksta"/>
        <w:ind w:firstLine="705"/>
        <w:rPr>
          <w:sz w:val="22"/>
          <w:szCs w:val="22"/>
        </w:rPr>
      </w:pPr>
      <w:r w:rsidRPr="00635BD0">
        <w:rPr>
          <w:sz w:val="22"/>
          <w:szCs w:val="22"/>
        </w:rPr>
        <w:t xml:space="preserve">Iz podneska FINA-e od 24. veljače 2016. proizlazi da društvo NEKRETNINA d.o.o., Vodice, Stablinac V 1, OIB:46310117489 od 15. prosinca 2015. </w:t>
      </w:r>
      <w:r w:rsidR="004A3565" w:rsidRPr="00635BD0">
        <w:rPr>
          <w:sz w:val="22"/>
          <w:szCs w:val="22"/>
        </w:rPr>
        <w:t xml:space="preserve">više </w:t>
      </w:r>
      <w:r w:rsidRPr="00635BD0">
        <w:rPr>
          <w:sz w:val="22"/>
          <w:szCs w:val="22"/>
        </w:rPr>
        <w:t xml:space="preserve">nema neizvršenih osnova za plaćanje odnosno da je stanje blokade istoga 0,00 kuna. </w:t>
      </w:r>
    </w:p>
    <w:p w:rsidRDefault="004A3565" w:rsidP="00635BD0" w:rsidR="00833DED" w:rsidRPr="00635BD0">
      <w:pPr>
        <w:ind w:firstLine="705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Uzimajući u obzir naprijed navedeno </w:t>
      </w:r>
      <w:r w:rsidR="007F35E9" w:rsidRPr="00635BD0">
        <w:rPr>
          <w:sz w:val="22"/>
          <w:szCs w:val="22"/>
        </w:rPr>
        <w:t xml:space="preserve">proizlazi da predmetno društvo u trenutku podnošenja zahtjeva za provedbu skraćenog stečajnog postupka od strane FINA-e 25. veljače 2016., kada je isti i zaprimljen kod ovog Suda nije </w:t>
      </w:r>
      <w:r w:rsidR="00333E8C" w:rsidRPr="00635BD0">
        <w:rPr>
          <w:sz w:val="22"/>
          <w:szCs w:val="22"/>
        </w:rPr>
        <w:t xml:space="preserve">u Očevidniku redoslijeda osnova za plaćanje </w:t>
      </w:r>
      <w:r w:rsidR="007F35E9" w:rsidRPr="00635BD0">
        <w:rPr>
          <w:sz w:val="22"/>
          <w:szCs w:val="22"/>
        </w:rPr>
        <w:t xml:space="preserve">imalo </w:t>
      </w:r>
      <w:r w:rsidR="00333E8C" w:rsidRPr="00635BD0">
        <w:rPr>
          <w:sz w:val="22"/>
          <w:szCs w:val="22"/>
        </w:rPr>
        <w:t>evidentirane neizvršene osnove za plaćanje u neprekinutom razdoblju od 120 dana</w:t>
      </w:r>
      <w:r w:rsidRPr="00635BD0">
        <w:rPr>
          <w:sz w:val="22"/>
          <w:szCs w:val="22"/>
        </w:rPr>
        <w:t xml:space="preserve">, pa je </w:t>
      </w:r>
      <w:r w:rsidR="00333E8C" w:rsidRPr="00635BD0">
        <w:rPr>
          <w:sz w:val="22"/>
          <w:szCs w:val="22"/>
        </w:rPr>
        <w:t xml:space="preserve">za zaključiti da se </w:t>
      </w:r>
      <w:r w:rsidR="00FF51E0" w:rsidRPr="00635BD0">
        <w:rPr>
          <w:sz w:val="22"/>
          <w:szCs w:val="22"/>
        </w:rPr>
        <w:t>u konkretnom slučaju n</w:t>
      </w:r>
      <w:r w:rsidR="00333E8C" w:rsidRPr="00635BD0">
        <w:rPr>
          <w:sz w:val="22"/>
          <w:szCs w:val="22"/>
        </w:rPr>
        <w:t xml:space="preserve">isu ispunile </w:t>
      </w:r>
      <w:r w:rsidR="00580B8F" w:rsidRPr="00635BD0">
        <w:rPr>
          <w:sz w:val="22"/>
          <w:szCs w:val="22"/>
        </w:rPr>
        <w:t>kumulativno određen</w:t>
      </w:r>
      <w:r w:rsidR="00333E8C" w:rsidRPr="00635BD0">
        <w:rPr>
          <w:sz w:val="22"/>
          <w:szCs w:val="22"/>
        </w:rPr>
        <w:t>e</w:t>
      </w:r>
      <w:r w:rsidR="00580B8F" w:rsidRPr="00635BD0">
        <w:rPr>
          <w:sz w:val="22"/>
          <w:szCs w:val="22"/>
        </w:rPr>
        <w:t xml:space="preserve"> pretpostavk</w:t>
      </w:r>
      <w:r w:rsidR="00333E8C" w:rsidRPr="00635BD0">
        <w:rPr>
          <w:sz w:val="22"/>
          <w:szCs w:val="22"/>
        </w:rPr>
        <w:t>e</w:t>
      </w:r>
      <w:r w:rsidR="00FF51E0" w:rsidRPr="00635BD0">
        <w:rPr>
          <w:sz w:val="22"/>
          <w:szCs w:val="22"/>
        </w:rPr>
        <w:t xml:space="preserve"> iz članka 4</w:t>
      </w:r>
      <w:r w:rsidR="00333E8C" w:rsidRPr="00635BD0">
        <w:rPr>
          <w:sz w:val="22"/>
          <w:szCs w:val="22"/>
        </w:rPr>
        <w:t>28. stavka 1. podstavka 2. SZ-a</w:t>
      </w:r>
      <w:r w:rsidRPr="00635BD0">
        <w:rPr>
          <w:sz w:val="22"/>
          <w:szCs w:val="22"/>
        </w:rPr>
        <w:t xml:space="preserve">. </w:t>
      </w:r>
      <w:r w:rsidR="00635BD0">
        <w:rPr>
          <w:sz w:val="22"/>
          <w:szCs w:val="22"/>
        </w:rPr>
        <w:t xml:space="preserve"> </w:t>
      </w:r>
      <w:r w:rsidRPr="00635BD0">
        <w:rPr>
          <w:sz w:val="22"/>
          <w:szCs w:val="22"/>
        </w:rPr>
        <w:t>S</w:t>
      </w:r>
      <w:r w:rsidR="00333E8C" w:rsidRPr="00635BD0">
        <w:rPr>
          <w:sz w:val="22"/>
          <w:szCs w:val="22"/>
        </w:rPr>
        <w:t xml:space="preserve">lijedom </w:t>
      </w:r>
      <w:r w:rsidRPr="00635BD0">
        <w:rPr>
          <w:sz w:val="22"/>
          <w:szCs w:val="22"/>
        </w:rPr>
        <w:t xml:space="preserve">navedenog </w:t>
      </w:r>
      <w:r w:rsidR="00FF51E0" w:rsidRPr="00635BD0">
        <w:rPr>
          <w:sz w:val="22"/>
          <w:szCs w:val="22"/>
        </w:rPr>
        <w:t>odlučeno</w:t>
      </w:r>
      <w:r w:rsidRPr="00635BD0">
        <w:rPr>
          <w:sz w:val="22"/>
          <w:szCs w:val="22"/>
        </w:rPr>
        <w:t xml:space="preserve"> je</w:t>
      </w:r>
      <w:r w:rsidR="00FF51E0" w:rsidRPr="00635BD0">
        <w:rPr>
          <w:sz w:val="22"/>
          <w:szCs w:val="22"/>
        </w:rPr>
        <w:t xml:space="preserve"> kao u izreci </w:t>
      </w:r>
      <w:r w:rsidR="00A509F4" w:rsidRPr="00635BD0">
        <w:rPr>
          <w:sz w:val="22"/>
          <w:szCs w:val="22"/>
        </w:rPr>
        <w:t xml:space="preserve">ovog </w:t>
      </w:r>
      <w:r w:rsidR="00FF51E0" w:rsidRPr="00635BD0">
        <w:rPr>
          <w:sz w:val="22"/>
          <w:szCs w:val="22"/>
        </w:rPr>
        <w:t>rješenja</w:t>
      </w:r>
      <w:r w:rsidR="00635BD0">
        <w:rPr>
          <w:sz w:val="22"/>
          <w:szCs w:val="22"/>
        </w:rPr>
        <w:t xml:space="preserve"> pod točkom I</w:t>
      </w:r>
      <w:r w:rsidR="00FF51E0" w:rsidRPr="00635BD0">
        <w:rPr>
          <w:sz w:val="22"/>
          <w:szCs w:val="22"/>
        </w:rPr>
        <w:t xml:space="preserve">. </w:t>
      </w:r>
    </w:p>
    <w:p w:rsidRDefault="00635BD0" w:rsidP="00635BD0" w:rsidR="00833DED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Nadalje, a obzirom da je Sud odbacio prijedlog za </w:t>
      </w:r>
      <w:r w:rsidRPr="00475CE9">
        <w:rPr>
          <w:sz w:val="22"/>
          <w:szCs w:val="22"/>
        </w:rPr>
        <w:t xml:space="preserve">provedbu skraćenoga stečajnog postupka nad </w:t>
      </w:r>
      <w:r>
        <w:rPr>
          <w:sz w:val="22"/>
          <w:szCs w:val="22"/>
        </w:rPr>
        <w:t>uvodnom označenim dužnikom to je trebalo odrediti i brisanje zabilježe otvaranja stečajnog postupka, a kako je to bilo naloženo rješenjem ovog Suda posl. br. St-265/16-8 od 11. svibnja 2016. točkama V i VI. istoga, te odlučiti kao u točki II. izreke ovog rješenja.</w:t>
      </w:r>
    </w:p>
    <w:p w:rsidRDefault="00635BD0" w:rsidP="00635BD0" w:rsidR="00635BD0" w:rsidRPr="00635BD0">
      <w:pPr>
        <w:ind w:firstLine="705"/>
        <w:jc w:val="both"/>
        <w:rPr>
          <w:sz w:val="22"/>
          <w:szCs w:val="22"/>
        </w:rPr>
      </w:pPr>
    </w:p>
    <w:p w:rsidRDefault="00833DED" w:rsidP="00EC3E24" w:rsidR="003864E3" w:rsidRPr="00635BD0">
      <w:pPr>
        <w:ind w:left="705"/>
        <w:jc w:val="center"/>
        <w:rPr>
          <w:sz w:val="22"/>
          <w:szCs w:val="22"/>
        </w:rPr>
      </w:pPr>
      <w:r w:rsidRPr="00635BD0">
        <w:rPr>
          <w:sz w:val="22"/>
          <w:szCs w:val="22"/>
        </w:rPr>
        <w:t xml:space="preserve">U Zadru </w:t>
      </w:r>
      <w:r w:rsidR="00FF2378" w:rsidRPr="00635BD0">
        <w:rPr>
          <w:sz w:val="22"/>
          <w:szCs w:val="22"/>
        </w:rPr>
        <w:t>17</w:t>
      </w:r>
      <w:r w:rsidR="005F35D1" w:rsidRPr="00635BD0">
        <w:rPr>
          <w:sz w:val="22"/>
          <w:szCs w:val="22"/>
        </w:rPr>
        <w:t xml:space="preserve">. listopada </w:t>
      </w:r>
      <w:r w:rsidR="00B340F1" w:rsidRPr="00635BD0">
        <w:rPr>
          <w:sz w:val="22"/>
          <w:szCs w:val="22"/>
        </w:rPr>
        <w:t>2</w:t>
      </w:r>
      <w:r w:rsidR="00FF51E0" w:rsidRPr="00635BD0">
        <w:rPr>
          <w:sz w:val="22"/>
          <w:szCs w:val="22"/>
        </w:rPr>
        <w:t xml:space="preserve">016. </w:t>
      </w:r>
    </w:p>
    <w:p w:rsidRDefault="001D06A0" w:rsidP="001D06A0" w:rsidR="001D06A0" w:rsidRPr="00635BD0">
      <w:pPr>
        <w:tabs>
          <w:tab w:pos="0" w:val="left"/>
        </w:tabs>
        <w:rPr>
          <w:sz w:val="22"/>
          <w:szCs w:val="22"/>
        </w:rPr>
      </w:pPr>
    </w:p>
    <w:p w:rsidRDefault="003D1A21" w:rsidP="00025D33" w:rsidR="004D436D" w:rsidRPr="00635BD0">
      <w:pPr>
        <w:tabs>
          <w:tab w:pos="0" w:val="left"/>
        </w:tabs>
        <w:jc w:val="right"/>
        <w:rPr>
          <w:sz w:val="22"/>
          <w:szCs w:val="22"/>
        </w:rPr>
      </w:pP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</w:r>
      <w:r w:rsidRPr="00635BD0">
        <w:rPr>
          <w:sz w:val="22"/>
          <w:szCs w:val="22"/>
        </w:rPr>
        <w:tab/>
        <w:t xml:space="preserve">                               </w:t>
      </w:r>
      <w:r w:rsidR="004D436D" w:rsidRPr="00635BD0">
        <w:rPr>
          <w:sz w:val="22"/>
          <w:szCs w:val="22"/>
        </w:rPr>
        <w:t>Sutkinja</w:t>
      </w:r>
    </w:p>
    <w:p w:rsidRDefault="00C84A03" w:rsidP="00025D33" w:rsidR="00833DED" w:rsidRPr="00635BD0">
      <w:pPr>
        <w:tabs>
          <w:tab w:pos="0" w:val="left"/>
        </w:tabs>
        <w:jc w:val="right"/>
        <w:rPr>
          <w:sz w:val="22"/>
          <w:szCs w:val="22"/>
        </w:rPr>
      </w:pPr>
      <w:r w:rsidRPr="00635BD0">
        <w:rPr>
          <w:sz w:val="22"/>
          <w:szCs w:val="22"/>
        </w:rPr>
        <w:t>Ana Markač</w:t>
      </w:r>
    </w:p>
    <w:p w:rsidRDefault="003D1A21" w:rsidP="003E44D7" w:rsidR="003D1A21" w:rsidRPr="00635BD0">
      <w:pPr>
        <w:tabs>
          <w:tab w:pos="0" w:val="left"/>
        </w:tabs>
        <w:rPr>
          <w:sz w:val="22"/>
          <w:szCs w:val="22"/>
        </w:rPr>
      </w:pPr>
    </w:p>
    <w:p w:rsidRDefault="003D1A21" w:rsidP="003E44D7" w:rsidR="003D1A21" w:rsidRPr="00635BD0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635BD0">
      <w:pPr>
        <w:tabs>
          <w:tab w:pos="0" w:val="left"/>
        </w:tabs>
        <w:rPr>
          <w:sz w:val="22"/>
          <w:szCs w:val="22"/>
        </w:rPr>
      </w:pPr>
      <w:r w:rsidRPr="00635BD0">
        <w:rPr>
          <w:sz w:val="22"/>
          <w:szCs w:val="22"/>
        </w:rPr>
        <w:t xml:space="preserve">UPUTA O PRAVNOM LIJEKU: </w:t>
      </w:r>
    </w:p>
    <w:p w:rsidRDefault="00C67208" w:rsidP="00C84A03" w:rsidR="00C67208" w:rsidRPr="00635BD0">
      <w:pPr>
        <w:tabs>
          <w:tab w:pos="4438" w:val="left"/>
        </w:tabs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635BD0">
        <w:rPr>
          <w:sz w:val="22"/>
          <w:szCs w:val="22"/>
        </w:rPr>
        <w:t xml:space="preserve">2 (sva) istovjetna </w:t>
      </w:r>
      <w:r w:rsidRPr="00635BD0">
        <w:rPr>
          <w:sz w:val="22"/>
          <w:szCs w:val="22"/>
        </w:rPr>
        <w:t xml:space="preserve">primjerka, a o istoj odlučuje Visoki trgovački sud Republike Hrvatske. </w:t>
      </w:r>
    </w:p>
    <w:p w:rsidRDefault="00C67208" w:rsidP="00C67208" w:rsidR="00C67208" w:rsidRPr="00635BD0">
      <w:pPr>
        <w:tabs>
          <w:tab w:pos="4438" w:val="left"/>
        </w:tabs>
        <w:jc w:val="both"/>
        <w:rPr>
          <w:sz w:val="22"/>
          <w:szCs w:val="22"/>
        </w:rPr>
      </w:pPr>
    </w:p>
    <w:p w:rsidRDefault="003E44D7" w:rsidP="00C84A03" w:rsidR="003E44D7" w:rsidRPr="00635BD0">
      <w:pPr>
        <w:rPr>
          <w:sz w:val="22"/>
          <w:szCs w:val="22"/>
        </w:rPr>
      </w:pPr>
    </w:p>
    <w:p w:rsidRDefault="00373D9A" w:rsidP="00C84A03" w:rsidR="00373D9A" w:rsidRPr="00635BD0">
      <w:pPr>
        <w:rPr>
          <w:sz w:val="22"/>
          <w:szCs w:val="22"/>
        </w:rPr>
      </w:pPr>
    </w:p>
    <w:p w:rsidRDefault="00833DED" w:rsidP="00C84A03" w:rsidR="00833DED" w:rsidRPr="00635BD0">
      <w:pPr>
        <w:rPr>
          <w:sz w:val="22"/>
          <w:szCs w:val="22"/>
        </w:rPr>
      </w:pPr>
      <w:r w:rsidRPr="00635BD0">
        <w:rPr>
          <w:sz w:val="22"/>
          <w:szCs w:val="22"/>
        </w:rPr>
        <w:t xml:space="preserve">Dostaviti: </w:t>
      </w:r>
    </w:p>
    <w:p w:rsidRDefault="00833DED" w:rsidP="003D1A21" w:rsidR="00833DED" w:rsidRPr="00635BD0">
      <w:pPr>
        <w:numPr>
          <w:ilvl w:val="0"/>
          <w:numId w:val="1"/>
        </w:numPr>
        <w:jc w:val="both"/>
        <w:rPr>
          <w:sz w:val="22"/>
          <w:szCs w:val="22"/>
        </w:rPr>
      </w:pPr>
      <w:r w:rsidRPr="00635BD0">
        <w:rPr>
          <w:sz w:val="22"/>
          <w:szCs w:val="22"/>
        </w:rPr>
        <w:t>podnositeljici zahtjeva</w:t>
      </w:r>
      <w:r w:rsidR="004A3565" w:rsidRPr="00635BD0">
        <w:rPr>
          <w:sz w:val="22"/>
          <w:szCs w:val="22"/>
        </w:rPr>
        <w:t xml:space="preserve">, </w:t>
      </w:r>
      <w:r w:rsidR="00635BD0">
        <w:rPr>
          <w:sz w:val="22"/>
          <w:szCs w:val="22"/>
        </w:rPr>
        <w:t xml:space="preserve">Podružnica Šibenik, </w:t>
      </w:r>
      <w:r w:rsidR="004A3565" w:rsidRPr="00635BD0">
        <w:rPr>
          <w:sz w:val="22"/>
          <w:szCs w:val="22"/>
        </w:rPr>
        <w:t>uz rješenje VTS RH posl. br. Pž-</w:t>
      </w:r>
      <w:r w:rsidR="00635BD0">
        <w:rPr>
          <w:sz w:val="22"/>
          <w:szCs w:val="22"/>
        </w:rPr>
        <w:t>5147/2016-2 od 15. rujna 2016.</w:t>
      </w:r>
    </w:p>
    <w:p w:rsidRDefault="00C67208" w:rsidP="003D1A21" w:rsidR="005F35D1" w:rsidRPr="00635BD0">
      <w:pPr>
        <w:numPr>
          <w:ilvl w:val="0"/>
          <w:numId w:val="1"/>
        </w:numPr>
        <w:jc w:val="both"/>
        <w:rPr>
          <w:sz w:val="22"/>
          <w:szCs w:val="22"/>
        </w:rPr>
      </w:pPr>
      <w:r w:rsidRPr="00635BD0">
        <w:rPr>
          <w:sz w:val="22"/>
          <w:szCs w:val="22"/>
        </w:rPr>
        <w:t>dužniku</w:t>
      </w:r>
      <w:r w:rsidR="00635BD0">
        <w:rPr>
          <w:sz w:val="22"/>
          <w:szCs w:val="22"/>
        </w:rPr>
        <w:t>,</w:t>
      </w:r>
      <w:r w:rsidRPr="00635BD0">
        <w:rPr>
          <w:sz w:val="22"/>
          <w:szCs w:val="22"/>
        </w:rPr>
        <w:t xml:space="preserve"> </w:t>
      </w:r>
      <w:r w:rsidR="004A3565" w:rsidRPr="00635BD0">
        <w:rPr>
          <w:sz w:val="22"/>
          <w:szCs w:val="22"/>
        </w:rPr>
        <w:t>uz rješenje VTS RH posl. br. Pž-</w:t>
      </w:r>
      <w:r w:rsidR="00635BD0">
        <w:rPr>
          <w:sz w:val="22"/>
          <w:szCs w:val="22"/>
        </w:rPr>
        <w:t xml:space="preserve">5147/2016-2 od 15. rujna 2016. </w:t>
      </w:r>
    </w:p>
    <w:p w:rsidRDefault="00833DED" w:rsidP="003D1A21" w:rsidR="00833DED" w:rsidRPr="00635BD0">
      <w:pPr>
        <w:numPr>
          <w:ilvl w:val="0"/>
          <w:numId w:val="1"/>
        </w:numPr>
        <w:jc w:val="both"/>
        <w:rPr>
          <w:sz w:val="22"/>
          <w:szCs w:val="22"/>
        </w:rPr>
      </w:pPr>
      <w:r w:rsidRPr="00635BD0">
        <w:rPr>
          <w:sz w:val="22"/>
          <w:szCs w:val="22"/>
        </w:rPr>
        <w:t>e-</w:t>
      </w:r>
      <w:r w:rsidR="00C67208" w:rsidRPr="00635BD0">
        <w:rPr>
          <w:sz w:val="22"/>
          <w:szCs w:val="22"/>
        </w:rPr>
        <w:t>Oglasne ploče suda</w:t>
      </w:r>
      <w:r w:rsidR="004A3565" w:rsidRPr="00635BD0">
        <w:rPr>
          <w:sz w:val="22"/>
          <w:szCs w:val="22"/>
        </w:rPr>
        <w:t>,</w:t>
      </w:r>
    </w:p>
    <w:p w:rsidRDefault="00635BD0" w:rsidP="00635BD0" w:rsidR="00635BD0" w:rsidRPr="00475CE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stečajnoj upraviteljici Dinki Trumbić, Split, Lovretska 10</w:t>
      </w:r>
      <w:r>
        <w:rPr>
          <w:sz w:val="22"/>
          <w:szCs w:val="22"/>
        </w:rPr>
        <w:t xml:space="preserve">, uz presliku </w:t>
      </w:r>
      <w:r w:rsidRPr="00635BD0">
        <w:rPr>
          <w:sz w:val="22"/>
          <w:szCs w:val="22"/>
        </w:rPr>
        <w:t>rješenje VTS RH posl. br. Pž-5147/2016-2 od 15. rujna 2016.,</w:t>
      </w:r>
    </w:p>
    <w:p w:rsidRDefault="00635BD0" w:rsidP="00635BD0" w:rsidR="00635BD0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ŽDO u </w:t>
      </w:r>
      <w:r>
        <w:rPr>
          <w:rFonts w:cstheme="majorBidi" w:hAnsiTheme="majorBidi" w:asciiTheme="majorBidi"/>
          <w:sz w:val="22"/>
          <w:szCs w:val="22"/>
        </w:rPr>
        <w:t>Šibeniku</w:t>
      </w:r>
      <w:r w:rsidRPr="00475CE9">
        <w:rPr>
          <w:rFonts w:cstheme="majorBidi" w:hAnsiTheme="majorBidi" w:asciiTheme="majorBidi"/>
          <w:sz w:val="22"/>
          <w:szCs w:val="22"/>
        </w:rPr>
        <w:t xml:space="preserve">, Građansko-upravnom odjelu </w:t>
      </w:r>
    </w:p>
    <w:p w:rsidRDefault="00635BD0" w:rsidP="00635BD0" w:rsidR="00635BD0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RH, Ministarstvo financija, Porezna uprava </w:t>
      </w:r>
      <w:r>
        <w:rPr>
          <w:rFonts w:cstheme="majorBidi" w:hAnsiTheme="majorBidi" w:asciiTheme="majorBidi"/>
          <w:sz w:val="22"/>
          <w:szCs w:val="22"/>
        </w:rPr>
        <w:t>Šibenik</w:t>
      </w:r>
    </w:p>
    <w:p w:rsidRDefault="00635BD0" w:rsidP="00635BD0" w:rsidR="00635BD0" w:rsidRPr="001C2136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u spis</w:t>
      </w:r>
    </w:p>
    <w:p w:rsidRDefault="00635BD0" w:rsidP="00635BD0" w:rsidR="00635BD0" w:rsidRPr="00475CE9">
      <w:pPr>
        <w:numPr>
          <w:ilvl w:val="0"/>
          <w:numId w:val="1"/>
        </w:numPr>
        <w:rPr>
          <w:rFonts w:cstheme="majorBidi" w:hAnsiTheme="majorBidi" w:asciiTheme="majorBidi"/>
          <w:b/>
          <w:sz w:val="22"/>
          <w:szCs w:val="22"/>
        </w:rPr>
      </w:pPr>
      <w:r w:rsidRPr="00475CE9">
        <w:rPr>
          <w:rFonts w:cstheme="majorBidi" w:hAnsiTheme="majorBidi" w:asciiTheme="majorBidi"/>
          <w:b/>
          <w:sz w:val="22"/>
          <w:szCs w:val="22"/>
        </w:rPr>
        <w:t>nakon pravomoćnosti:</w:t>
      </w:r>
    </w:p>
    <w:p w:rsidRDefault="00635BD0" w:rsidP="00635BD0" w:rsidR="00635BD0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635BD0">
        <w:rPr>
          <w:rFonts w:cstheme="majorBidi" w:hAnsiTheme="majorBidi" w:asciiTheme="majorBidi"/>
          <w:sz w:val="22"/>
          <w:szCs w:val="22"/>
        </w:rPr>
        <w:t xml:space="preserve">Općinskom sudu u </w:t>
      </w:r>
      <w:r>
        <w:rPr>
          <w:rFonts w:cstheme="majorBidi" w:hAnsiTheme="majorBidi" w:asciiTheme="majorBidi"/>
          <w:sz w:val="22"/>
          <w:szCs w:val="22"/>
        </w:rPr>
        <w:t>Šibeniku</w:t>
      </w:r>
    </w:p>
    <w:p w:rsidRDefault="00635BD0" w:rsidP="00635BD0" w:rsidR="00635BD0" w:rsidRPr="00635BD0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635BD0">
        <w:rPr>
          <w:rFonts w:cstheme="majorBidi" w:hAnsiTheme="majorBidi" w:asciiTheme="majorBidi"/>
          <w:sz w:val="22"/>
          <w:szCs w:val="22"/>
        </w:rPr>
        <w:t xml:space="preserve">Općinskom sudu u </w:t>
      </w:r>
      <w:r>
        <w:rPr>
          <w:rFonts w:cstheme="majorBidi" w:hAnsiTheme="majorBidi" w:asciiTheme="majorBidi"/>
          <w:sz w:val="22"/>
          <w:szCs w:val="22"/>
        </w:rPr>
        <w:t>Šibeniku</w:t>
      </w:r>
      <w:r w:rsidRPr="00635BD0">
        <w:rPr>
          <w:rFonts w:cstheme="majorBidi" w:hAnsiTheme="majorBidi" w:asciiTheme="majorBidi"/>
          <w:sz w:val="22"/>
          <w:szCs w:val="22"/>
        </w:rPr>
        <w:t>, zemljišnoknjižnom odjelu</w:t>
      </w:r>
    </w:p>
    <w:p w:rsidRDefault="00635BD0" w:rsidP="00635BD0" w:rsidR="00635BD0" w:rsidRPr="00475CE9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635BD0" w:rsidP="00635BD0" w:rsidR="00635BD0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Registru ovog suda</w:t>
      </w:r>
      <w:r>
        <w:rPr>
          <w:rFonts w:cstheme="majorBidi" w:hAnsiTheme="majorBidi" w:asciiTheme="majorBidi"/>
          <w:sz w:val="22"/>
          <w:szCs w:val="22"/>
        </w:rPr>
        <w:t>, Stalna služba u Šibeniku</w:t>
      </w:r>
      <w:r w:rsidRPr="00475CE9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635BD0" w:rsidP="00635BD0" w:rsidR="00635BD0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BC586F" w:rsidP="00635BD0" w:rsidR="00BC586F" w:rsidRPr="00635BD0">
      <w:pPr>
        <w:ind w:left="360"/>
        <w:jc w:val="both"/>
        <w:rPr>
          <w:sz w:val="22"/>
          <w:szCs w:val="22"/>
        </w:rPr>
      </w:pPr>
    </w:p>
    <w:sectPr w:rsidSect="00BB41C8" w:rsidR="00BC586F" w:rsidRPr="00635BD0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9F4" w:rsidP="00A509F4" w:rsidR="00A509F4" w:rsidRPr="00EE136A">
    <w:pPr>
      <w:rPr>
        <w:sz w:val="22"/>
        <w:szCs w:val="22"/>
      </w:rPr>
    </w:pPr>
    <w:r>
      <w:t xml:space="preserve">         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4A7600">
      <w:rPr>
        <w:noProof/>
      </w:rPr>
      <w:t>2</w:t>
    </w:r>
    <w:r w:rsidR="00580B8F">
      <w:fldChar w:fldCharType="end"/>
    </w:r>
    <w:r w:rsidR="00580B8F">
      <w:t xml:space="preserve">     </w:t>
    </w:r>
    <w:r w:rsidR="00E72D8D">
      <w:t xml:space="preserve">                           </w:t>
    </w:r>
    <w:r w:rsidR="004D436D">
      <w:rPr>
        <w:sz w:val="22"/>
        <w:szCs w:val="22"/>
      </w:rPr>
      <w:t>Poslovni broj 2</w:t>
    </w:r>
    <w:r w:rsidR="00580B8F" w:rsidRPr="00C84A03">
      <w:rPr>
        <w:sz w:val="22"/>
        <w:szCs w:val="22"/>
      </w:rPr>
      <w:t xml:space="preserve"> St-</w:t>
    </w:r>
    <w:r w:rsidR="00E72D8D">
      <w:rPr>
        <w:sz w:val="22"/>
        <w:szCs w:val="22"/>
      </w:rPr>
      <w:t>1067/16-18</w:t>
    </w:r>
  </w:p>
  <w:p w:rsidRDefault="004A7600" w:rsidP="004D436D" w:rsidR="00EE7AEA">
    <w:pPr>
      <w:jc w:val="right"/>
    </w:pPr>
  </w:p>
  <w:p w:rsidRDefault="004A7600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</w:t>
    </w:r>
    <w:r w:rsidR="00FC4212">
      <w:rPr>
        <w:sz w:val="22"/>
        <w:szCs w:val="22"/>
      </w:rPr>
      <w:t>Poslovni broj: 2 St-</w:t>
    </w:r>
    <w:r w:rsidR="00E72D8D">
      <w:rPr>
        <w:sz w:val="22"/>
        <w:szCs w:val="22"/>
      </w:rPr>
      <w:t>1067/16-18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25D33"/>
    <w:rsid w:val="000401DA"/>
    <w:rsid w:val="000E382D"/>
    <w:rsid w:val="001D06A0"/>
    <w:rsid w:val="0023562C"/>
    <w:rsid w:val="0026675B"/>
    <w:rsid w:val="00286C18"/>
    <w:rsid w:val="00290218"/>
    <w:rsid w:val="002A7396"/>
    <w:rsid w:val="003230A5"/>
    <w:rsid w:val="00333E8C"/>
    <w:rsid w:val="00373D9A"/>
    <w:rsid w:val="00380CA3"/>
    <w:rsid w:val="003864E3"/>
    <w:rsid w:val="003D1A21"/>
    <w:rsid w:val="003E44D7"/>
    <w:rsid w:val="004447DD"/>
    <w:rsid w:val="00477691"/>
    <w:rsid w:val="004A3565"/>
    <w:rsid w:val="004A7600"/>
    <w:rsid w:val="004D436D"/>
    <w:rsid w:val="005320D2"/>
    <w:rsid w:val="00580B8F"/>
    <w:rsid w:val="005F1516"/>
    <w:rsid w:val="005F35D1"/>
    <w:rsid w:val="0061279E"/>
    <w:rsid w:val="006315D3"/>
    <w:rsid w:val="00635BD0"/>
    <w:rsid w:val="0064713E"/>
    <w:rsid w:val="00650A68"/>
    <w:rsid w:val="007B1670"/>
    <w:rsid w:val="007C7F1A"/>
    <w:rsid w:val="007F35E9"/>
    <w:rsid w:val="00833DED"/>
    <w:rsid w:val="009414A5"/>
    <w:rsid w:val="009D7926"/>
    <w:rsid w:val="00A071D2"/>
    <w:rsid w:val="00A509F4"/>
    <w:rsid w:val="00A90033"/>
    <w:rsid w:val="00B173BD"/>
    <w:rsid w:val="00B27E81"/>
    <w:rsid w:val="00B340F1"/>
    <w:rsid w:val="00B56899"/>
    <w:rsid w:val="00B7273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B36FA"/>
    <w:rsid w:val="00DD1D7B"/>
    <w:rsid w:val="00E72D8D"/>
    <w:rsid w:val="00EC3E24"/>
    <w:rsid w:val="00EE136A"/>
    <w:rsid w:val="00FC4212"/>
    <w:rsid w:val="00FF2378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NEKRETNINA društvo s ograničenom odgovornošću za građenje i promet nekretninama</izvorni_sadrzaj>
    <derivirana_varijabla naziv="DomainObject.Predmet.ProtustrankaFormated_1">  NEKRETNINA društvo s ograničenom odgovornošću za građenje i promet nekretninama</derivirana_varijabla>
  </DomainObject.Predmet.ProtustrankaFormated>
  <DomainObject.Predmet.ProtustrankaFormatedOIB>
    <izvorni_sadrzaj>  NEKRETNINA društvo s ograničenom odgovornošću za građenje i promet nekretninama, OIB 46310117489</izvorni_sadrzaj>
    <derivirana_varijabla naziv="DomainObject.Predmet.ProtustrankaFormatedOIB_1">  NEKRETNINA društvo s ograničenom odgovornošću za građenje i promet nekretninama, OIB 46310117489</derivirana_varijabla>
  </DomainObject.Predmet.ProtustrankaFormatedOIB>
  <DomainObject.Predmet.ProtustrankaFormatedWithAdress>
    <izvorni_sadrzaj> NEKRETNINA društvo s ograničenom odgovornošću za građenje i promet nekretninama, Stablinac V 1, 22211 Vodice</izvorni_sadrzaj>
    <derivirana_varijabla naziv="DomainObject.Predmet.ProtustrankaFormatedWithAdress_1"> NEKRETNINA društvo s ograničenom odgovornošću za građenje i promet nekretninama, Stablinac V 1, 22211 Vodice</derivirana_varijabla>
  </DomainObject.Predmet.ProtustrankaFormatedWithAdress>
  <DomainObject.Predmet.ProtustrankaFormatedWithAdressOIB>
    <izvorni_sadrzaj> NEKRETNINA društvo s ograničenom odgovornošću za građenje i promet nekretninama, OIB 46310117489, Stablinac V 1, 22211 Vodice</izvorni_sadrzaj>
    <derivirana_varijabla naziv="DomainObject.Predmet.ProtustrankaFormatedWithAdressOIB_1"> NEKRETNINA društvo s ograničenom odgovornošću za građenje i promet nekretninama, OIB 46310117489, Stablinac V 1, 22211 Vodice</derivirana_varijabla>
  </DomainObject.Predmet.ProtustrankaFormatedWithAdressOIB>
  <DomainObject.Predmet.ProtustrankaWithAdress>
    <izvorni_sadrzaj>NEKRETNINA društvo s ograničenom odgovornošću za građenje i promet nekretninama Stablinac V 1, 22211 Vodice</izvorni_sadrzaj>
    <derivirana_varijabla naziv="DomainObject.Predmet.ProtustrankaWithAdress_1">NEKRETNINA društvo s ograničenom odgovornošću za građenje i promet nekretninama Stablinac V 1, 22211 Vodice</derivirana_varijabla>
  </DomainObject.Predmet.ProtustrankaWithAdress>
  <DomainObject.Predmet.ProtustrankaWithAdressOIB>
    <izvorni_sadrzaj>NEKRETNINA društvo s ograničenom odgovornošću za građenje i promet nekretninama, OIB 46310117489, Stablinac V 1, 22211 Vodice</izvorni_sadrzaj>
    <derivirana_varijabla naziv="DomainObject.Predmet.ProtustrankaWithAdressOIB_1">NEKRETNINA društvo s ograničenom odgovornošću za građenje i promet nekretninama, OIB 46310117489, Stablinac V 1, 22211 Vodice</derivirana_varijabla>
  </DomainObject.Predmet.ProtustrankaWithAdressOIB>
  <DomainObject.Predmet.ProtustrankaNazivFormated>
    <izvorni_sadrzaj>NEKRETNINA društvo s ograničenom odgovornošću za građenje i promet nekretninama</izvorni_sadrzaj>
    <derivirana_varijabla naziv="DomainObject.Predmet.ProtustrankaNazivFormated_1">NEKRETNINA društvo s ograničenom odgovornošću za građenje i promet nekretninama</derivirana_varijabla>
  </DomainObject.Predmet.ProtustrankaNazivFormated>
  <DomainObject.Predmet.ProtustrankaNazivFormatedOIB>
    <izvorni_sadrzaj>NEKRETNINA društvo s ograničenom odgovornošću za građenje i promet nekretninama, OIB 46310117489</izvorni_sadrzaj>
    <derivirana_varijabla naziv="DomainObject.Predmet.ProtustrankaNazivFormatedOIB_1">NEKRETNINA društvo s ograničenom odgovornošću za građenje i promet nekretninama, OIB 46310117489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NEKRETNINA društvo s ograničenom odgovornošću za građenje i promet nekretninama</item>
    </izvorni_sadrzaj>
    <derivirana_varijabla naziv="DomainObject.Predmet.ProtuStrankaListFormated_1">
      <item>NEKRETNINA društvo s ograničenom odgovornošću za građenje i promet nekretninama</item>
    </derivirana_varijabla>
  </DomainObject.Predmet.ProtuStrankaListFormated>
  <DomainObject.Predmet.ProtuStrankaListFormatedOIB>
    <izvorni_sadrzaj>
      <item>NEKRETNINA društvo s ograničenom odgovornošću za građenje i promet nekretninama, OIB 46310117489</item>
    </izvorni_sadrzaj>
    <derivirana_varijabla naziv="DomainObject.Predmet.ProtuStrankaListFormatedOIB_1">
      <item>NEKRETNINA društvo s ograničenom odgovornošću za građenje i promet nekretninama, OIB 46310117489</item>
    </derivirana_varijabla>
  </DomainObject.Predmet.ProtuStrankaListFormatedOIB>
  <DomainObject.Predmet.ProtuStrankaListFormatedWithAdress>
    <izvorni_sadrzaj>
      <item>NEKRETNINA društvo s ograničenom odgovornošću za građenje i promet nekretninama, Stablinac V 1, 22211 Vodice</item>
    </izvorni_sadrzaj>
    <derivirana_varijabla naziv="DomainObject.Predmet.ProtuStrankaListFormatedWithAdress_1">
      <item>NEKRETNINA društvo s ograničenom odgovornošću za građenje i promet nekretninama, Stablinac V 1, 22211 Vodice</item>
    </derivirana_varijabla>
  </DomainObject.Predmet.ProtuStrankaListFormatedWithAdress>
  <DomainObject.Predmet.ProtuStrankaListFormatedWithAdressOIB>
    <izvorni_sadrzaj>
      <item>NEKRETNINA društvo s ograničenom odgovornošću za građenje i promet nekretninama, OIB 46310117489, Stablinac V 1, 22211 Vodice</item>
    </izvorni_sadrzaj>
    <derivirana_varijabla naziv="DomainObject.Predmet.ProtuStrankaListFormatedWithAdressOIB_1">
      <item>NEKRETNINA društvo s ograničenom odgovornošću za građenje i promet nekretninama, OIB 46310117489, Stablinac V 1, 22211 Vodice</item>
    </derivirana_varijabla>
  </DomainObject.Predmet.ProtuStrankaListFormatedWithAdressOIB>
  <DomainObject.Predmet.ProtuStrankaListNazivFormated>
    <izvorni_sadrzaj>
      <item>NEKRETNINA društvo s ograničenom odgovornošću za građenje i promet nekretninama</item>
    </izvorni_sadrzaj>
    <derivirana_varijabla naziv="DomainObject.Predmet.ProtuStrankaListNazivFormated_1">
      <item>NEKRETNINA društvo s ograničenom odgovornošću za građenje i promet nekretninama</item>
    </derivirana_varijabla>
  </DomainObject.Predmet.ProtuStrankaListNazivFormated>
  <DomainObject.Predmet.ProtuStrankaListNazivFormatedOIB>
    <izvorni_sadrzaj>
      <item>NEKRETNINA društvo s ograničenom odgovornošću za građenje i promet nekretninama, OIB 46310117489</item>
    </izvorni_sadrzaj>
    <derivirana_varijabla naziv="DomainObject.Predmet.ProtuStrankaListNazivFormatedOIB_1">
      <item>NEKRETNINA društvo s ograničenom odgovornošću za građenje i promet nekretninama, OIB 46310117489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NEKRETNINA društvo s ograničenom odgovornošću za građenje i promet nekretninama</izvorni_sadrzaj>
    <derivirana_varijabla naziv="DomainObject.Predmet.ProtustrankaIDrugi_1">NEKRETNINA društvo s ograničenom odgovornošću za građenje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NEKRETNINA društvo s ograničenom odgovornošću za građenje i promet nekretninama, OIB 46310117489, Stablinac V 1, 22211 Vodice</izvorni_sadrzaj>
    <derivirana_varijabla naziv="DomainObject.Predmet.ProtustrankaIDrugiAdressOIB_1">NEKRETNINA društvo s ograničenom odgovornošću za građenje i promet nekretninama, OIB 46310117489, Stablinac V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NEKRETNINA društvo s ograničenom odgovornošću za građenje i promet nekretninama</item>
      <item>FINA - Podružnica Šibenik</item>
    </izvorni_sadrzaj>
    <derivirana_varijabla naziv="DomainObject.Predmet.SudioniciListNaziv_1">
      <item>NEKRETNINA društvo s ograničenom odgovornošću za građenje i promet nekretninama</item>
      <item>FINA - Podružnica Šibenik</item>
    </derivirana_varijabla>
  </DomainObject.Predmet.SudioniciListNaziv>
  <DomainObject.Predmet.SudioniciListAdressOIB>
    <izvorni_sadrzaj>
      <item>NEKRETNINA društvo s ograničenom odgovornošću za građenje i promet nekretninama, OIB 46310117489, Stablinac V 1,22211 Vodice</item>
      <item>FINA - Podružnica Šibenik, OIB 85821130368, Perivoj L. Marune 1,22000 Šibenik</item>
    </izvorni_sadrzaj>
    <derivirana_varijabla naziv="DomainObject.Predmet.SudioniciListAdressOIB_1">
      <item>NEKRETNINA društvo s ograničenom odgovornošću za građenje i promet nekretninama, OIB 46310117489, Stablinac V 1,22211 Vodice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46310117489</item>
    </izvorni_sadrzaj>
    <derivirana_varijabla naziv="DomainObject.Predmet.SudioniciListNazivOIB_1">
      <item>, OIB 85821130368</item>
      <item>, OIB 46310117489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2F5CF-602D-4BBC-B38F-1028009BD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939</properties:Words>
  <properties:Characters>5113</properties:Characters>
  <properties:Lines>106</properties:Lines>
  <properties:Paragraphs>38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2016-10-15T15:32:00Z</dcterms:created>
  <dc:creator>Tina Grgas</dc:creator>
  <cp:lastModifiedBy>Merlina Klišmanić</cp:lastModifiedBy>
  <cp:lastPrinted>2016-10-17T07:45:00Z</cp:lastPrinted>
  <dcterms:modified xmlns:xsi="http://www.w3.org/2001/XMLSchema-instance" xsi:type="dcterms:W3CDTF">2016-10-17T09:17:00Z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