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963e" w14:paraId="e2d963e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DD422B">
        <w:t>1166</w:t>
      </w:r>
      <w:r w:rsidRPr="00151FF0">
        <w:t>/1</w:t>
      </w:r>
      <w:r w:rsidR="00E255BF">
        <w:t>6</w:t>
      </w:r>
      <w:r w:rsidRPr="00151FF0">
        <w:t>-</w:t>
      </w:r>
      <w:r w:rsidR="00DD422B">
        <w:t>30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</w:t>
      </w:r>
      <w:proofErr w:type="spellStart"/>
      <w:r w:rsidRPr="00E255BF">
        <w:t>Jagera</w:t>
      </w:r>
      <w:proofErr w:type="spellEnd"/>
      <w:r w:rsidRPr="00E255BF">
        <w:t xml:space="preserve"> 3, za otvaranje stečajnog postupka nad dužnikom </w:t>
      </w:r>
      <w:r w:rsidR="00DD422B" w:rsidRPr="00DD422B">
        <w:t>TOLEMAIOS d.o.o. za trgovinu i usluge, Osijek, I. Gundulića 28, MBS 030150702, OIB 02993608008</w:t>
      </w:r>
      <w:r w:rsidRPr="00E255BF">
        <w:t xml:space="preserve">, dana </w:t>
      </w:r>
      <w:r w:rsidR="001421F9">
        <w:t>2</w:t>
      </w:r>
      <w:r w:rsidR="00DD422B">
        <w:t>6</w:t>
      </w:r>
      <w:r w:rsidRPr="00E255BF">
        <w:t xml:space="preserve">. </w:t>
      </w:r>
      <w:r w:rsidR="00DD422B">
        <w:t>svibnj</w:t>
      </w:r>
      <w:r w:rsidRPr="00E255BF">
        <w:t>a 201</w:t>
      </w:r>
      <w:r w:rsidR="00DD422B">
        <w:t>7</w:t>
      </w:r>
      <w:r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</w:t>
      </w:r>
      <w:proofErr w:type="spellStart"/>
      <w:r w:rsidR="00DD422B" w:rsidRPr="00DD422B">
        <w:t>Zoltán</w:t>
      </w:r>
      <w:proofErr w:type="spellEnd"/>
      <w:r w:rsidR="00DD422B" w:rsidRPr="00DD422B">
        <w:t xml:space="preserve"> </w:t>
      </w:r>
      <w:proofErr w:type="spellStart"/>
      <w:r w:rsidR="00DD422B" w:rsidRPr="00DD422B">
        <w:t>Tornyi</w:t>
      </w:r>
      <w:proofErr w:type="spellEnd"/>
      <w:r w:rsidR="00DD422B" w:rsidRPr="00DD422B">
        <w:t xml:space="preserve">, Mađarska, </w:t>
      </w:r>
      <w:proofErr w:type="spellStart"/>
      <w:r w:rsidR="00DD422B" w:rsidRPr="00DD422B">
        <w:t>Lajosmizse</w:t>
      </w:r>
      <w:proofErr w:type="spellEnd"/>
      <w:r w:rsidR="00DD422B" w:rsidRPr="00DD422B">
        <w:t xml:space="preserve">, Bene </w:t>
      </w:r>
      <w:proofErr w:type="spellStart"/>
      <w:r w:rsidR="00DD422B" w:rsidRPr="00DD422B">
        <w:t>Tanya</w:t>
      </w:r>
      <w:proofErr w:type="spellEnd"/>
      <w:r w:rsidR="00DD422B" w:rsidRPr="00DD422B">
        <w:t xml:space="preserve"> 591, OIB 84110035588</w:t>
      </w:r>
      <w:r>
        <w:t xml:space="preserve"> po t. 4. izreke rješenja ovoga suda poslovnog broja 14 St-</w:t>
      </w:r>
      <w:r w:rsidR="0086297E">
        <w:t>1166</w:t>
      </w:r>
      <w:r>
        <w:t>/16-2</w:t>
      </w:r>
      <w:r w:rsidR="0086297E">
        <w:t>6</w:t>
      </w:r>
      <w:r>
        <w:t xml:space="preserve"> od </w:t>
      </w:r>
      <w:r w:rsidR="0086297E">
        <w:t>30</w:t>
      </w:r>
      <w:r>
        <w:t>.</w:t>
      </w:r>
      <w:r w:rsidR="0086297E">
        <w:t>11</w:t>
      </w:r>
      <w:r>
        <w:t>.2016., odnosno da u dogovoru sa stečajn</w:t>
      </w:r>
      <w:r w:rsidR="0086297E">
        <w:t>i</w:t>
      </w:r>
      <w:r>
        <w:t>m upravitelj</w:t>
      </w:r>
      <w:r w:rsidR="0086297E">
        <w:t>e</w:t>
      </w:r>
      <w:r>
        <w:t xml:space="preserve">m </w:t>
      </w:r>
      <w:r w:rsidR="0086297E" w:rsidRPr="0086297E">
        <w:t>Ivo</w:t>
      </w:r>
      <w:r w:rsidR="0086297E">
        <w:t>m</w:t>
      </w:r>
      <w:r w:rsidR="0086297E" w:rsidRPr="0086297E">
        <w:t xml:space="preserve"> </w:t>
      </w:r>
      <w:proofErr w:type="spellStart"/>
      <w:r w:rsidR="0086297E" w:rsidRPr="0086297E">
        <w:t>Mijoč</w:t>
      </w:r>
      <w:proofErr w:type="spellEnd"/>
      <w:r w:rsidR="0086297E" w:rsidRPr="0086297E">
        <w:t xml:space="preserve">, Osijek, Trg </w:t>
      </w:r>
      <w:proofErr w:type="spellStart"/>
      <w:r w:rsidR="0086297E" w:rsidRPr="0086297E">
        <w:t>Lj</w:t>
      </w:r>
      <w:proofErr w:type="spellEnd"/>
      <w:r w:rsidR="0086297E" w:rsidRPr="0086297E">
        <w:t>. Gaja 7, OIB 15425129018</w:t>
      </w:r>
      <w:r w:rsidR="00031CCE">
        <w:rPr>
          <w:b/>
        </w:rPr>
        <w:t xml:space="preserve">, </w:t>
      </w:r>
      <w:r w:rsidR="00CB1BDB">
        <w:t xml:space="preserve">izvrši pregled, izlučivanje i pohranu arhivskog i </w:t>
      </w:r>
      <w:proofErr w:type="spellStart"/>
      <w:r w:rsidR="00CB1BDB">
        <w:t>registraturnog</w:t>
      </w:r>
      <w:proofErr w:type="spellEnd"/>
      <w:r w:rsidR="00CB1BDB">
        <w:t xml:space="preserve">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CB1BDB">
        <w:t>2</w:t>
      </w:r>
      <w:r w:rsidR="0086297E">
        <w:t>6</w:t>
      </w:r>
      <w:r w:rsidRPr="008D4802">
        <w:t xml:space="preserve">. </w:t>
      </w:r>
      <w:r w:rsidR="0086297E">
        <w:t>svibnj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86297E">
        <w:t>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485F87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proofErr w:type="spellStart"/>
      <w:r w:rsidR="00485F87" w:rsidRPr="00485F87">
        <w:t>Zoltán</w:t>
      </w:r>
      <w:proofErr w:type="spellEnd"/>
      <w:r w:rsidR="00485F87" w:rsidRPr="00485F87">
        <w:t xml:space="preserve"> </w:t>
      </w:r>
      <w:proofErr w:type="spellStart"/>
      <w:r w:rsidR="00485F87" w:rsidRPr="00485F87">
        <w:t>Tornyi</w:t>
      </w:r>
      <w:proofErr w:type="spellEnd"/>
      <w:r w:rsidR="00485F87" w:rsidRPr="00485F87">
        <w:t xml:space="preserve">, Mađarska, </w:t>
      </w:r>
      <w:proofErr w:type="spellStart"/>
      <w:r w:rsidR="00485F87" w:rsidRPr="00485F87">
        <w:t>Lajosmizse</w:t>
      </w:r>
      <w:proofErr w:type="spellEnd"/>
      <w:r w:rsidR="00485F87" w:rsidRPr="00485F87">
        <w:t xml:space="preserve">, Bene </w:t>
      </w:r>
      <w:proofErr w:type="spellStart"/>
      <w:r w:rsidR="00485F87" w:rsidRPr="00485F87">
        <w:t>Tanya</w:t>
      </w:r>
      <w:proofErr w:type="spellEnd"/>
      <w:r w:rsidR="00485F87" w:rsidRPr="00485F87">
        <w:t xml:space="preserve"> 591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485F87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485F87">
        <w:t xml:space="preserve">Ivo </w:t>
      </w:r>
      <w:proofErr w:type="spellStart"/>
      <w:r w:rsidR="00485F87">
        <w:t>Mijoč</w:t>
      </w:r>
      <w:proofErr w:type="spellEnd"/>
    </w:p>
    <w:p w:rsidRDefault="00FE3041" w:rsidP="00FE3041" w:rsidR="00FE3041" w:rsidRPr="00FE3041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FE3041">
        <w:rPr>
          <w:rFonts w:cstheme="majorBidi" w:hAnsiTheme="majorBidi" w:asciiTheme="majorBidi"/>
        </w:rPr>
        <w:t xml:space="preserve">mrežna stranica e-Oglasna ploča sudova </w:t>
      </w:r>
    </w:p>
    <w:p w:rsidRDefault="00FE3041" w:rsidP="00FE3041" w:rsidR="00FE3041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5F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01F1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5F87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297E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D422B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5F98"/>
    <w:rsid w:val="00F85DFD"/>
    <w:rsid w:val="00F92D15"/>
    <w:rsid w:val="00F94F9A"/>
    <w:rsid w:val="00FA6969"/>
    <w:rsid w:val="00FB13CE"/>
    <w:rsid w:val="00FC4EA8"/>
    <w:rsid w:val="00FE304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0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1F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1F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1F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1F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0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1F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1F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1F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1F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2016.</izvorni_sadrzaj>
    <derivirana_varijabla naziv="DomainObject.Predmet.DatumRjesavanja_1">30.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St-1166/2016</izvorni_sadrzaj>
    <derivirana_varijabla naziv="DomainObject.Predmet.OznakaBroj_1">St-1166/2016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TOLEMAIOS d.o.o. za trgovinu i usluge</izvorni_sadrzaj>
    <derivirana_varijabla naziv="DomainObject.Predmet.ProtustrankaFormated_1">  TOLEMAIOS d.o.o. za trgovinu i usluge</derivirana_varijabla>
  </DomainObject.Predmet.ProtustrankaFormated>
  <DomainObject.Predmet.ProtustrankaFormatedOIB>
    <izvorni_sadrzaj>  TOLEMAIOS d.o.o. za trgovinu i usluge, OIB 02993608008</izvorni_sadrzaj>
    <derivirana_varijabla naziv="DomainObject.Predmet.ProtustrankaFormatedOIB_1">  TOLEMAIOS d.o.o. za trgovinu i usluge, OIB 02993608008</derivirana_varijabla>
  </DomainObject.Predmet.ProtustrankaFormatedOIB>
  <DomainObject.Predmet.ProtustrankaFormatedWithAdress>
    <izvorni_sadrzaj> TOLEMAIOS d.o.o. za trgovinu i usluge, I.Gundulića 28, 31000 Osijek</izvorni_sadrzaj>
    <derivirana_varijabla naziv="DomainObject.Predmet.ProtustrankaFormatedWithAdress_1"> TOLEMAIOS d.o.o. za trgovinu i usluge, I.Gundulića 28, 31000 Osijek</derivirana_varijabla>
  </DomainObject.Predmet.ProtustrankaFormatedWithAdress>
  <DomainObject.Predmet.ProtustrankaFormatedWithAdressOIB>
    <izvorni_sadrzaj> TOLEMAIOS d.o.o. za trgovinu i usluge, OIB 02993608008, I.Gundulića 28, 31000 Osijek</izvorni_sadrzaj>
    <derivirana_varijabla naziv="DomainObject.Predmet.ProtustrankaFormatedWithAdressOIB_1"> TOLEMAIOS d.o.o. za trgovinu i usluge, OIB 02993608008, I.Gundulića 28, 31000 Osijek</derivirana_varijabla>
  </DomainObject.Predmet.ProtustrankaFormatedWithAdressOIB>
  <DomainObject.Predmet.ProtustrankaWithAdress>
    <izvorni_sadrzaj>TOLEMAIOS d.o.o. za trgovinu i usluge I.Gundulića 28, 31000 Osijek</izvorni_sadrzaj>
    <derivirana_varijabla naziv="DomainObject.Predmet.ProtustrankaWithAdress_1">TOLEMAIOS d.o.o. za trgovinu i usluge I.Gundulića 28, 31000 Osijek</derivirana_varijabla>
  </DomainObject.Predmet.ProtustrankaWithAdress>
  <DomainObject.Predmet.ProtustrankaWithAdressOIB>
    <izvorni_sadrzaj>TOLEMAIOS d.o.o. za trgovinu i usluge, OIB 02993608008, I.Gundulića 28, 31000 Osijek</izvorni_sadrzaj>
    <derivirana_varijabla naziv="DomainObject.Predmet.ProtustrankaWithAdressOIB_1">TOLEMAIOS d.o.o. za trgovinu i usluge, OIB 02993608008, I.Gundulića 28, 31000 Osijek</derivirana_varijabla>
  </DomainObject.Predmet.ProtustrankaWithAdressOIB>
  <DomainObject.Predmet.ProtustrankaNazivFormated>
    <izvorni_sadrzaj>TOLEMAIOS d.o.o. za trgovinu i usluge</izvorni_sadrzaj>
    <derivirana_varijabla naziv="DomainObject.Predmet.ProtustrankaNazivFormated_1">TOLEMAIOS d.o.o. za trgovinu i usluge</derivirana_varijabla>
  </DomainObject.Predmet.ProtustrankaNazivFormated>
  <DomainObject.Predmet.ProtustrankaNazivFormatedOIB>
    <izvorni_sadrzaj>TOLEMAIOS d.o.o. za trgovinu i usluge, OIB 02993608008</izvorni_sadrzaj>
    <derivirana_varijabla naziv="DomainObject.Predmet.ProtustrankaNazivFormatedOIB_1">TOLEMAIOS d.o.o. za trgovinu i usluge, OIB 02993608008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TOLEMAIOS d.o.o. za trgovinu i usluge</item>
    </izvorni_sadrzaj>
    <derivirana_varijabla naziv="DomainObject.Predmet.ProtuStrankaListFormated_1">
      <item>TOLEMAIOS d.o.o. za trgovinu i usluge</item>
    </derivirana_varijabla>
  </DomainObject.Predmet.ProtuStrankaListFormated>
  <DomainObject.Predmet.ProtuStrankaListFormatedOIB>
    <izvorni_sadrzaj>
      <item>TOLEMAIOS d.o.o. za trgovinu i usluge, OIB 02993608008</item>
    </izvorni_sadrzaj>
    <derivirana_varijabla naziv="DomainObject.Predmet.ProtuStrankaListFormatedOIB_1">
      <item>TOLEMAIOS d.o.o. za trgovinu i usluge, OIB 02993608008</item>
    </derivirana_varijabla>
  </DomainObject.Predmet.ProtuStrankaListFormatedOIB>
  <DomainObject.Predmet.ProtuStrankaListFormatedWithAdress>
    <izvorni_sadrzaj>
      <item>TOLEMAIOS d.o.o. za trgovinu i usluge, I.Gundulića 28, 31000 Osijek</item>
    </izvorni_sadrzaj>
    <derivirana_varijabla naziv="DomainObject.Predmet.ProtuStrankaListFormatedWithAdress_1">
      <item>TOLEMAIOS d.o.o. za trgovinu i usluge, I.Gundulića 28, 31000 Osijek</item>
    </derivirana_varijabla>
  </DomainObject.Predmet.ProtuStrankaListFormatedWithAdress>
  <DomainObject.Predmet.ProtuStrankaListFormatedWithAdressOIB>
    <izvorni_sadrzaj>
      <item>TOLEMAIOS d.o.o. za trgovinu i usluge, OIB 02993608008, I.Gundulića 28, 31000 Osijek</item>
    </izvorni_sadrzaj>
    <derivirana_varijabla naziv="DomainObject.Predmet.ProtuStrankaListFormatedWithAdressOIB_1">
      <item>TOLEMAIOS d.o.o. za trgovinu i usluge, OIB 02993608008, I.Gundulića 28, 31000 Osijek</item>
    </derivirana_varijabla>
  </DomainObject.Predmet.ProtuStrankaListFormatedWithAdressOIB>
  <DomainObject.Predmet.ProtuStrankaListNazivFormated>
    <izvorni_sadrzaj>
      <item>TOLEMAIOS d.o.o. za trgovinu i usluge</item>
    </izvorni_sadrzaj>
    <derivirana_varijabla naziv="DomainObject.Predmet.ProtuStrankaListNazivFormated_1">
      <item>TOLEMAIOS d.o.o. za trgovinu i usluge</item>
    </derivirana_varijabla>
  </DomainObject.Predmet.ProtuStrankaListNazivFormated>
  <DomainObject.Predmet.ProtuStrankaListNazivFormatedOIB>
    <izvorni_sadrzaj>
      <item>TOLEMAIOS d.o.o. za trgovinu i usluge, OIB 02993608008</item>
    </izvorni_sadrzaj>
    <derivirana_varijabla naziv="DomainObject.Predmet.ProtuStrankaListNazivFormatedOIB_1">
      <item>TOLEMAIOS d.o.o. za trgovinu i usluge, OIB 02993608008</item>
    </derivirana_varijabla>
  </DomainObject.Predmet.ProtuStrankaListNazivFormatedOIB>
  <DomainObject.Predmet.OstaliListFormated>
    <izvorni_sadrzaj>
      <item>ŽDO GUO Osijek</item>
      <item>Ivo1 Mijoč</item>
      <item>Zoltan Tornyi</item>
    </izvorni_sadrzaj>
    <derivirana_varijabla naziv="DomainObject.Predmet.OstaliListFormated_1">
      <item>ŽDO GUO Osijek</item>
      <item>Ivo1 Mijoč</item>
      <item>Zoltan Tornyi</item>
    </derivirana_varijabla>
  </DomainObject.Predmet.OstaliListFormated>
  <DomainObject.Predmet.OstaliListFormatedOIB>
    <izvorni_sadrzaj>
      <item>ŽDO GUO Osijek</item>
      <item>Ivo1 Mijoč, OIB 15425129018</item>
      <item>Zoltan Tornyi, OIB 84110035588</item>
    </izvorni_sadrzaj>
    <derivirana_varijabla naziv="DomainObject.Predmet.OstaliListFormatedOIB_1">
      <item>ŽDO GUO Osijek</item>
      <item>Ivo1 Mijoč, OIB 15425129018</item>
      <item>Zoltan Tornyi, OIB 84110035588</item>
    </derivirana_varijabla>
  </DomainObject.Predmet.OstaliListFormatedOIB>
  <DomainObject.Predmet.OstaliListFormatedWithAdress>
    <izvorni_sadrzaj>
      <item>ŽDO GUO Osijek</item>
      <item>Ivo1 Mijoč, Trg Lj. Gaja 7, 31000 Osijek</item>
      <item>Zoltan Tornyi, Bene Tanya 591, Lajosmizse</item>
    </izvorni_sadrzaj>
    <derivirana_varijabla naziv="DomainObject.Predmet.OstaliListFormatedWithAdress_1">
      <item>ŽDO GUO Osijek</item>
      <item>Ivo1 Mijoč, Trg Lj. Gaja 7, 31000 Osijek</item>
      <item>Zoltan Tornyi, Bene Tanya 591, Lajosmizse</item>
    </derivirana_varijabla>
  </DomainObject.Predmet.OstaliListFormatedWithAdress>
  <DomainObject.Predmet.OstaliListFormatedWithAdressOIB>
    <izvorni_sadrzaj>
      <item>ŽDO GUO Osijek</item>
      <item>Ivo1 Mijoč, OIB 15425129018, Trg Lj. Gaja 7, 31000 Osijek</item>
      <item>Zoltan Tornyi, OIB 84110035588, Bene Tanya 591, Lajosmizse</item>
    </izvorni_sadrzaj>
    <derivirana_varijabla naziv="DomainObject.Predmet.OstaliListFormatedWithAdressOIB_1">
      <item>ŽDO GUO Osijek</item>
      <item>Ivo1 Mijoč, OIB 15425129018, Trg Lj. Gaja 7, 31000 Osijek</item>
      <item>Zoltan Tornyi, OIB 84110035588, Bene Tanya 591, Lajosmizse</item>
    </derivirana_varijabla>
  </DomainObject.Predmet.OstaliListFormatedWithAdressOIB>
  <DomainObject.Predmet.OstaliListNazivFormated>
    <izvorni_sadrzaj>
      <item>ŽDO GUO Osijek</item>
      <item>Ivo1 Mijoč</item>
      <item>Zoltan Tornyi</item>
    </izvorni_sadrzaj>
    <derivirana_varijabla naziv="DomainObject.Predmet.OstaliListNazivFormated_1">
      <item>ŽDO GUO Osijek</item>
      <item>Ivo1 Mijoč</item>
      <item>Zoltan Tornyi</item>
    </derivirana_varijabla>
  </DomainObject.Predmet.OstaliListNazivFormated>
  <DomainObject.Predmet.OstaliListNazivFormatedOIB>
    <izvorni_sadrzaj>
      <item>ŽDO GUO Osijek</item>
      <item>Ivo1 Mijoč, OIB 15425129018</item>
      <item>Zoltan Tornyi, OIB 84110035588</item>
    </izvorni_sadrzaj>
    <derivirana_varijabla naziv="DomainObject.Predmet.OstaliListNazivFormatedOIB_1">
      <item>ŽDO GUO Osijek</item>
      <item>Ivo1 Mijoč, OIB 15425129018</item>
      <item>Zoltan Tornyi, OIB 84110035588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TOLEMAIOS d.o.o. za trgovinu i usluge</izvorni_sadrzaj>
    <derivirana_varijabla naziv="DomainObject.Predmet.ProtustrankaIDrugi_1">TOLEMAIOS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TOLEMAIOS d.o.o. za trgovinu i usluge, OIB 02993608008, I.Gundulića 28, 31000 Osijek</izvorni_sadrzaj>
    <derivirana_varijabla naziv="DomainObject.Predmet.ProtustrankaIDrugiAdressOIB_1">TOLEMAIOS d.o.o. za trgovinu i usluge, OIB 02993608008, I.Gundulića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2016.</izvorni_sadrzaj>
    <derivirana_varijabla naziv="DomainObject.Predmet.OdlukaRjesenje.DatumDonosenjaOdluke_1">30. studenog 2016.</derivirana_varijabla>
  </DomainObject.Predmet.OdlukaRjesenje.DatumDonosenjaOdluke>
  <DomainObject.Predmet.OdlukaRjesenje.DatumPravomocnosti>
    <izvorni_sadrzaj>22. veljače 2017.</izvorni_sadrzaj>
    <derivirana_varijabla naziv="DomainObject.Predmet.OdlukaRjesenje.DatumPravomocnosti_1">22. veljače 2017.</derivirana_varijabla>
  </DomainObject.Predmet.OdlukaRjesenje.DatumPravomocnosti>
  <DomainObject.Predmet.OdlukaRjesenje.Oznaka>
    <izvorni_sadrzaj>St-1166/2016-26</izvorni_sadrzaj>
    <derivirana_varijabla naziv="DomainObject.Predmet.OdlukaRjesenje.Oznaka_1">St-1166/2016-26</derivirana_varijabla>
  </DomainObject.Predmet.OdlukaRjesenje.Oznaka>
  <DomainObject.Predmet.SudioniciListNaziv>
    <izvorni_sadrzaj>
      <item>FINA RC OSIJEK</item>
      <item>TOLEMAIOS d.o.o. za trgovinu i usluge</item>
      <item>ŽDO GUO Osijek</item>
      <item>Ivo1 Mijoč</item>
      <item>Zoltan Tornyi</item>
    </izvorni_sadrzaj>
    <derivirana_varijabla naziv="DomainObject.Predmet.SudioniciListNaziv_1">
      <item>FINA RC OSIJEK</item>
      <item>TOLEMAIOS d.o.o. za trgovinu i usluge</item>
      <item>ŽDO GUO Osijek</item>
      <item>Ivo1 Mijoč</item>
      <item>Zoltan Tornyi</item>
    </derivirana_varijabla>
  </DomainObject.Predmet.SudioniciListNaziv>
  <DomainObject.Predmet.SudioniciListAdressOIB>
    <izvorni_sadrzaj>
      <item>FINA RC OSIJEK, OIB 85821130368</item>
      <item>TOLEMAIOS d.o.o. za trgovinu i usluge, OIB 02993608008, I.Gundulića 28,31000 Osijek</item>
      <item>ŽDO GUO Osijek</item>
      <item>Ivo1 Mijoč, OIB 15425129018, Trg Lj. Gaja 7,31000 Osijek</item>
      <item>Zoltan Tornyi, OIB 84110035588, Bene Tanya 591,Lajosmizse</item>
    </izvorni_sadrzaj>
    <derivirana_varijabla naziv="DomainObject.Predmet.SudioniciListAdressOIB_1">
      <item>FINA RC OSIJEK, OIB 85821130368</item>
      <item>TOLEMAIOS d.o.o. za trgovinu i usluge, OIB 02993608008, I.Gundulića 28,31000 Osijek</item>
      <item>ŽDO GUO Osijek</item>
      <item>Ivo1 Mijoč, OIB 15425129018, Trg Lj. Gaja 7,31000 Osijek</item>
      <item>Zoltan Tornyi, OIB 84110035588, Bene Tanya 591,Lajosmizse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02993608008</item>
      <item>, OIB null</item>
      <item>, OIB 15425129018</item>
      <item>, OIB 84110035588</item>
    </izvorni_sadrzaj>
    <derivirana_varijabla naziv="DomainObject.Predmet.SudioniciListNazivOIB_1">
      <item>, OIB 85821130368</item>
      <item>, OIB 02993608008</item>
      <item>, OIB null</item>
      <item>, OIB 15425129018</item>
      <item>, OIB 84110035588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72517D-804B-4B2C-83C4-123A542B2F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254</properties:Words>
  <properties:Characters>1379</properties:Characters>
  <properties:Lines>44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2017-05-26T07:49:00Z</cp:lastPrinted>
  <dcterms:modified xmlns:xsi="http://www.w3.org/2001/XMLSchema-instance" xsi:type="dcterms:W3CDTF">2017-05-26T08:27:00Z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