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b102" w14:paraId="1c6b102" w:rsidRDefault="001327CD" w:rsidP="001327CD" w:rsidR="001327CD" w:rsidRPr="009E14B3">
      <w:pPr>
        <w15:collapsed w:val="false"/>
      </w:pPr>
      <w:bookmarkStart w:name="_GoBack" w:id="0"/>
      <w:bookmarkEnd w:id="0"/>
      <w:r w:rsidRPr="00A60AC9">
        <w:rPr>
          <w:b/>
        </w:rPr>
        <w:t xml:space="preserve">  </w:t>
      </w:r>
      <w:r w:rsidRPr="009E14B3">
        <w:t xml:space="preserve">  </w:t>
      </w:r>
      <w:r w:rsidRPr="009E14B3">
        <w:rPr>
          <w:noProof/>
          <w:lang w:eastAsia="hr-HR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27CD" w:rsidP="001327CD" w:rsidR="001327CD" w:rsidRPr="009E14B3">
      <w:pPr>
        <w:pStyle w:val="Tijeloteksta"/>
        <w:outlineLvl w:val="0"/>
      </w:pPr>
    </w:p>
    <w:p w:rsidRDefault="001327CD" w:rsidP="001327CD" w:rsidR="001327CD" w:rsidRPr="009E14B3">
      <w:r w:rsidRPr="009E14B3">
        <w:t>REPUBLIKA HRVATSKA</w:t>
      </w:r>
    </w:p>
    <w:p w:rsidRDefault="001327CD" w:rsidP="001327CD" w:rsidR="001327CD" w:rsidRPr="009E14B3">
      <w:r w:rsidRPr="009E14B3"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t>72. St</w:t>
        </w:r>
      </w:smartTag>
      <w:r w:rsidRPr="009E14B3">
        <w:t xml:space="preserve"> -</w:t>
      </w:r>
      <w:r w:rsidR="00696EFE">
        <w:t>21/2017</w:t>
      </w:r>
      <w:r w:rsidR="00B21B67">
        <w:t>-34</w:t>
      </w:r>
    </w:p>
    <w:p w:rsidRDefault="001327CD" w:rsidP="001327CD" w:rsidR="001327CD" w:rsidRPr="009E14B3">
      <w:r w:rsidRPr="009E14B3">
        <w:t>Amruševa 2/II</w:t>
      </w:r>
    </w:p>
    <w:p w:rsidRDefault="001327CD" w:rsidP="001327CD" w:rsidR="001327CD" w:rsidRPr="009E14B3">
      <w:pPr>
        <w:jc w:val="center"/>
      </w:pPr>
      <w:r w:rsidRPr="009E14B3">
        <w:t>REPUBLIKA HRVATSKA</w:t>
      </w:r>
    </w:p>
    <w:p w:rsidRDefault="001327CD" w:rsidP="001327CD" w:rsidR="001327CD" w:rsidRPr="009E14B3">
      <w:pPr>
        <w:jc w:val="center"/>
      </w:pPr>
      <w:r w:rsidRPr="009E14B3">
        <w:t>ZAKLJUČAK</w:t>
      </w:r>
    </w:p>
    <w:p w:rsidRDefault="001327CD" w:rsidP="001327CD" w:rsidR="001327CD" w:rsidRPr="00473165"/>
    <w:p w:rsidRDefault="00696EFE" w:rsidP="00696EFE" w:rsidR="00696EFE">
      <w:pPr>
        <w:jc w:val="both"/>
        <w:rPr>
          <w:szCs w:val="24"/>
        </w:rPr>
      </w:pPr>
      <w:r w:rsidRPr="006213FC">
        <w:rPr>
          <w:szCs w:val="24"/>
        </w:rPr>
        <w:t>Trgovački sud u Zagrebu, po sucu Nikoli Ribariću, u stečajnom predmetu nad dužnikom PROPELA d.o.o.</w:t>
      </w:r>
      <w:r>
        <w:rPr>
          <w:szCs w:val="24"/>
        </w:rPr>
        <w:t xml:space="preserve"> u stečaju, </w:t>
      </w:r>
      <w:r w:rsidRPr="006213FC">
        <w:rPr>
          <w:szCs w:val="24"/>
        </w:rPr>
        <w:t xml:space="preserve">Zagreb, I. Šibla 20, OIB 50029532717, </w:t>
      </w:r>
      <w:r>
        <w:rPr>
          <w:szCs w:val="24"/>
        </w:rPr>
        <w:t>dana 6</w:t>
      </w:r>
      <w:r w:rsidRPr="006213FC">
        <w:rPr>
          <w:szCs w:val="24"/>
        </w:rPr>
        <w:t>.</w:t>
      </w:r>
      <w:r>
        <w:rPr>
          <w:szCs w:val="24"/>
        </w:rPr>
        <w:t xml:space="preserve"> lipnja</w:t>
      </w:r>
      <w:r w:rsidRPr="006213FC">
        <w:rPr>
          <w:szCs w:val="24"/>
        </w:rPr>
        <w:t xml:space="preserve"> 2017.,</w:t>
      </w:r>
    </w:p>
    <w:p w:rsidRDefault="001327CD" w:rsidP="001327CD" w:rsidR="001327CD">
      <w:pPr>
        <w:rPr>
          <w:lang w:val="pt-BR"/>
        </w:rPr>
      </w:pPr>
    </w:p>
    <w:p w:rsidRDefault="001327CD" w:rsidP="004D0E5E" w:rsidR="001327CD">
      <w:pPr>
        <w:jc w:val="center"/>
      </w:pPr>
      <w:r w:rsidRPr="00AA637D">
        <w:t>z a k l j u č i o  j e</w:t>
      </w:r>
    </w:p>
    <w:p w:rsidRDefault="001327CD" w:rsidP="001327CD" w:rsidR="001327CD"/>
    <w:p w:rsidRDefault="001327CD" w:rsidP="001327CD" w:rsidR="001327CD">
      <w:r>
        <w:t xml:space="preserve">I. Saziva se skupština vjerovnika u stečajnom postupku nad </w:t>
      </w:r>
      <w:r w:rsidR="00E97355">
        <w:t xml:space="preserve">stečajnim </w:t>
      </w:r>
      <w:r w:rsidR="001C2C73">
        <w:t xml:space="preserve">dužnikom </w:t>
      </w:r>
      <w:r w:rsidR="00696EFE" w:rsidRPr="006213FC">
        <w:rPr>
          <w:szCs w:val="24"/>
        </w:rPr>
        <w:t>PROPELA d.o.o.</w:t>
      </w:r>
      <w:r w:rsidR="00696EFE">
        <w:rPr>
          <w:szCs w:val="24"/>
        </w:rPr>
        <w:t xml:space="preserve"> u stečaju, </w:t>
      </w:r>
      <w:r w:rsidR="00696EFE" w:rsidRPr="006213FC">
        <w:rPr>
          <w:szCs w:val="24"/>
        </w:rPr>
        <w:t>Zagreb, I. Šibla 20, OIB 50029532717</w:t>
      </w:r>
      <w:r>
        <w:t>, za  dan:</w:t>
      </w:r>
    </w:p>
    <w:p w:rsidRDefault="001327CD" w:rsidP="001327CD" w:rsidR="001327CD"/>
    <w:p w:rsidRDefault="00696EFE" w:rsidP="001327CD" w:rsidR="001327CD">
      <w:pPr>
        <w:ind w:firstLine="708" w:left="2124"/>
      </w:pPr>
      <w:r>
        <w:t>4</w:t>
      </w:r>
      <w:r w:rsidR="001327CD">
        <w:t>.</w:t>
      </w:r>
      <w:r>
        <w:t xml:space="preserve"> srpnja</w:t>
      </w:r>
      <w:r w:rsidR="001327CD">
        <w:t xml:space="preserve"> 2017. </w:t>
      </w:r>
      <w:r w:rsidR="00F00FD8">
        <w:t xml:space="preserve">u </w:t>
      </w:r>
      <w:r>
        <w:t>10,30</w:t>
      </w:r>
      <w:r w:rsidR="001327CD">
        <w:t xml:space="preserve"> sati u zgradi Trgovačkog suda u Zagrebu, Petrinjska 8, </w:t>
      </w:r>
      <w:r>
        <w:t>soba 82</w:t>
      </w:r>
      <w:r w:rsidR="001327CD">
        <w:t>/II</w:t>
      </w:r>
      <w:r w:rsidR="00F00FD8">
        <w:t xml:space="preserve"> (ulična zgrada)</w:t>
      </w:r>
      <w:r w:rsidR="001327CD">
        <w:t>, sa slijedećim:</w:t>
      </w:r>
    </w:p>
    <w:p w:rsidRDefault="001327CD" w:rsidP="001327CD" w:rsidR="001327CD"/>
    <w:p w:rsidRDefault="001327CD" w:rsidP="001327CD" w:rsidR="001327CD">
      <w:r>
        <w:t>Dnevnim redom:</w:t>
      </w:r>
    </w:p>
    <w:p w:rsidRDefault="001327CD" w:rsidP="001327CD" w:rsidR="001327CD">
      <w:r>
        <w:t>Očitovanje skupštine vjerovnika u pogledu obustave i zaključenja stečajnog postupka zbog nedostatnosti stečajne mase za pokriće troškova stečajnog postupka.</w:t>
      </w:r>
    </w:p>
    <w:p w:rsidRDefault="001327CD" w:rsidP="001327CD" w:rsidR="001327CD"/>
    <w:p w:rsidRDefault="001327CD" w:rsidP="001327CD" w:rsidR="001327CD">
      <w:r>
        <w:t xml:space="preserve">II. Na skupštinu vjerovnika se pozivaju: vjerovnici stečajne mase, stečajni vjerovnici i stečajni upravitelj. </w:t>
      </w:r>
    </w:p>
    <w:p w:rsidRDefault="001327CD" w:rsidP="001327CD" w:rsidR="001327CD"/>
    <w:p w:rsidRDefault="001327CD" w:rsidP="001327CD" w:rsidR="001327C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1327CD" w:rsidP="001327CD" w:rsidR="001327CD"/>
    <w:p w:rsidRDefault="001327CD" w:rsidP="001327CD" w:rsidR="001327CD">
      <w:r>
        <w:t>IV</w:t>
      </w:r>
      <w:r w:rsidR="00EB3F57">
        <w:t xml:space="preserve">  Ovo rješenje će se objaviti na</w:t>
      </w:r>
      <w:r>
        <w:t xml:space="preserve"> e-oglasnoj ploči suda </w:t>
      </w:r>
    </w:p>
    <w:p w:rsidRDefault="001327CD" w:rsidP="001327CD" w:rsidR="001327CD"/>
    <w:p w:rsidRDefault="001327CD" w:rsidP="001327CD" w:rsidR="001327CD"/>
    <w:p w:rsidRDefault="001327CD" w:rsidP="005420D3" w:rsidR="001327CD">
      <w:pPr>
        <w:jc w:val="center"/>
      </w:pPr>
      <w:r>
        <w:t>Obrazloženje</w:t>
      </w:r>
    </w:p>
    <w:p w:rsidRDefault="001327CD" w:rsidP="001327CD" w:rsidR="001327CD"/>
    <w:p w:rsidRDefault="001327CD" w:rsidP="00B12AA1" w:rsidR="00B12AA1">
      <w:pPr>
        <w:jc w:val="both"/>
      </w:pPr>
      <w:r>
        <w:tab/>
      </w:r>
      <w:r w:rsidR="003E395C">
        <w:t xml:space="preserve">Podneskom stečajnog upravitelja od </w:t>
      </w:r>
      <w:r w:rsidR="0043799A">
        <w:t>1</w:t>
      </w:r>
      <w:r w:rsidR="003E395C">
        <w:t>.</w:t>
      </w:r>
      <w:r w:rsidR="0043799A">
        <w:t xml:space="preserve"> i 2.6</w:t>
      </w:r>
      <w:r w:rsidR="003E395C">
        <w:t>.2017. godine zatraženo je sazivanje skupštine radi donošenja odluke oko</w:t>
      </w:r>
      <w:r w:rsidR="005420D3">
        <w:t xml:space="preserve"> obustav</w:t>
      </w:r>
      <w:r w:rsidR="00076637">
        <w:t>e</w:t>
      </w:r>
      <w:r w:rsidR="005420D3">
        <w:t xml:space="preserve"> i zaključenj</w:t>
      </w:r>
      <w:r w:rsidR="00076637">
        <w:t>a</w:t>
      </w:r>
      <w:r w:rsidR="005420D3">
        <w:t xml:space="preserve"> stečajnog postupka zbog nedostatnosti stečajne mase temeljem članka 293. Stečajnog zakona</w:t>
      </w:r>
      <w:r w:rsidR="00B12AA1">
        <w:t xml:space="preserve"> (NN 71/15; dalje SZ).</w:t>
      </w:r>
    </w:p>
    <w:p w:rsidRDefault="005420D3" w:rsidP="003E395C" w:rsidR="005420D3">
      <w:pPr>
        <w:jc w:val="both"/>
      </w:pPr>
    </w:p>
    <w:p w:rsidRDefault="007640D1" w:rsidP="00B12AA1" w:rsidR="00AB031B">
      <w:pPr>
        <w:jc w:val="both"/>
      </w:pPr>
      <w:r>
        <w:tab/>
      </w:r>
      <w:r w:rsidR="00E54610">
        <w:t xml:space="preserve">U podnesku od </w:t>
      </w:r>
      <w:r w:rsidR="0043799A">
        <w:t>1</w:t>
      </w:r>
      <w:r w:rsidR="00AB031B">
        <w:t>.</w:t>
      </w:r>
      <w:r w:rsidR="0043799A">
        <w:t>i 2.6</w:t>
      </w:r>
      <w:r w:rsidR="00AB031B">
        <w:t xml:space="preserve">.2017. stečajni upravitelj navodi kako </w:t>
      </w:r>
      <w:r w:rsidR="00300165">
        <w:t xml:space="preserve">su </w:t>
      </w:r>
      <w:r w:rsidR="0043799A">
        <w:t>nepodmireni troškovi stečajnog postupka u ukupnom iznosu od 3.300,00 kuna</w:t>
      </w:r>
      <w:r w:rsidR="00300165">
        <w:t>, dok bi predvidivi troškovi za sljedećih 6 mjeseci iznosili 16.320,00 kuna</w:t>
      </w:r>
      <w:r w:rsidR="0043799A">
        <w:t>.</w:t>
      </w:r>
      <w:r w:rsidR="00300165">
        <w:t xml:space="preserve"> Prihod stečajne mase u dosadašnjem tijeku stečajnog postupka bio je 0,00 kuna.</w:t>
      </w:r>
      <w:r w:rsidR="00AB031B">
        <w:t xml:space="preserve"> Slijedom navedenoga, stečajna masa nije dostatna niti za namirenje troškova stečajnog postupka.</w:t>
      </w:r>
      <w:r w:rsidR="00300165">
        <w:t xml:space="preserve"> Napominje se kako je stečajni upravitelj dana 9.5.2017. predao u spis Popis predmeta stečajne mase u kojem je navedeno kako nema niti pokretnina niti nekretnina.</w:t>
      </w:r>
      <w:r w:rsidR="00AB031B">
        <w:t xml:space="preserve"> Stoga stečajni upravitelj predlaže obustaviti i zaključiti stečajni postupak pozivom na odredbu članka 293. S</w:t>
      </w:r>
      <w:r w:rsidR="00B12AA1">
        <w:t>Z-a.</w:t>
      </w:r>
    </w:p>
    <w:p w:rsidRDefault="00B12AA1" w:rsidP="00B12AA1" w:rsidR="00B12AA1">
      <w:pPr>
        <w:jc w:val="both"/>
      </w:pPr>
    </w:p>
    <w:p w:rsidRDefault="00287786" w:rsidP="001327CD" w:rsidR="00287786">
      <w:r>
        <w:tab/>
        <w:t>Točka II izreke temeljena je na odredbi članka 293.st.2. SZ-a.</w:t>
      </w:r>
    </w:p>
    <w:p w:rsidRDefault="00287786" w:rsidP="001327CD" w:rsidR="00287786"/>
    <w:p w:rsidRDefault="001327CD" w:rsidP="001327CD" w:rsidR="001327CD">
      <w: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287786" w:rsidP="001327CD" w:rsidR="00287786"/>
    <w:p w:rsidRDefault="001327CD" w:rsidP="00287786" w:rsidR="00AB6606">
      <w:pPr>
        <w:ind w:firstLine="708"/>
      </w:pPr>
      <w:r>
        <w:t>Objava ovog poziva na e-Oglasnoj ploči suda utemeljena je na odredbi članka 293. stavak 2. SZ-a</w:t>
      </w:r>
    </w:p>
    <w:p w:rsidRDefault="001327CD" w:rsidP="001327CD" w:rsidR="001327CD"/>
    <w:p w:rsidRDefault="00287786" w:rsidP="001327CD" w:rsidR="00287786">
      <w:r>
        <w:tab/>
        <w:t>Slijedom navedenoga odlučeno je kao u izreci.</w:t>
      </w:r>
    </w:p>
    <w:p w:rsidRDefault="00287786" w:rsidP="001327CD" w:rsidR="00287786"/>
    <w:p w:rsidRDefault="001327CD" w:rsidP="00433909" w:rsidR="001327CD" w:rsidRPr="00A60AC9">
      <w:pPr>
        <w:ind w:firstLine="708" w:left="2124"/>
      </w:pPr>
      <w:r w:rsidRPr="00A60AC9">
        <w:t xml:space="preserve">U Zagrebu, </w:t>
      </w:r>
      <w:r w:rsidR="002C25A5">
        <w:t>6</w:t>
      </w:r>
      <w:r>
        <w:t>.</w:t>
      </w:r>
      <w:r w:rsidR="002C25A5">
        <w:t xml:space="preserve"> lipnja</w:t>
      </w:r>
      <w:r w:rsidRPr="00A60AC9">
        <w:t xml:space="preserve"> 201</w:t>
      </w:r>
      <w:r>
        <w:t>7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1327CD" w:rsidP="00E91121" w:rsidR="00B21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B21B6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1B67" w:rsidP="00E91121" w:rsidR="00B21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21B67" w:rsidP="00E91121" w:rsidR="00B21B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21B67" w:rsidP="00E91121" w:rsidR="00B21B6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21B67" w:rsidP="00E91121" w:rsidR="00B21B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21B67" w:rsidP="00B21B67" w:rsidR="00B21B6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7CD" w:rsidP="00B21B67" w:rsidR="001327CD" w:rsidRPr="00A60AC9">
      <w:pPr>
        <w:pStyle w:val="Podnaslov"/>
        <w:ind w:firstLine="708" w:left="4956"/>
      </w:pPr>
    </w:p>
    <w:p w:rsidRDefault="001327CD" w:rsidP="001327CD" w:rsidR="001327CD" w:rsidRPr="00A60AC9"/>
    <w:p w:rsidRDefault="001327CD" w:rsidP="001327CD" w:rsidR="001327CD" w:rsidRPr="00A60AC9"/>
    <w:p w:rsidRDefault="001327CD" w:rsidP="001327CD" w:rsidR="001327CD">
      <w:r w:rsidRPr="00A60AC9">
        <w:tab/>
      </w:r>
      <w:r>
        <w:t>Uputa o pravnom lijeku:</w:t>
      </w:r>
    </w:p>
    <w:p w:rsidRDefault="001327CD" w:rsidP="001327CD" w:rsidR="001327CD">
      <w:pPr>
        <w:ind w:firstLine="708"/>
      </w:pPr>
      <w:r>
        <w:t>Protiv ovog zaključka nije dopuštena žalba (čl.19.st.7. SZ-a)</w:t>
      </w:r>
      <w:r w:rsidRPr="00A60AC9">
        <w:tab/>
      </w:r>
      <w:r w:rsidRPr="00A60AC9">
        <w:tab/>
      </w:r>
    </w:p>
    <w:p w:rsidRDefault="001327CD" w:rsidP="001327CD" w:rsidR="001327CD">
      <w:pPr>
        <w:ind w:firstLine="708"/>
      </w:pPr>
    </w:p>
    <w:p w:rsidRDefault="001327CD" w:rsidP="001327CD" w:rsidR="001327CD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B21B67" w:rsidP="001327CD" w:rsidR="00B21B67">
      <w:pPr>
        <w:ind w:firstLine="708"/>
      </w:pPr>
    </w:p>
    <w:p w:rsidRDefault="001327CD" w:rsidP="001327CD" w:rsidR="001327CD"/>
    <w:sectPr w:rsidSect="001327CD" w:rsidR="001327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27CD" w:rsidP="001327CD" w:rsidR="001327CD">
      <w:r>
        <w:separator/>
      </w:r>
    </w:p>
  </w:endnote>
  <w:endnote w:id="0" w:type="continuationSeparator">
    <w:p w:rsidRDefault="001327CD" w:rsidP="001327CD" w:rsidR="001327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27CD" w:rsidP="001327CD" w:rsidR="001327CD">
      <w:r>
        <w:separator/>
      </w:r>
    </w:p>
  </w:footnote>
  <w:footnote w:id="0" w:type="continuationSeparator">
    <w:p w:rsidRDefault="001327CD" w:rsidP="001327CD" w:rsidR="001327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910709"/>
      <w:docPartObj>
        <w:docPartGallery w:val="Page Numbers (Top of Page)"/>
        <w:docPartUnique/>
      </w:docPartObj>
    </w:sdtPr>
    <w:sdtEndPr/>
    <w:sdtContent>
      <w:p w:rsidRDefault="001327CD" w:rsidR="001327C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B71">
          <w:rPr>
            <w:noProof/>
          </w:rPr>
          <w:t>3</w:t>
        </w:r>
        <w:r>
          <w:fldChar w:fldCharType="end"/>
        </w:r>
      </w:p>
      <w:p w:rsidRDefault="001327CD" w:rsidR="001327CD">
        <w:pPr>
          <w:pStyle w:val="Zaglavlje"/>
          <w:jc w:val="center"/>
        </w:pPr>
        <w:r>
          <w:tab/>
          <w:t xml:space="preserve">                                                                         72. St-</w:t>
        </w:r>
        <w:r w:rsidR="00300165">
          <w:t>21/2017</w:t>
        </w:r>
      </w:p>
    </w:sdtContent>
  </w:sdt>
  <w:p w:rsidRDefault="001327CD" w:rsidR="001327C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7CD"/>
    <w:rsid w:val="00076637"/>
    <w:rsid w:val="001327CD"/>
    <w:rsid w:val="001358AB"/>
    <w:rsid w:val="001C2C73"/>
    <w:rsid w:val="00287786"/>
    <w:rsid w:val="002C25A5"/>
    <w:rsid w:val="00300165"/>
    <w:rsid w:val="003D12FD"/>
    <w:rsid w:val="003E395C"/>
    <w:rsid w:val="00433909"/>
    <w:rsid w:val="0043799A"/>
    <w:rsid w:val="004D0E5E"/>
    <w:rsid w:val="005420D3"/>
    <w:rsid w:val="00696EFE"/>
    <w:rsid w:val="007640D1"/>
    <w:rsid w:val="00825488"/>
    <w:rsid w:val="00AB031B"/>
    <w:rsid w:val="00AB6606"/>
    <w:rsid w:val="00B12AA1"/>
    <w:rsid w:val="00B21B67"/>
    <w:rsid w:val="00BB6D60"/>
    <w:rsid w:val="00D7573B"/>
    <w:rsid w:val="00E54610"/>
    <w:rsid w:val="00E97355"/>
    <w:rsid w:val="00EB3F57"/>
    <w:rsid w:val="00F00FD8"/>
    <w:rsid w:val="00F47B71"/>
    <w:rsid w:val="00F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327CD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47B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B7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B7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B7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B7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327CD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327C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327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27CD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27CD"/>
    <w:pPr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327CD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327CD"/>
  </w:style>
  <w:style w:styleId="Podnoje" w:type="paragraph">
    <w:name w:val="footer"/>
    <w:basedOn w:val="Normal"/>
    <w:link w:val="PodnojeChar"/>
    <w:uiPriority w:val="99"/>
    <w:unhideWhenUsed/>
    <w:rsid w:val="00132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327CD"/>
  </w:style>
  <w:style w:styleId="Tekstrezerviranogmjesta" w:type="character">
    <w:name w:val="Placeholder Text"/>
    <w:basedOn w:val="Zadanifontodlomka"/>
    <w:uiPriority w:val="99"/>
    <w:semiHidden/>
    <w:rsid w:val="00F47B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B7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B7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B7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B7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650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St-21/2017</izvorni_sadrzaj>
    <derivirana_varijabla naziv="DomainObject.Predmet.OznakaBroj_1">St-21/2017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PROPELA d.o.o.</izvorni_sadrzaj>
    <derivirana_varijabla naziv="DomainObject.Predmet.ProtustrankaFormated_1">  PROPELA d.o.o.</derivirana_varijabla>
  </DomainObject.Predmet.ProtustrankaFormated>
  <DomainObject.Predmet.ProtustrankaFormatedOIB>
    <izvorni_sadrzaj>  PROPELA d.o.o., OIB 50029532717</izvorni_sadrzaj>
    <derivirana_varijabla naziv="DomainObject.Predmet.ProtustrankaFormatedOIB_1">  PROPELA d.o.o., OIB 50029532717</derivirana_varijabla>
  </DomainObject.Predmet.ProtustrankaFormatedOIB>
  <DomainObject.Predmet.ProtustrankaFormatedWithAdress>
    <izvorni_sadrzaj> PROPELA d.o.o., Ivana Šibla 20, 10000 Zagreb</izvorni_sadrzaj>
    <derivirana_varijabla naziv="DomainObject.Predmet.ProtustrankaFormatedWithAdress_1"> PROPELA d.o.o., Ivana Šibla 20, 10000 Zagreb</derivirana_varijabla>
  </DomainObject.Predmet.ProtustrankaFormatedWithAdress>
  <DomainObject.Predmet.ProtustrankaFormatedWithAdressOIB>
    <izvorni_sadrzaj> PROPELA d.o.o., OIB 50029532717, Ivana Šibla 20, 10000 Zagreb</izvorni_sadrzaj>
    <derivirana_varijabla naziv="DomainObject.Predmet.ProtustrankaFormatedWithAdressOIB_1"> PROPELA d.o.o., OIB 50029532717, Ivana Šibla 20, 10000 Zagreb</derivirana_varijabla>
  </DomainObject.Predmet.ProtustrankaFormatedWithAdressOIB>
  <DomainObject.Predmet.ProtustrankaWithAdress>
    <izvorni_sadrzaj>PROPELA d.o.o. Ivana Šibla 20, 10000 Zagreb</izvorni_sadrzaj>
    <derivirana_varijabla naziv="DomainObject.Predmet.ProtustrankaWithAdress_1">PROPELA d.o.o. Ivana Šibla 20, 10000 Zagreb</derivirana_varijabla>
  </DomainObject.Predmet.ProtustrankaWithAdress>
  <DomainObject.Predmet.ProtustrankaWithAdressOIB>
    <izvorni_sadrzaj>PROPELA d.o.o., OIB 50029532717, Ivana Šibla 20, 10000 Zagreb</izvorni_sadrzaj>
    <derivirana_varijabla naziv="DomainObject.Predmet.ProtustrankaWithAdressOIB_1">PROPELA d.o.o., OIB 50029532717, Ivana Šibla 20, 10000 Zagreb</derivirana_varijabla>
  </DomainObject.Predmet.ProtustrankaWithAdressOIB>
  <DomainObject.Predmet.ProtustrankaNazivFormated>
    <izvorni_sadrzaj>PROPELA d.o.o.</izvorni_sadrzaj>
    <derivirana_varijabla naziv="DomainObject.Predmet.ProtustrankaNazivFormated_1">PROPELA d.o.o.</derivirana_varijabla>
  </DomainObject.Predmet.ProtustrankaNazivFormated>
  <DomainObject.Predmet.ProtustrankaNazivFormatedOIB>
    <izvorni_sadrzaj>PROPELA d.o.o., OIB 50029532717</izvorni_sadrzaj>
    <derivirana_varijabla naziv="DomainObject.Predmet.ProtustrankaNazivFormatedOIB_1">PROPELA d.o.o., OIB 50029532717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PROPELA d.o.o.</item>
    </izvorni_sadrzaj>
    <derivirana_varijabla naziv="DomainObject.Predmet.ProtuStrankaListFormated_1">
      <item>PROPELA d.o.o.</item>
    </derivirana_varijabla>
  </DomainObject.Predmet.ProtuStrankaListFormated>
  <DomainObject.Predmet.ProtuStrankaListFormatedOIB>
    <izvorni_sadrzaj>
      <item>PROPELA d.o.o., OIB 50029532717</item>
    </izvorni_sadrzaj>
    <derivirana_varijabla naziv="DomainObject.Predmet.ProtuStrankaListFormatedOIB_1">
      <item>PROPELA d.o.o., OIB 50029532717</item>
    </derivirana_varijabla>
  </DomainObject.Predmet.ProtuStrankaListFormatedOIB>
  <DomainObject.Predmet.ProtuStrankaListFormatedWithAdress>
    <izvorni_sadrzaj>
      <item>PROPELA d.o.o., Ivana Šibla 20, 10000 Zagreb</item>
    </izvorni_sadrzaj>
    <derivirana_varijabla naziv="DomainObject.Predmet.ProtuStrankaListFormatedWithAdress_1">
      <item>PROPELA d.o.o., Ivana Šibla 20, 10000 Zagreb</item>
    </derivirana_varijabla>
  </DomainObject.Predmet.ProtuStrankaListFormatedWithAdress>
  <DomainObject.Predmet.ProtuStrankaListFormatedWithAdressOIB>
    <izvorni_sadrzaj>
      <item>PROPELA d.o.o., OIB 50029532717, Ivana Šibla 20, 10000 Zagreb</item>
    </izvorni_sadrzaj>
    <derivirana_varijabla naziv="DomainObject.Predmet.ProtuStrankaListFormatedWithAdressOIB_1">
      <item>PROPELA d.o.o., OIB 50029532717, Ivana Šibla 20, 10000 Zagreb</item>
    </derivirana_varijabla>
  </DomainObject.Predmet.ProtuStrankaListFormatedWithAdressOIB>
  <DomainObject.Predmet.ProtuStrankaListNazivFormated>
    <izvorni_sadrzaj>
      <item>PROPELA d.o.o.</item>
    </izvorni_sadrzaj>
    <derivirana_varijabla naziv="DomainObject.Predmet.ProtuStrankaListNazivFormated_1">
      <item>PROPELA d.o.o.</item>
    </derivirana_varijabla>
  </DomainObject.Predmet.ProtuStrankaListNazivFormated>
  <DomainObject.Predmet.ProtuStrankaListNazivFormatedOIB>
    <izvorni_sadrzaj>
      <item>PROPELA d.o.o., OIB 50029532717</item>
    </izvorni_sadrzaj>
    <derivirana_varijabla naziv="DomainObject.Predmet.ProtuStrankaListNazivFormatedOIB_1">
      <item>PROPELA d.o.o., OIB 50029532717</item>
    </derivirana_varijabla>
  </DomainObject.Predmet.ProtuStrankaListNazivFormatedOIB>
  <DomainObject.Predmet.OstaliList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Formated>
  <DomainObject.Predmet.OstaliList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Sofija Drašner, Tomaša Garriguea Masaryka 32, 43500 Daruvar</item>
      <item>Marica Mrkobrad, Ivana Šibla 20, 10000 Zagreb</item>
      <item>ŽUPANIJSKO DRŽAVNO ODVJETNIŠTVO U ZAGREBU, Savska Cesta 41, 10000 Zagreb</item>
      <item>Financijska agencija, Ulica grada Vukovara 70,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Sofija Drašner, OIB 17096591173, Tomaša Garriguea Masaryka 32, 43500 Daruvar</item>
      <item>Marica Mrkobrad, OIB 44254377365, Ivana Šibla 20, 10000 Zagreb</item>
      <item>ŽUPANIJSKO DRŽAVNO ODVJETNIŠTVO U ZAGREBU, OIB 16488001145, Savska Cesta 41, 10000 Zagreb</item>
      <item>Financijska agencija, OIB 85821130368, Ulica grada Vukovara 70,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OstaliListNazivFormated_1"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OstaliListNazivFormated>
  <DomainObject.Predmet.OstaliListNazivFormatedOIB>
    <izvorni_sadrzaj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izvorni_sadrzaj>
    <derivirana_varijabla naziv="DomainObject.Predmet.OstaliListNazivFormatedOIB_1">
      <item>Sofija Drašner, OIB 17096591173</item>
      <item>Marica Mrkobrad, OIB 44254377365</item>
      <item>ŽUPANIJSKO DRŽAVNO ODVJETNIŠTVO U ZAGREBU, OIB 16488001145</item>
      <item>Financijska agencija, OIB 85821130368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PROPELA d.o.o.</izvorni_sadrzaj>
    <derivirana_varijabla naziv="DomainObject.Predmet.ProtustrankaIDrugi_1">PROPELA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PROPELA d.o.o., OIB 50029532717, Ivana Šibla 20, 10000 Zagreb</izvorni_sadrzaj>
    <derivirana_varijabla naziv="DomainObject.Predmet.ProtustrankaIDrugiAdressOIB_1">PROPELA d.o.o., OIB 50029532717, Ivana Šibla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izvorni_sadrzaj>
    <derivirana_varijabla naziv="DomainObject.Predmet.SudioniciListNaziv_1">
      <item>PROPELA d.o.o.</item>
      <item>FINA Regionalni centar Zagreb</item>
      <item>Sofija Drašner</item>
      <item>Marica Mrkobrad</item>
      <item>ŽUPANIJSKO DRŽAVNO ODVJETNIŠTVO U ZAGREBU</item>
      <item>Financijska agencija</item>
      <item>REPUBLIKA HRVATSKA MINISTARSTVO FINANCIJA</item>
      <item>MINISTARSTVO PRAVOSUĐA</item>
    </derivirana_varijabla>
  </DomainObject.Predmet.SudioniciListNaziv>
  <DomainObject.Predmet.SudioniciListAdressOIB>
    <izvorni_sadrzaj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PROPELA d.o.o., OIB 50029532717, Ivana Šibla 20,10000 Zagreb</item>
      <item>FINA Regionalni centar Zagreb, OIB 85821130368, Trg svibanjskih žrtava 1995. 1,10000 Zagreb</item>
      <item>Sofija Drašner, OIB 17096591173, Tomaša Garriguea Masaryka 32,43500 Daruvar</item>
      <item>Marica Mrkobrad, OIB 44254377365, Ivana Šibla 20,10000 Zagreb</item>
      <item>ŽUPANIJSKO DRŽAVNO ODVJETNIŠTVO U ZAGREBU, OIB 16488001145, Savska Cesta 41,10000 Zagreb</item>
      <item>Financijska agencija, OIB 85821130368, Ulica grada Vukovara 70,10000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izvorni_sadrzaj>
    <derivirana_varijabla naziv="DomainObject.Predmet.SudioniciListNazivOIB_1">
      <item>, OIB 50029532717</item>
      <item>, OIB 85821130368</item>
      <item>, OIB 17096591173</item>
      <item>, OIB 44254377365</item>
      <item>, OIB 16488001145</item>
      <item>, OIB 85821130368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392</properties:Words>
  <properties:Characters>2323</properties:Characters>
  <properties:Lines>98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2017-06-09T08:09:00Z</dcterms:created>
  <dc:creator>Nikola Ribarić</dc:creator>
  <cp:lastModifiedBy>Jadranka Zelić</cp:lastModifiedBy>
  <cp:lastPrinted>2017-06-09T08:08:00Z</cp:lastPrinted>
  <dcterms:modified xmlns:xsi="http://www.w3.org/2001/XMLSchema-instance" xsi:type="dcterms:W3CDTF">2017-06-09T08:09:00Z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