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80c1" w14:paraId="7fa80c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D538D9">
        <w:t>8095</w:t>
      </w:r>
      <w:r>
        <w:t>/2015</w:t>
      </w:r>
      <w:r w:rsidR="000445AA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D538D9" w:rsidRPr="00D538D9">
        <w:t>FESTUNG PUTOVANJA d.o.o., 8. Vrbik 33 D, Zagreb, OIB: 68888330415</w:t>
      </w:r>
      <w:r>
        <w:t xml:space="preserve">, dana   </w:t>
      </w:r>
      <w:r w:rsidR="008C0F44">
        <w:t>18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D538D9" w:rsidRPr="00D538D9">
        <w:t>FESTUNG PUTOVANJA d.o.o., 8. Vrbik 33 D, Zagreb, OIB: 68888330415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</w:t>
      </w:r>
      <w:r w:rsidR="008C0F44">
        <w:t>ajni postupak otvoren je dana 18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8C0F44">
        <w:t xml:space="preserve">jnog upravitelja imenuje se </w:t>
      </w:r>
      <w:r w:rsidR="008C0F44" w:rsidRPr="008C0F44">
        <w:t>ZDRAVKA BOŠKOVIĆ iz Samobora, Ćirilometodska 26a, OIB:45297566962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D538D9" w:rsidRPr="00D538D9">
        <w:t>FESTUNG PUTOVANJA d.o.o., 8. Vrbik 33 D, Zagreb, OIB: 68888330415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8C0F44" w:rsidP="00047C0E" w:rsidR="00047C0E">
      <w:pPr>
        <w:pStyle w:val="Bezproreda"/>
        <w:jc w:val="center"/>
      </w:pPr>
      <w:r>
        <w:t>U Zagrebu, 18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5130D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15130D" w:rsidP="0015130D" w:rsidR="0015130D">
      <w:pPr>
        <w:pStyle w:val="Bezproreda"/>
        <w:jc w:val="right"/>
      </w:pPr>
      <w:r>
        <w:t>Za točnost otpravka-ovlašteni službenik:</w:t>
      </w:r>
    </w:p>
    <w:p w:rsidRDefault="0015130D" w:rsidP="0015130D" w:rsidR="0015130D">
      <w:pPr>
        <w:pStyle w:val="Bezproreda"/>
        <w:jc w:val="right"/>
      </w:pPr>
      <w:r>
        <w:t xml:space="preserve">Tanja Štraubert </w:t>
      </w:r>
    </w:p>
    <w:sectPr w:rsidSect="00EF1FD3" w:rsidR="0015130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7B6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D538D9" w:rsidRPr="00D538D9">
          <w:t>8095/2015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45AA"/>
    <w:rsid w:val="00047C0E"/>
    <w:rsid w:val="001371FB"/>
    <w:rsid w:val="0015130D"/>
    <w:rsid w:val="001B22F8"/>
    <w:rsid w:val="001D541C"/>
    <w:rsid w:val="003A3366"/>
    <w:rsid w:val="004E266D"/>
    <w:rsid w:val="00677951"/>
    <w:rsid w:val="008C0F44"/>
    <w:rsid w:val="00AA7B27"/>
    <w:rsid w:val="00AE11D4"/>
    <w:rsid w:val="00BA2A5A"/>
    <w:rsid w:val="00BC1874"/>
    <w:rsid w:val="00C136F3"/>
    <w:rsid w:val="00D538D9"/>
    <w:rsid w:val="00DC0AA2"/>
    <w:rsid w:val="00DE059B"/>
    <w:rsid w:val="00DF1FFF"/>
    <w:rsid w:val="00E75E0F"/>
    <w:rsid w:val="00E84179"/>
    <w:rsid w:val="00EC4E35"/>
    <w:rsid w:val="00EC58B8"/>
    <w:rsid w:val="00EF1FD3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44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44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8095</izvorni_sadrzaj>
    <derivirana_varijabla naziv="DomainObject.Predmet.Broj_1">8095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St-8095/2015</izvorni_sadrzaj>
    <derivirana_varijabla naziv="DomainObject.Predmet.OznakaBroj_1">St-8095/2015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FESTUNG PUTOVANJA d.o.o. zastupanog po punomoćniku Dragutin Raguž</izvorni_sadrzaj>
    <derivirana_varijabla naziv="DomainObject.Predmet.ProtustrankaFormated_1">  FESTUNG PUTOVANJA d.o.o. zastupanog po punomoćniku Dragutin Raguž</derivirana_varijabla>
  </DomainObject.Predmet.ProtustrankaFormated>
  <DomainObject.Predmet.ProtustrankaFormatedOIB>
    <izvorni_sadrzaj>  FESTUNG PUTOVANJA d.o.o., OIB 68888330415 zastupanog po punomoćniku Dragutin Raguž</izvorni_sadrzaj>
    <derivirana_varijabla naziv="DomainObject.Predmet.ProtustrankaFormatedOIB_1">  FESTUNG PUTOVANJA d.o.o., OIB 68888330415 zastupanog po punomoćniku Dragutin Raguž</derivirana_varijabla>
  </DomainObject.Predmet.ProtustrankaFormatedOIB>
  <DomainObject.Predmet.ProtustrankaFormatedWithAdress>
    <izvorni_sadrzaj> FESTUNG PUTOVANJA d.o.o., 8. Vrbik 33 D, 10000 Zagreb zastupanog po punomoćniku Dragutin Raguž</izvorni_sadrzaj>
    <derivirana_varijabla naziv="DomainObject.Predmet.ProtustrankaFormatedWithAdress_1"> FESTUNG PUTOVANJA d.o.o., 8. Vrbik 33 D, 10000 Zagreb zastupanog po punomoćniku Dragutin Raguž</derivirana_varijabla>
  </DomainObject.Predmet.ProtustrankaFormatedWithAdress>
  <DomainObject.Predmet.ProtustrankaFormatedWithAdressOIB>
    <izvorni_sadrzaj> FESTUNG PUTOVANJA d.o.o., OIB 68888330415, 8. Vrbik 33 D, 10000 Zagreb zastupanog po punomoćniku Dragutin Raguž</izvorni_sadrzaj>
    <derivirana_varijabla naziv="DomainObject.Predmet.ProtustrankaFormatedWithAdressOIB_1"> FESTUNG PUTOVANJA d.o.o., OIB 68888330415, 8. Vrbik 33 D, 10000 Zagreb zastupanog po punomoćniku Dragutin Raguž</derivirana_varijabla>
  </DomainObject.Predmet.ProtustrankaFormatedWithAdressOIB>
  <DomainObject.Predmet.ProtustrankaWithAdress>
    <izvorni_sadrzaj>FESTUNG PUTOVANJA d.o.o. 8. Vrbik 33 D, 10000 Zagreb</izvorni_sadrzaj>
    <derivirana_varijabla naziv="DomainObject.Predmet.ProtustrankaWithAdress_1">FESTUNG PUTOVANJA d.o.o. 8. Vrbik 33 D, 10000 Zagreb</derivirana_varijabla>
  </DomainObject.Predmet.ProtustrankaWithAdress>
  <DomainObject.Predmet.ProtustrankaWithAdressOIB>
    <izvorni_sadrzaj>FESTUNG PUTOVANJA d.o.o., OIB 68888330415, 8. Vrbik 33 D, 10000 Zagreb</izvorni_sadrzaj>
    <derivirana_varijabla naziv="DomainObject.Predmet.ProtustrankaWithAdressOIB_1">FESTUNG PUTOVANJA d.o.o., OIB 68888330415, 8. Vrbik 33 D, 10000 Zagreb</derivirana_varijabla>
  </DomainObject.Predmet.ProtustrankaWithAdressOIB>
  <DomainObject.Predmet.ProtustrankaNazivFormated>
    <izvorni_sadrzaj>FESTUNG PUTOVANJA d.o.o.</izvorni_sadrzaj>
    <derivirana_varijabla naziv="DomainObject.Predmet.ProtustrankaNazivFormated_1">FESTUNG PUTOVANJA d.o.o.</derivirana_varijabla>
  </DomainObject.Predmet.ProtustrankaNazivFormated>
  <DomainObject.Predmet.ProtustrankaNazivFormatedOIB>
    <izvorni_sadrzaj>FESTUNG PUTOVANJA d.o.o., OIB 68888330415</izvorni_sadrzaj>
    <derivirana_varijabla naziv="DomainObject.Predmet.ProtustrankaNazivFormatedOIB_1">FESTUNG PUTOVANJA d.o.o., OIB 68888330415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FESTUNG PUTOVANJA d.o.o. zastupanog po punomoćniku Dragutin Raguž</item>
    </izvorni_sadrzaj>
    <derivirana_varijabla naziv="DomainObject.Predmet.ProtuStrankaListFormated_1">
      <item>FESTUNG PUTOVANJA d.o.o. zastupanog po punomoćniku Dragutin Raguž</item>
    </derivirana_varijabla>
  </DomainObject.Predmet.ProtuStrankaListFormated>
  <DomainObject.Predmet.ProtuStrankaListFormatedOIB>
    <izvorni_sadrzaj>
      <item>FESTUNG PUTOVANJA d.o.o., OIB 68888330415 zastupanog po punomoćniku Dragutin Raguž</item>
    </izvorni_sadrzaj>
    <derivirana_varijabla naziv="DomainObject.Predmet.ProtuStrankaListFormatedOIB_1">
      <item>FESTUNG PUTOVANJA d.o.o., OIB 68888330415 zastupanog po punomoćniku Dragutin Raguž</item>
    </derivirana_varijabla>
  </DomainObject.Predmet.ProtuStrankaListFormatedOIB>
  <DomainObject.Predmet.ProtuStrankaListFormatedWithAdress>
    <izvorni_sadrzaj>
      <item>FESTUNG PUTOVANJA d.o.o., 8. Vrbik 33 D, 10000 Zagreb zastupanog po punomoćniku Dragutin Raguž</item>
    </izvorni_sadrzaj>
    <derivirana_varijabla naziv="DomainObject.Predmet.ProtuStrankaListFormatedWithAdress_1">
      <item>FESTUNG PUTOVANJA d.o.o., 8. Vrbik 33 D, 10000 Zagreb zastupanog po punomoćniku Dragutin Raguž</item>
    </derivirana_varijabla>
  </DomainObject.Predmet.ProtuStrankaListFormatedWithAdress>
  <DomainObject.Predmet.ProtuStrankaListFormatedWithAdressOIB>
    <izvorni_sadrzaj>
      <item>FESTUNG PUTOVANJA d.o.o., OIB 68888330415, 8. Vrbik 33 D, 10000 Zagreb zastupanog po punomoćniku Dragutin Raguž</item>
    </izvorni_sadrzaj>
    <derivirana_varijabla naziv="DomainObject.Predmet.ProtuStrankaListFormatedWithAdressOIB_1">
      <item>FESTUNG PUTOVANJA d.o.o., OIB 68888330415, 8. Vrbik 33 D, 10000 Zagreb zastupanog po punomoćniku Dragutin Raguž</item>
    </derivirana_varijabla>
  </DomainObject.Predmet.ProtuStrankaListFormatedWithAdressOIB>
  <DomainObject.Predmet.ProtuStrankaListNazivFormated>
    <izvorni_sadrzaj>
      <item>FESTUNG PUTOVANJA d.o.o.</item>
    </izvorni_sadrzaj>
    <derivirana_varijabla naziv="DomainObject.Predmet.ProtuStrankaListNazivFormated_1">
      <item>FESTUNG PUTOVANJA d.o.o.</item>
    </derivirana_varijabla>
  </DomainObject.Predmet.ProtuStrankaListNazivFormated>
  <DomainObject.Predmet.ProtuStrankaListNazivFormatedOIB>
    <izvorni_sadrzaj>
      <item>FESTUNG PUTOVANJA d.o.o., OIB 68888330415</item>
    </izvorni_sadrzaj>
    <derivirana_varijabla naziv="DomainObject.Predmet.ProtuStrankaListNazivFormatedOIB_1">
      <item>FESTUNG PUTOVANJA d.o.o., OIB 68888330415</item>
    </derivirana_varijabla>
  </DomainObject.Predmet.ProtuStrankaListNazivFormatedOIB>
  <DomainObject.Predmet.OstaliListFormated>
    <izvorni_sadrzaj>
      <item>Zdravka Bošković</item>
      <item>Dragutin Raguž punomoćnik sudionika u postupku FESTUNG PUTOVANJA d.o.o.</item>
    </izvorni_sadrzaj>
    <derivirana_varijabla naziv="DomainObject.Predmet.OstaliListFormated_1">
      <item>Zdravka Bošković</item>
      <item>Dragutin Raguž punomoćnik sudionika u postupku FESTUNG PUTOVANJA d.o.o.</item>
    </derivirana_varijabla>
  </DomainObject.Predmet.OstaliListFormated>
  <DomainObject.Predmet.OstaliListFormatedOIB>
    <izvorni_sadrzaj>
      <item>Zdravka Bošković, OIB 45297566962</item>
      <item>Dragutin Raguž, OIB 18153648166 punomoćnik sudionika u postupku FESTUNG PUTOVANJA d.o.o.</item>
    </izvorni_sadrzaj>
    <derivirana_varijabla naziv="DomainObject.Predmet.OstaliListFormatedOIB_1">
      <item>Zdravka Bošković, OIB 45297566962</item>
      <item>Dragutin Raguž, OIB 18153648166 punomoćnik sudionika u postupku FESTUNG PUTOVANJA d.o.o.</item>
    </derivirana_varijabla>
  </DomainObject.Predmet.OstaliListFormatedOIB>
  <DomainObject.Predmet.OstaliListFormatedWithAdress>
    <izvorni_sadrzaj>
      <item>Zdravka Bošković, Ćirilometodska 26a, 10430 Samobor</item>
      <item>Dragutin Raguž, Sapci 13, 35214 Sapci punomoćnik sudionika u postupku FESTUNG PUTOVANJA d.o.o.</item>
    </izvorni_sadrzaj>
    <derivirana_varijabla naziv="DomainObject.Predmet.OstaliListFormatedWithAdress_1">
      <item>Zdravka Bošković, Ćirilometodska 26a, 10430 Samobor</item>
      <item>Dragutin Raguž, Sapci 13, 35214 Sapci punomoćnik sudionika u postupku FESTUNG PUTOVANJA d.o.o.</item>
    </derivirana_varijabla>
  </DomainObject.Predmet.OstaliListFormatedWithAdress>
  <DomainObject.Predmet.OstaliListFormatedWithAdressOIB>
    <izvorni_sadrzaj>
      <item>Zdravka Bošković, OIB 45297566962, Ćirilometodska 26a, 10430 Samobor</item>
      <item>Dragutin Raguž, OIB 18153648166, Sapci 13, 35214 Sapci punomoćnik sudionika u postupku FESTUNG PUTOVANJA d.o.o.</item>
    </izvorni_sadrzaj>
    <derivirana_varijabla naziv="DomainObject.Predmet.OstaliListFormatedWithAdressOIB_1">
      <item>Zdravka Bošković, OIB 45297566962, Ćirilometodska 26a, 10430 Samobor</item>
      <item>Dragutin Raguž, OIB 18153648166, Sapci 13, 35214 Sapci punomoćnik sudionika u postupku FESTUNG PUTOVANJA d.o.o.</item>
    </derivirana_varijabla>
  </DomainObject.Predmet.OstaliListFormatedWithAdressOIB>
  <DomainObject.Predmet.OstaliListNazivFormated>
    <izvorni_sadrzaj>
      <item>Zdravka Bošković</item>
      <item>Dragutin Raguž</item>
    </izvorni_sadrzaj>
    <derivirana_varijabla naziv="DomainObject.Predmet.OstaliListNazivFormated_1">
      <item>Zdravka Bošković</item>
      <item>Dragutin Raguž</item>
    </derivirana_varijabla>
  </DomainObject.Predmet.OstaliListNazivFormated>
  <DomainObject.Predmet.OstaliListNazivFormatedOIB>
    <izvorni_sadrzaj>
      <item>Zdravka Bošković, OIB 45297566962</item>
      <item>Dragutin Raguž, OIB 18153648166</item>
    </izvorni_sadrzaj>
    <derivirana_varijabla naziv="DomainObject.Predmet.OstaliListNazivFormatedOIB_1">
      <item>Zdravka Bošković, OIB 45297566962</item>
      <item>Dragutin Raguž, OIB 18153648166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FESTUNG PUTOVANJA d.o.o.</izvorni_sadrzaj>
    <derivirana_varijabla naziv="DomainObject.Predmet.ProtustrankaIDrugi_1">FESTUNG PUTOVANJA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FESTUNG PUTOVANJA d.o.o., OIB 68888330415, 8. Vrbik 33 D, 10000 Zagreb</izvorni_sadrzaj>
    <derivirana_varijabla naziv="DomainObject.Predmet.ProtustrankaIDrugiAdressOIB_1">FESTUNG PUTOVANJA d.o.o., OIB 68888330415, 8.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FESTUNG PUTOVANJA d.o.o.</item>
      <item>Zdravka Bošković</item>
      <item>Dragutin Raguž</item>
    </izvorni_sadrzaj>
    <derivirana_varijabla naziv="DomainObject.Predmet.SudioniciListNaziv_1">
      <item>FINA Regionalni centar Zagreb</item>
      <item>FESTUNG PUTOVANJA d.o.o.</item>
      <item>Zdravka Bošković</item>
      <item>Dragutin Raguž</item>
    </derivirana_varijabla>
  </DomainObject.Predmet.SudioniciListNaziv>
  <DomainObject.Predmet.SudioniciListAdressOIB>
    <izvorni_sadrzaj>
      <item>FINA Regionalni centar Zagreb, OIB 85821130368, Trg svibanjskih žrtava 1995. 1,10000 Zagreb</item>
      <item>FESTUNG PUTOVANJA d.o.o., OIB 68888330415, 8. Vrbik 33 D,10000 Zagreb</item>
      <item>Zdravka Bošković, OIB 45297566962, Ćirilometodska 26a,10430 Samobor</item>
      <item>Dragutin Raguž, OIB 18153648166, Sapci 13,35214 Sapci</item>
    </izvorni_sadrzaj>
    <derivirana_varijabla naziv="DomainObject.Predmet.SudioniciListAdressOIB_1">
      <item>FINA Regionalni centar Zagreb, OIB 85821130368, Trg svibanjskih žrtava 1995. 1,10000 Zagreb</item>
      <item>FESTUNG PUTOVANJA d.o.o., OIB 68888330415, 8. Vrbik 33 D,10000 Zagreb</item>
      <item>Zdravka Bošković, OIB 45297566962, Ćirilometodska 26a,10430 Samobor</item>
      <item>Dragutin Raguž, OIB 18153648166, Sapci 13,35214 Sapci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68888330415</item>
      <item>, OIB 45297566962</item>
      <item>, OIB 18153648166</item>
    </izvorni_sadrzaj>
    <derivirana_varijabla naziv="DomainObject.Predmet.SudioniciListNazivOIB_1">
      <item>, OIB 85821130368</item>
      <item>, OIB 68888330415</item>
      <item>, OIB 45297566962</item>
      <item>, OIB 18153648166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1998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2016-05-17T14:08:00Z</dcterms:created>
  <dc:creator>Sandra Rotar Vogrin</dc:creator>
  <cp:lastModifiedBy>Tanja Štraubert</cp:lastModifiedBy>
  <cp:lastPrinted>2016-05-18T09:41:00Z</cp:lastPrinted>
  <dcterms:modified xmlns:xsi="http://www.w3.org/2001/XMLSchema-instance" xsi:type="dcterms:W3CDTF">2016-05-18T09:41:00Z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