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ef81dfb" w14:paraId="ef81dfb" w:rsidRDefault="00D30354" w:rsidP="00E67D40" w:rsidR="001F33FE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A0FEDC44A18448BB97B7EE1BE843708D"/>
          </w:placeholder>
          <w:text/>
        </w:sdtPr>
        <w:sdtEndPr>
          <w:rPr>
            <w:rStyle w:val="eSPISCCParagraphDefaultFont"/>
          </w:rPr>
        </w:sdtEndPr>
        <w:sdtContent>
          <w:r w:rsidR="001F33FE" w:rsidRPr="00D30354">
            <w:rPr>
              <w:rStyle w:val="eSPISCCParagraphDefaultFont"/>
            </w:rPr>
            <w:t>REPUBLIKA HRVATSKA</w:t>
          </w:r>
        </w:sdtContent>
      </w:sdt>
    </w:p>
    <w:p w:rsidRDefault="00D30354" w:rsidP="00E67D40" w:rsidR="001F33FE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EA1B689F37BB4ED1A1977D25F6460B3C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F33FE" w:rsidRPr="00D30354">
            <w:rPr>
              <w:rStyle w:val="eSPISCCParagraphDefaultFont"/>
            </w:rPr>
            <w:t>Trgovački sud u Varaždinu</w:t>
          </w:r>
        </w:sdtContent>
      </w:sdt>
      <w:r w:rsidR="001F33FE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1F33FE" w:rsidP="00E67D40" w:rsidR="001F33FE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0354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B306005B31A54F6D8587864316861C4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F33FE" w:rsidRPr="00D30354">
            <w:rPr>
              <w:rStyle w:val="eSPISCCParagraphDefaultFont"/>
            </w:rPr>
            <w:t>Braće Radića 2</w:t>
          </w:r>
        </w:sdtContent>
      </w:sdt>
      <w:r w:rsidR="001F33FE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7884247075684A71ACD6C7A964D66EA8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1F33FE" w:rsidRPr="00D30354">
            <w:rPr>
              <w:rStyle w:val="eSPISCCParagraphDefaultFont"/>
            </w:rPr>
            <w:t>42000</w:t>
          </w:r>
        </w:sdtContent>
      </w:sdt>
      <w:r w:rsidR="001F33FE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480DEA4F65304E9BACCA402F8C629EC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F33FE" w:rsidRPr="00D30354">
            <w:rPr>
              <w:rStyle w:val="eSPISCCParagraphDefaultFont"/>
            </w:rPr>
            <w:t>Varaždin</w:t>
          </w:r>
        </w:sdtContent>
      </w:sdt>
      <w:r w:rsidR="001F33FE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1F33FE">
        <w:t>JABUKA j.d.o.o., OIB 48999522911, Koprivnica, Duga ulica 3</w:t>
      </w:r>
      <w:r>
        <w:t xml:space="preserve">, dana  </w:t>
      </w:r>
      <w:r w:rsidR="001F33FE">
        <w:t xml:space="preserve">12. veljače 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1F33FE">
        <w:t>JABUKA j.d.o.o., OIB 48999522911, Koprivnica, Duga ulica 3</w:t>
      </w:r>
      <w:r>
        <w:t xml:space="preserve">, iznosi </w:t>
      </w:r>
      <w:r w:rsidR="001F33FE">
        <w:t>42.170,38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1F33FE">
        <w:t>, Danijel Kos</w:t>
      </w:r>
      <w:r>
        <w:t>, OIB</w:t>
      </w:r>
      <w:r w:rsidR="001F33FE">
        <w:t xml:space="preserve"> 81502496879, iz Paljevine 150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1F33FE">
        <w:t xml:space="preserve">12. veljače 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1F33FE">
        <w:t>, v.r.</w:t>
      </w:r>
    </w:p>
    <w:p w:rsidRDefault="00C353D3" w:rsidR="00C353D3"/>
    <w:sectPr w:rsidSect="001F33FE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9F7" w:rsidP="001F33FE" w:rsidR="007A09F7">
      <w:r>
        <w:separator/>
      </w:r>
    </w:p>
  </w:endnote>
  <w:endnote w:id="0" w:type="continuationSeparator">
    <w:p w:rsidRDefault="007A09F7" w:rsidP="001F33FE" w:rsidR="007A0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9F7" w:rsidP="001F33FE" w:rsidR="007A09F7">
      <w:r>
        <w:separator/>
      </w:r>
    </w:p>
  </w:footnote>
  <w:footnote w:id="0" w:type="continuationSeparator">
    <w:p w:rsidRDefault="007A09F7" w:rsidP="001F33FE" w:rsidR="007A0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3FE" w:rsidP="001F33FE" w:rsidR="001F33FE">
    <w:pPr>
      <w:pStyle w:val="Zaglavlje"/>
      <w:jc w:val="right"/>
    </w:pPr>
    <w:r>
      <w:t>Poslovni broj: ST-159/16-4</w:t>
    </w:r>
  </w:p>
  <w:p w:rsidRDefault="001F33FE" w:rsidP="001F33FE" w:rsidR="001F33FE">
    <w:pPr>
      <w:pStyle w:val="Zaglavlje"/>
      <w:jc w:val="right"/>
    </w:pPr>
  </w:p>
  <w:p w:rsidRDefault="001F33FE" w:rsidP="001F33FE" w:rsidR="001F33FE">
    <w:pPr>
      <w:pStyle w:val="Zaglavlje"/>
      <w:jc w:val="right"/>
    </w:pPr>
  </w:p>
  <w:p w:rsidRDefault="001F33FE" w:rsidP="001F33FE" w:rsidR="001F33F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1F33FE"/>
    <w:rsid w:val="007A09F7"/>
    <w:rsid w:val="00B72CD2"/>
    <w:rsid w:val="00C353D3"/>
    <w:rsid w:val="00D30354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1F33FE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1F33F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1F33FE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33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33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33FE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3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33FE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1F33FE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1F33F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1F33FE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33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33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33FE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33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33FE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A0FEDC44A18448BB97B7EE1BE84370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453D8FB-2935-4966-9307-6986C9BD6E22}"/>
      </w:docPartPr>
      <w:docPartBody>
        <w:p w:rsidRDefault="00B11355" w:rsidP="00B11355" w:rsidR="00C3349A">
          <w:pPr>
            <w:pStyle w:val="A0FEDC44A18448BB97B7EE1BE84370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EA1B689F37BB4ED1A1977D25F6460B3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D8B2509-E273-49CE-8E97-23C04B2326D5}"/>
      </w:docPartPr>
      <w:docPartBody>
        <w:p w:rsidRDefault="00B11355" w:rsidP="00B11355" w:rsidR="00C3349A">
          <w:pPr>
            <w:pStyle w:val="EA1B689F37BB4ED1A1977D25F6460B3C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306005B31A54F6D8587864316861C4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9072211-351A-4222-B51C-8473676A1736}"/>
      </w:docPartPr>
      <w:docPartBody>
        <w:p w:rsidRDefault="00B11355" w:rsidP="00B11355" w:rsidR="00C3349A">
          <w:pPr>
            <w:pStyle w:val="B306005B31A54F6D8587864316861C4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884247075684A71ACD6C7A964D66E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0CE079-11BE-4BD7-83B7-70F9E1D42557}"/>
      </w:docPartPr>
      <w:docPartBody>
        <w:p w:rsidRDefault="00B11355" w:rsidP="00B11355" w:rsidR="00C3349A">
          <w:pPr>
            <w:pStyle w:val="7884247075684A71ACD6C7A964D66EA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80DEA4F65304E9BACCA402F8C629E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46BA91-21FE-4622-A6D9-104C3050C481}"/>
      </w:docPartPr>
      <w:docPartBody>
        <w:p w:rsidRDefault="00B11355" w:rsidP="00B11355" w:rsidR="00C3349A">
          <w:pPr>
            <w:pStyle w:val="480DEA4F65304E9BACCA402F8C629EC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355"/>
    <w:rsid w:val="00B11355"/>
    <w:rsid w:val="00C3349A"/>
    <w:rsid w:val="00D3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1355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A0FEDC44A18448BB97B7EE1BE843708D" w:type="paragraph">
    <w:name w:val="A0FEDC44A18448BB97B7EE1BE843708D"/>
    <w:rsid w:val="00B11355"/>
  </w:style>
  <w:style w:customStyle="true" w:styleId="EA1B689F37BB4ED1A1977D25F6460B3C" w:type="paragraph">
    <w:name w:val="EA1B689F37BB4ED1A1977D25F6460B3C"/>
    <w:rsid w:val="00B11355"/>
  </w:style>
  <w:style w:customStyle="true" w:styleId="B306005B31A54F6D8587864316861C43" w:type="paragraph">
    <w:name w:val="B306005B31A54F6D8587864316861C43"/>
    <w:rsid w:val="00B11355"/>
  </w:style>
  <w:style w:customStyle="true" w:styleId="7884247075684A71ACD6C7A964D66EA8" w:type="paragraph">
    <w:name w:val="7884247075684A71ACD6C7A964D66EA8"/>
    <w:rsid w:val="00B11355"/>
  </w:style>
  <w:style w:customStyle="true" w:styleId="480DEA4F65304E9BACCA402F8C629EC7" w:type="paragraph">
    <w:name w:val="480DEA4F65304E9BACCA402F8C629EC7"/>
    <w:rsid w:val="00B11355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1355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A0FEDC44A18448BB97B7EE1BE843708D" w:type="paragraph">
    <w:name w:val="A0FEDC44A18448BB97B7EE1BE843708D"/>
    <w:rsid w:val="00B11355"/>
  </w:style>
  <w:style w:customStyle="1" w:styleId="EA1B689F37BB4ED1A1977D25F6460B3C" w:type="paragraph">
    <w:name w:val="EA1B689F37BB4ED1A1977D25F6460B3C"/>
    <w:rsid w:val="00B11355"/>
  </w:style>
  <w:style w:customStyle="1" w:styleId="B306005B31A54F6D8587864316861C43" w:type="paragraph">
    <w:name w:val="B306005B31A54F6D8587864316861C43"/>
    <w:rsid w:val="00B11355"/>
  </w:style>
  <w:style w:customStyle="1" w:styleId="7884247075684A71ACD6C7A964D66EA8" w:type="paragraph">
    <w:name w:val="7884247075684A71ACD6C7A964D66EA8"/>
    <w:rsid w:val="00B11355"/>
  </w:style>
  <w:style w:customStyle="1" w:styleId="480DEA4F65304E9BACCA402F8C629EC7" w:type="paragraph">
    <w:name w:val="480DEA4F65304E9BACCA402F8C629EC7"/>
    <w:rsid w:val="00B113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JABUKA j.d.o.o. za ugostiteljstvo i usluge</izvorni_sadrzaj>
    <derivirana_varijabla naziv="DomainObject.Predmet.ProtustrankaFormated_1">  JABUKA j.d.o.o. za ugostiteljstvo i usluge</derivirana_varijabla>
  </DomainObject.Predmet.ProtustrankaFormated>
  <DomainObject.Predmet.ProtustrankaFormatedOIB>
    <izvorni_sadrzaj>  JABUKA j.d.o.o. za ugostiteljstvo i usluge, OIB 48999522911</izvorni_sadrzaj>
    <derivirana_varijabla naziv="DomainObject.Predmet.ProtustrankaFormatedOIB_1">  JABUKA j.d.o.o. za ugostiteljstvo i usluge, OIB 48999522911</derivirana_varijabla>
  </DomainObject.Predmet.ProtustrankaFormatedOIB>
  <DomainObject.Predmet.ProtustrankaFormatedWithAdress>
    <izvorni_sadrzaj> JABUKA j.d.o.o. za ugostiteljstvo i usluge, Duga ulica 3, 48000 Koprivnica</izvorni_sadrzaj>
    <derivirana_varijabla naziv="DomainObject.Predmet.ProtustrankaFormatedWithAdress_1"> JABUKA j.d.o.o. za ugostiteljstvo i usluge, Duga ulica 3, 48000 Koprivnica</derivirana_varijabla>
  </DomainObject.Predmet.ProtustrankaFormatedWithAdress>
  <DomainObject.Predmet.ProtustrankaFormatedWithAdressOIB>
    <izvorni_sadrzaj> JABUKA j.d.o.o. za ugostiteljstvo i usluge, OIB 48999522911, Duga ulica 3, 48000 Koprivnica</izvorni_sadrzaj>
    <derivirana_varijabla naziv="DomainObject.Predmet.ProtustrankaFormatedWithAdressOIB_1"> JABUKA j.d.o.o. za ugostiteljstvo i usluge, OIB 48999522911, Duga ulica 3, 48000 Koprivnica</derivirana_varijabla>
  </DomainObject.Predmet.ProtustrankaFormatedWithAdressOIB>
  <DomainObject.Predmet.ProtustrankaWithAdress>
    <izvorni_sadrzaj>JABUKA j.d.o.o. za ugostiteljstvo i usluge Duga ulica 3, 48000 Koprivnica</izvorni_sadrzaj>
    <derivirana_varijabla naziv="DomainObject.Predmet.ProtustrankaWithAdress_1">JABUKA j.d.o.o. za ugostiteljstvo i usluge Duga ulica 3, 48000 Koprivnica</derivirana_varijabla>
  </DomainObject.Predmet.ProtustrankaWithAdress>
  <DomainObject.Predmet.ProtustrankaWithAdressOIB>
    <izvorni_sadrzaj>JABUKA j.d.o.o. za ugostiteljstvo i usluge, OIB 48999522911, Duga ulica 3, 48000 Koprivnica</izvorni_sadrzaj>
    <derivirana_varijabla naziv="DomainObject.Predmet.ProtustrankaWithAdressOIB_1">JABUKA j.d.o.o. za ugostiteljstvo i usluge, OIB 48999522911, Duga ulica 3, 48000 Koprivnica</derivirana_varijabla>
  </DomainObject.Predmet.ProtustrankaWithAdressOIB>
  <DomainObject.Predmet.ProtustrankaNazivFormated>
    <izvorni_sadrzaj>JABUKA j.d.o.o. za ugostiteljstvo i usluge</izvorni_sadrzaj>
    <derivirana_varijabla naziv="DomainObject.Predmet.ProtustrankaNazivFormated_1">JABUKA j.d.o.o. za ugostiteljstvo i usluge</derivirana_varijabla>
  </DomainObject.Predmet.ProtustrankaNazivFormated>
  <DomainObject.Predmet.ProtustrankaNazivFormatedOIB>
    <izvorni_sadrzaj>JABUKA j.d.o.o. za ugostiteljstvo i usluge, OIB 48999522911</izvorni_sadrzaj>
    <derivirana_varijabla naziv="DomainObject.Predmet.ProtustrankaNazivFormatedOIB_1">JABUKA j.d.o.o. za ugostiteljstvo i usluge, OIB 48999522911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42170.38</izvorni_sadrzaj>
    <derivirana_varijabla naziv="DomainObject.Predmet.TrenutnaVrijednost_1">42170.38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JABUKA j.d.o.o. za ugostiteljstvo i usluge</item>
    </izvorni_sadrzaj>
    <derivirana_varijabla naziv="DomainObject.Predmet.ProtuStrankaListFormated_1">
      <item>JABUKA j.d.o.o. za ugostiteljstvo i usluge</item>
    </derivirana_varijabla>
  </DomainObject.Predmet.ProtuStrankaListFormated>
  <DomainObject.Predmet.ProtuStrankaListFormatedOIB>
    <izvorni_sadrzaj>
      <item>JABUKA j.d.o.o. za ugostiteljstvo i usluge, OIB 48999522911</item>
    </izvorni_sadrzaj>
    <derivirana_varijabla naziv="DomainObject.Predmet.ProtuStrankaListFormatedOIB_1">
      <item>JABUKA j.d.o.o. za ugostiteljstvo i usluge, OIB 48999522911</item>
    </derivirana_varijabla>
  </DomainObject.Predmet.ProtuStrankaListFormatedOIB>
  <DomainObject.Predmet.ProtuStrankaListFormatedWithAdress>
    <izvorni_sadrzaj>
      <item>JABUKA j.d.o.o. za ugostiteljstvo i usluge, Duga ulica 3, 48000 Koprivnica</item>
    </izvorni_sadrzaj>
    <derivirana_varijabla naziv="DomainObject.Predmet.ProtuStrankaListFormatedWithAdress_1">
      <item>JABUKA j.d.o.o. za ugostiteljstvo i usluge, Duga ulica 3, 48000 Koprivnica</item>
    </derivirana_varijabla>
  </DomainObject.Predmet.ProtuStrankaListFormatedWithAdress>
  <DomainObject.Predmet.ProtuStrankaListFormatedWithAdressOIB>
    <izvorni_sadrzaj>
      <item>JABUKA j.d.o.o. za ugostiteljstvo i usluge, OIB 48999522911, Duga ulica 3, 48000 Koprivnica</item>
    </izvorni_sadrzaj>
    <derivirana_varijabla naziv="DomainObject.Predmet.ProtuStrankaListFormatedWithAdressOIB_1">
      <item>JABUKA j.d.o.o. za ugostiteljstvo i usluge, OIB 48999522911, Duga ulica 3, 48000 Koprivnica</item>
    </derivirana_varijabla>
  </DomainObject.Predmet.ProtuStrankaListFormatedWithAdressOIB>
  <DomainObject.Predmet.ProtuStrankaListNazivFormated>
    <izvorni_sadrzaj>
      <item>JABUKA j.d.o.o. za ugostiteljstvo i usluge</item>
    </izvorni_sadrzaj>
    <derivirana_varijabla naziv="DomainObject.Predmet.ProtuStrankaListNazivFormated_1">
      <item>JABUKA j.d.o.o. za ugostiteljstvo i usluge</item>
    </derivirana_varijabla>
  </DomainObject.Predmet.ProtuStrankaListNazivFormated>
  <DomainObject.Predmet.ProtuStrankaListNazivFormatedOIB>
    <izvorni_sadrzaj>
      <item>JABUKA j.d.o.o. za ugostiteljstvo i usluge, OIB 48999522911</item>
    </izvorni_sadrzaj>
    <derivirana_varijabla naziv="DomainObject.Predmet.ProtuStrankaListNazivFormatedOIB_1">
      <item>JABUKA j.d.o.o. za ugostiteljstvo i usluge, OIB 48999522911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JABUKA j.d.o.o. za ugostiteljstvo i usluge</izvorni_sadrzaj>
    <derivirana_varijabla naziv="DomainObject.Predmet.ProtustrankaIDrugi_1">JABUKA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JABUKA j.d.o.o. za ugostiteljstvo i usluge, OIB 48999522911, Duga ulica 3, 48000 Koprivnica</izvorni_sadrzaj>
    <derivirana_varijabla naziv="DomainObject.Predmet.ProtustrankaIDrugiAdressOIB_1">JABUKA j.d.o.o. za ugostiteljstvo i usluge, OIB 48999522911, Duga ulica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JABUKA j.d.o.o.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JABUKA j.d.o.o.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JABUKA j.d.o.o. za ugostiteljstvo i usluge, OIB 48999522911, Duga ulica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JABUKA j.d.o.o. za ugostiteljstvo i usluge, OIB 48999522911, Duga ulica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48999522911</item>
      <item>, OIB null</item>
      <item>, OIB null</item>
    </izvorni_sadrzaj>
    <derivirana_varijabla naziv="DomainObject.Predmet.SudioniciListNazivOIB_1">
      <item>, OIB 85821130368</item>
      <item>, OIB 48999522911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1836</properties:Characters>
  <properties:Lines>44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2016-02-12T13:22:00Z</dcterms:created>
  <dc:creator>Ljubica Makovec</dc:creator>
  <cp:lastModifiedBy>Ljubica Makovec</cp:lastModifiedBy>
  <cp:lastPrinted>2016-02-12T13:18:00Z</cp:lastPrinted>
  <dcterms:modified xmlns:xsi="http://www.w3.org/2001/XMLSchema-instance" xsi:type="dcterms:W3CDTF">2016-02-12T13:23:00Z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