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5e7e" w14:paraId="7a65e7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0A56C6">
        <w:rPr>
          <w:b/>
          <w:sz w:val="22"/>
          <w:szCs w:val="22"/>
        </w:rPr>
        <w:t>441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12519">
        <w:rPr>
          <w:sz w:val="22"/>
          <w:szCs w:val="22"/>
        </w:rPr>
        <w:t>16</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0A56C6">
        <w:rPr>
          <w:sz w:val="22"/>
          <w:szCs w:val="22"/>
        </w:rPr>
        <w:t>AGRO ŽUPA j.d.o.o. , Put dr. Ante Starčevića 113, 20207 Petrača</w:t>
      </w:r>
      <w:r w:rsidR="00F42076">
        <w:rPr>
          <w:sz w:val="22"/>
          <w:szCs w:val="22"/>
        </w:rPr>
        <w:t xml:space="preserve">, OIB: 71258977818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F42076">
        <w:rPr>
          <w:sz w:val="22"/>
          <w:szCs w:val="22"/>
        </w:rPr>
        <w:t xml:space="preserve">AGRO ŽUPA j.d.o.o. , Put dr. Ante Starčevića 113, 20207 Petrača, OIB: 71258977818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F42076">
        <w:rPr>
          <w:sz w:val="22"/>
          <w:szCs w:val="22"/>
        </w:rPr>
        <w:t>140.259,82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822092">
        <w:rPr>
          <w:sz w:val="22"/>
          <w:szCs w:val="22"/>
        </w:rPr>
        <w:t>oblju od 285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12519">
        <w:rPr>
          <w:b/>
          <w:sz w:val="22"/>
          <w:szCs w:val="22"/>
        </w:rPr>
        <w:t>16</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4F69A9">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56C6"/>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3346"/>
    <w:rsid w:val="0036462A"/>
    <w:rsid w:val="0036528A"/>
    <w:rsid w:val="0036616E"/>
    <w:rsid w:val="003763E7"/>
    <w:rsid w:val="00383BB1"/>
    <w:rsid w:val="00390DDB"/>
    <w:rsid w:val="00397D48"/>
    <w:rsid w:val="003A2065"/>
    <w:rsid w:val="003A2EF1"/>
    <w:rsid w:val="003B7474"/>
    <w:rsid w:val="003B76A9"/>
    <w:rsid w:val="003B7943"/>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F69A9"/>
    <w:rsid w:val="0050022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5F72A0"/>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24B2"/>
    <w:rsid w:val="007E5750"/>
    <w:rsid w:val="007F6CD5"/>
    <w:rsid w:val="0080149F"/>
    <w:rsid w:val="0080576D"/>
    <w:rsid w:val="00805B2F"/>
    <w:rsid w:val="00811F0C"/>
    <w:rsid w:val="00815F51"/>
    <w:rsid w:val="00822092"/>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54D1A"/>
    <w:rsid w:val="00A576CE"/>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9144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4A24"/>
    <w:rsid w:val="00E8005A"/>
    <w:rsid w:val="00E86690"/>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42076"/>
    <w:rsid w:val="00F444A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St-441/2016</izvorni_sadrzaj>
    <derivirana_varijabla naziv="DomainObject.Predmet.OznakaBroj_1">St-441/2016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ŽUPA j.d.o.o. za trgovinu, poljoprivredu, turizam i usluge</izvorni_sadrzaj>
    <derivirana_varijabla naziv="DomainObject.Predmet.ProtustrankaFormated_1">  AGRO ŽUPA j.d.o.o. za trgovinu, poljoprivredu, turizam i usluge</derivirana_varijabla>
  </DomainObject.Predmet.ProtustrankaFormated>
  <DomainObject.Predmet.ProtustrankaFormatedOIB>
    <izvorni_sadrzaj>  AGRO ŽUPA j.d.o.o. za trgovinu, poljoprivredu, turizam i usluge, OIB 71258977818</izvorni_sadrzaj>
    <derivirana_varijabla naziv="DomainObject.Predmet.ProtustrankaFormatedOIB_1">  AGRO ŽUPA j.d.o.o. za trgovinu, poljoprivredu, turizam i usluge, OIB 71258977818</derivirana_varijabla>
  </DomainObject.Predmet.ProtustrankaFormatedOIB>
  <DomainObject.Predmet.ProtustrankaFormatedWithAdress>
    <izvorni_sadrzaj> AGRO ŽUPA j.d.o.o. za trgovinu, poljoprivredu, turizam i usluge, Put dr. Ante Starčevića 113, 20207 Petrača</izvorni_sadrzaj>
    <derivirana_varijabla naziv="DomainObject.Predmet.ProtustrankaFormatedWithAdress_1"> AGRO ŽUPA j.d.o.o. za trgovinu, poljoprivredu, turizam i usluge, Put dr. Ante Starčevića 113, 20207 Petrača</derivirana_varijabla>
  </DomainObject.Predmet.ProtustrankaFormatedWithAdress>
  <DomainObject.Predmet.ProtustrankaFormatedWithAdressOIB>
    <izvorni_sadrzaj> AGRO ŽUPA j.d.o.o. za trgovinu, poljoprivredu, turizam i usluge, OIB 71258977818, Put dr. Ante Starčevića 113, 20207 Petrača</izvorni_sadrzaj>
    <derivirana_varijabla naziv="DomainObject.Predmet.ProtustrankaFormatedWithAdressOIB_1"> AGRO ŽUPA j.d.o.o. za trgovinu, poljoprivredu, turizam i usluge, OIB 71258977818, Put dr. Ante Starčevića 113, 20207 Petrača</derivirana_varijabla>
  </DomainObject.Predmet.ProtustrankaFormatedWithAdressOIB>
  <DomainObject.Predmet.ProtustrankaWithAdress>
    <izvorni_sadrzaj>AGRO ŽUPA j.d.o.o. za trgovinu, poljoprivredu, turizam i usluge Put dr. Ante Starčevića 113, 20207 Petrača</izvorni_sadrzaj>
    <derivirana_varijabla naziv="DomainObject.Predmet.ProtustrankaWithAdress_1">AGRO ŽUPA j.d.o.o. za trgovinu, poljoprivredu, turizam i usluge Put dr. Ante Starčevića 113, 20207 Petrača</derivirana_varijabla>
  </DomainObject.Predmet.ProtustrankaWithAdress>
  <DomainObject.Predmet.ProtustrankaWithAdressOIB>
    <izvorni_sadrzaj>AGRO ŽUPA j.d.o.o. za trgovinu, poljoprivredu, turizam i usluge, OIB 71258977818, Put dr. Ante Starčevića 113, 20207 Petrača</izvorni_sadrzaj>
    <derivirana_varijabla naziv="DomainObject.Predmet.ProtustrankaWithAdressOIB_1">AGRO ŽUPA j.d.o.o. za trgovinu, poljoprivredu, turizam i usluge, OIB 71258977818, Put dr. Ante Starčevića 113, 20207 Petrača</derivirana_varijabla>
  </DomainObject.Predmet.ProtustrankaWithAdressOIB>
  <DomainObject.Predmet.ProtustrankaNazivFormated>
    <izvorni_sadrzaj>AGRO ŽUPA j.d.o.o. za trgovinu, poljoprivredu, turizam i usluge</izvorni_sadrzaj>
    <derivirana_varijabla naziv="DomainObject.Predmet.ProtustrankaNazivFormated_1">AGRO ŽUPA j.d.o.o. za trgovinu, poljoprivredu, turizam i usluge</derivirana_varijabla>
  </DomainObject.Predmet.ProtustrankaNazivFormated>
  <DomainObject.Predmet.ProtustrankaNazivFormatedOIB>
    <izvorni_sadrzaj>AGRO ŽUPA j.d.o.o. za trgovinu, poljoprivredu, turizam i usluge, OIB 71258977818</izvorni_sadrzaj>
    <derivirana_varijabla naziv="DomainObject.Predmet.ProtustrankaNazivFormatedOIB_1">AGRO ŽUPA j.d.o.o. za trgovinu, poljoprivredu, turizam i usluge, OIB 71258977818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140259.82</izvorni_sadrzaj>
    <derivirana_varijabla naziv="DomainObject.Predmet.TrenutnaVrijednost_1">140259.82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ŽUPA j.d.o.o. za trgovinu, poljoprivredu, turizam i usluge</item>
    </izvorni_sadrzaj>
    <derivirana_varijabla naziv="DomainObject.Predmet.ProtuStrankaListFormated_1">
      <item>AGRO ŽUPA j.d.o.o. za trgovinu, poljoprivredu, turizam i usluge</item>
    </derivirana_varijabla>
  </DomainObject.Predmet.ProtuStrankaListFormated>
  <DomainObject.Predmet.ProtuStrankaListFormatedOIB>
    <izvorni_sadrzaj>
      <item>AGRO ŽUPA j.d.o.o. za trgovinu, poljoprivredu, turizam i usluge, OIB 71258977818</item>
    </izvorni_sadrzaj>
    <derivirana_varijabla naziv="DomainObject.Predmet.ProtuStrankaListFormatedOIB_1">
      <item>AGRO ŽUPA j.d.o.o. za trgovinu, poljoprivredu, turizam i usluge, OIB 71258977818</item>
    </derivirana_varijabla>
  </DomainObject.Predmet.ProtuStrankaListFormatedOIB>
  <DomainObject.Predmet.ProtuStrankaListFormatedWithAdress>
    <izvorni_sadrzaj>
      <item>AGRO ŽUPA j.d.o.o. za trgovinu, poljoprivredu, turizam i usluge, Put dr. Ante Starčevića 113, 20207 Petrača</item>
    </izvorni_sadrzaj>
    <derivirana_varijabla naziv="DomainObject.Predmet.ProtuStrankaListFormatedWithAdress_1">
      <item>AGRO ŽUPA j.d.o.o. za trgovinu, poljoprivredu, turizam i usluge, Put dr. Ante Starčevića 113, 20207 Petrača</item>
    </derivirana_varijabla>
  </DomainObject.Predmet.ProtuStrankaListFormatedWithAdress>
  <DomainObject.Predmet.ProtuStrankaListFormatedWithAdressOIB>
    <izvorni_sadrzaj>
      <item>AGRO ŽUPA j.d.o.o. za trgovinu, poljoprivredu, turizam i usluge, OIB 71258977818, Put dr. Ante Starčevića 113, 20207 Petrača</item>
    </izvorni_sadrzaj>
    <derivirana_varijabla naziv="DomainObject.Predmet.ProtuStrankaListFormatedWithAdressOIB_1">
      <item>AGRO ŽUPA j.d.o.o. za trgovinu, poljoprivredu, turizam i usluge, OIB 71258977818, Put dr. Ante Starčevića 113, 20207 Petrača</item>
    </derivirana_varijabla>
  </DomainObject.Predmet.ProtuStrankaListFormatedWithAdressOIB>
  <DomainObject.Predmet.ProtuStrankaListNazivFormated>
    <izvorni_sadrzaj>
      <item>AGRO ŽUPA j.d.o.o. za trgovinu, poljoprivredu, turizam i usluge</item>
    </izvorni_sadrzaj>
    <derivirana_varijabla naziv="DomainObject.Predmet.ProtuStrankaListNazivFormated_1">
      <item>AGRO ŽUPA j.d.o.o. za trgovinu, poljoprivredu, turizam i usluge</item>
    </derivirana_varijabla>
  </DomainObject.Predmet.ProtuStrankaListNazivFormated>
  <DomainObject.Predmet.ProtuStrankaListNazivFormatedOIB>
    <izvorni_sadrzaj>
      <item>AGRO ŽUPA j.d.o.o. za trgovinu, poljoprivredu, turizam i usluge, OIB 71258977818</item>
    </izvorni_sadrzaj>
    <derivirana_varijabla naziv="DomainObject.Predmet.ProtuStrankaListNazivFormatedOIB_1">
      <item>AGRO ŽUPA j.d.o.o. za trgovinu, poljoprivredu, turizam i usluge, OIB 71258977818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ŽUPA j.d.o.o. za trgovinu, poljoprivredu, turizam i usluge</izvorni_sadrzaj>
    <derivirana_varijabla naziv="DomainObject.Predmet.ProtustrankaIDrugi_1">AGRO ŽUPA j.d.o.o. za trgovinu, poljoprivredu,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ŽUPA j.d.o.o. za trgovinu, poljoprivredu, turizam i usluge, OIB 71258977818, Put dr. Ante Starčevića 113, 20207 Petrača</izvorni_sadrzaj>
    <derivirana_varijabla naziv="DomainObject.Predmet.ProtustrankaIDrugiAdressOIB_1">AGRO ŽUPA j.d.o.o. za trgovinu, poljoprivredu, turizam i usluge, OIB 71258977818, Put dr. Ante Starčevića 113, 20207 Petrača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ŽUPA j.d.o.o. za trgovinu, poljoprivredu, turizam i usluge</item>
    </izvorni_sadrzaj>
    <derivirana_varijabla naziv="DomainObject.Predmet.SudioniciListNaziv_1">
      <item>FINA, RC Split, Podružnica Dubrovnik</item>
      <item>AGRO ŽUPA j.d.o.o. za trgovinu, poljoprivredu, turizam i usluge</item>
    </derivirana_varijabla>
  </DomainObject.Predmet.SudioniciListNaziv>
  <DomainObject.Predmet.SudioniciListAdressOIB>
    <izvorni_sadrzaj>
      <item>FINA, RC Split, Podružnica Dubrovnik, OIB 85821130368, Vukovarska 2,20000 Dubrovnik</item>
      <item>AGRO ŽUPA j.d.o.o. za trgovinu, poljoprivredu, turizam i usluge, OIB 71258977818, Put dr. Ante Starčevića 113,20207 Petrača</item>
    </izvorni_sadrzaj>
    <derivirana_varijabla naziv="DomainObject.Predmet.SudioniciListAdressOIB_1">
      <item>FINA, RC Split, Podružnica Dubrovnik, OIB 85821130368, Vukovarska 2,20000 Dubrovnik</item>
      <item>AGRO ŽUPA j.d.o.o. za trgovinu, poljoprivredu, turizam i usluge, OIB 71258977818, Put dr. Ante Starčevića 113,20207 Petrača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71258977818</item>
    </izvorni_sadrzaj>
    <derivirana_varijabla naziv="DomainObject.Predmet.SudioniciListNazivOIB_1">
      <item>, OIB 85821130368</item>
      <item>, OIB 71258977818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1977</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2016-02-16T08:34:00Z</dcterms:created>
  <dc:creator>Joško Livaković</dc:creator>
  <cp:lastModifiedBy>Sandra Lazo Oblizalo</cp:lastModifiedBy>
  <cp:lastPrinted>2016-02-16T08:42:00Z</cp:lastPrinted>
  <dcterms:modified xmlns:xsi="http://www.w3.org/2001/XMLSchema-instance" xsi:type="dcterms:W3CDTF">2016-02-16T08:42:00Z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