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fb01" w14:paraId="6e2fb01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70</w:t>
      </w:r>
      <w:r w:rsidR="00B50D11">
        <w:t>8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9214DB">
        <w:t xml:space="preserve"> </w:t>
      </w:r>
      <w:proofErr w:type="spellStart"/>
      <w:r w:rsidR="00381EDB" w:rsidRPr="00B50D11">
        <w:t>MARCO</w:t>
      </w:r>
      <w:proofErr w:type="spellEnd"/>
      <w:r w:rsidR="00381EDB" w:rsidRPr="00B50D11">
        <w:t xml:space="preserve"> </w:t>
      </w:r>
      <w:proofErr w:type="spellStart"/>
      <w:r w:rsidR="00381EDB" w:rsidRPr="00B50D11">
        <w:t>POLO</w:t>
      </w:r>
      <w:proofErr w:type="spellEnd"/>
      <w:r w:rsidR="00381EDB" w:rsidRPr="00B50D11">
        <w:t>, d.o.o. za turizam, trgovinu i graditeljstvo</w:t>
      </w:r>
      <w:r w:rsidR="0012198A">
        <w:t xml:space="preserve">, </w:t>
      </w:r>
      <w:r>
        <w:t xml:space="preserve">temeljem članka 430. Stečajnog zakona (Narodne novine 71/15), dana </w:t>
      </w:r>
      <w:r w:rsidR="00EF52BE">
        <w:t>2</w:t>
      </w:r>
      <w:r w:rsidR="006D37A4">
        <w:t>8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A66B3B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proofErr w:type="spellStart"/>
      <w:r w:rsidR="00B50D11" w:rsidRPr="00B50D11">
        <w:t>MARCO</w:t>
      </w:r>
      <w:proofErr w:type="spellEnd"/>
      <w:r w:rsidR="00B50D11" w:rsidRPr="00B50D11">
        <w:t xml:space="preserve"> </w:t>
      </w:r>
      <w:proofErr w:type="spellStart"/>
      <w:r w:rsidR="00B50D11" w:rsidRPr="00B50D11">
        <w:t>POLO</w:t>
      </w:r>
      <w:proofErr w:type="spellEnd"/>
      <w:r w:rsidR="00B50D11" w:rsidRPr="00B50D11">
        <w:t>, d.o.o. za turizam, trgovinu i graditeljstvo</w:t>
      </w:r>
      <w:r w:rsidR="00B50D11">
        <w:t>, iznosi 22.888,88 kn.</w:t>
      </w:r>
      <w:r w:rsidR="00190F9C">
        <w:t xml:space="preserve"> </w:t>
      </w:r>
      <w:r w:rsidR="00A66B3B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50882">
        <w:t xml:space="preserve"> </w:t>
      </w:r>
      <w:r w:rsidR="00B50D11">
        <w:t xml:space="preserve">Darinko </w:t>
      </w:r>
      <w:proofErr w:type="spellStart"/>
      <w:r w:rsidR="00B50D11">
        <w:t>Frgači</w:t>
      </w:r>
      <w:r w:rsidR="001E31F7">
        <w:t>ć</w:t>
      </w:r>
      <w:bookmarkStart w:name="_GoBack" w:id="0"/>
      <w:bookmarkEnd w:id="0"/>
      <w:proofErr w:type="spellEnd"/>
      <w:r w:rsidR="00B50D11">
        <w:t xml:space="preserve">, </w:t>
      </w:r>
      <w:proofErr w:type="spellStart"/>
      <w:r w:rsidR="00B50D11">
        <w:t>OIB</w:t>
      </w:r>
      <w:proofErr w:type="spellEnd"/>
      <w:r w:rsidR="00B50D11">
        <w:t xml:space="preserve">: 77847494237, Zagreb, Lastovska 11,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E90A64">
        <w:t>70</w:t>
      </w:r>
      <w:r w:rsidR="00B50D11">
        <w:t>8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D37A4">
        <w:t>8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2198A"/>
    <w:rsid w:val="00190F9C"/>
    <w:rsid w:val="001D042F"/>
    <w:rsid w:val="001E31F7"/>
    <w:rsid w:val="001E7532"/>
    <w:rsid w:val="00273CBE"/>
    <w:rsid w:val="002946EB"/>
    <w:rsid w:val="002C1DFD"/>
    <w:rsid w:val="00333EEE"/>
    <w:rsid w:val="003561EA"/>
    <w:rsid w:val="00381EDB"/>
    <w:rsid w:val="00381EF9"/>
    <w:rsid w:val="003E3F81"/>
    <w:rsid w:val="00416FB0"/>
    <w:rsid w:val="0048719B"/>
    <w:rsid w:val="004B6525"/>
    <w:rsid w:val="004E50C7"/>
    <w:rsid w:val="00510A40"/>
    <w:rsid w:val="00534FFB"/>
    <w:rsid w:val="00544765"/>
    <w:rsid w:val="005D40BA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B50D11"/>
    <w:rsid w:val="00B66CB3"/>
    <w:rsid w:val="00B82754"/>
    <w:rsid w:val="00BB23E6"/>
    <w:rsid w:val="00BC01B4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66438"/>
    <w:rsid w:val="00F8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31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E31F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E31F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1F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1F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31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E31F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E31F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1F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1F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St-708/2017</izvorni_sadrzaj>
    <derivirana_varijabla naziv="DomainObject.Predmet.OznakaBroj_1">St-708/2017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MARCO POLO, d.o.o. za turizam, trgovinu i graditeljstvo</izvorni_sadrzaj>
    <derivirana_varijabla naziv="DomainObject.Predmet.ProtustrankaFormated_1">  MARCO POLO, d.o.o. za turizam, trgovinu i graditeljstvo</derivirana_varijabla>
  </DomainObject.Predmet.ProtustrankaFormated>
  <DomainObject.Predmet.ProtustrankaFormatedOIB>
    <izvorni_sadrzaj>  MARCO POLO, d.o.o. za turizam, trgovinu i graditeljstvo, OIB 96307065327</izvorni_sadrzaj>
    <derivirana_varijabla naziv="DomainObject.Predmet.ProtustrankaFormatedOIB_1">  MARCO POLO, d.o.o. za turizam, trgovinu i graditeljstvo, OIB 96307065327</derivirana_varijabla>
  </DomainObject.Predmet.ProtustrankaFormatedOIB>
  <DomainObject.Predmet.ProtustrankaFormatedWithAdress>
    <izvorni_sadrzaj> MARCO POLO, d.o.o. za turizam, trgovinu i graditeljstvo, Lastovska 11, 10000 Zagreb</izvorni_sadrzaj>
    <derivirana_varijabla naziv="DomainObject.Predmet.ProtustrankaFormatedWithAdress_1"> MARCO POLO, d.o.o. za turizam, trgovinu i graditeljstvo, Lastovska 11, 10000 Zagreb</derivirana_varijabla>
  </DomainObject.Predmet.ProtustrankaFormatedWithAdress>
  <DomainObject.Predmet.ProtustrankaFormatedWithAdressOIB>
    <izvorni_sadrzaj> MARCO POLO, d.o.o. za turizam, trgovinu i graditeljstvo, OIB 96307065327, Lastovska 11, 10000 Zagreb</izvorni_sadrzaj>
    <derivirana_varijabla naziv="DomainObject.Predmet.ProtustrankaFormatedWithAdressOIB_1"> MARCO POLO, d.o.o. za turizam, trgovinu i graditeljstvo, OIB 96307065327, Lastovska 11, 10000 Zagreb</derivirana_varijabla>
  </DomainObject.Predmet.ProtustrankaFormatedWithAdressOIB>
  <DomainObject.Predmet.ProtustrankaWithAdress>
    <izvorni_sadrzaj>MARCO POLO, d.o.o. za turizam, trgovinu i graditeljstvo Lastovska 11, 10000 Zagreb</izvorni_sadrzaj>
    <derivirana_varijabla naziv="DomainObject.Predmet.ProtustrankaWithAdress_1">MARCO POLO, d.o.o. za turizam, trgovinu i graditeljstvo Lastovska 11, 10000 Zagreb</derivirana_varijabla>
  </DomainObject.Predmet.ProtustrankaWithAdress>
  <DomainObject.Predmet.ProtustrankaWithAdressOIB>
    <izvorni_sadrzaj>MARCO POLO, d.o.o. za turizam, trgovinu i graditeljstvo, OIB 96307065327, Lastovska 11, 10000 Zagreb</izvorni_sadrzaj>
    <derivirana_varijabla naziv="DomainObject.Predmet.ProtustrankaWithAdressOIB_1">MARCO POLO, d.o.o. za turizam, trgovinu i graditeljstvo, OIB 96307065327, Lastovska 11, 10000 Zagreb</derivirana_varijabla>
  </DomainObject.Predmet.ProtustrankaWithAdressOIB>
  <DomainObject.Predmet.ProtustrankaNazivFormated>
    <izvorni_sadrzaj>MARCO POLO, d.o.o. za turizam, trgovinu i graditeljstvo</izvorni_sadrzaj>
    <derivirana_varijabla naziv="DomainObject.Predmet.ProtustrankaNazivFormated_1">MARCO POLO, d.o.o. za turizam, trgovinu i graditeljstvo</derivirana_varijabla>
  </DomainObject.Predmet.ProtustrankaNazivFormated>
  <DomainObject.Predmet.ProtustrankaNazivFormatedOIB>
    <izvorni_sadrzaj>MARCO POLO, d.o.o. za turizam, trgovinu i graditeljstvo, OIB 96307065327</izvorni_sadrzaj>
    <derivirana_varijabla naziv="DomainObject.Predmet.ProtustrankaNazivFormatedOIB_1">MARCO POLO, d.o.o. za turizam, trgovinu i graditeljstvo, OIB 96307065327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MARCO POLO, d.o.o. za turizam, trgovinu i graditeljstvo</item>
    </izvorni_sadrzaj>
    <derivirana_varijabla naziv="DomainObject.Predmet.ProtuStrankaListFormated_1">
      <item>MARCO POLO, d.o.o. za turizam, trgovinu i graditeljstvo</item>
    </derivirana_varijabla>
  </DomainObject.Predmet.ProtuStrankaListFormated>
  <DomainObject.Predmet.ProtuStrankaListFormatedOIB>
    <izvorni_sadrzaj>
      <item>MARCO POLO, d.o.o. za turizam, trgovinu i graditeljstvo, OIB 96307065327</item>
    </izvorni_sadrzaj>
    <derivirana_varijabla naziv="DomainObject.Predmet.ProtuStrankaListFormatedOIB_1">
      <item>MARCO POLO, d.o.o. za turizam, trgovinu i graditeljstvo, OIB 96307065327</item>
    </derivirana_varijabla>
  </DomainObject.Predmet.ProtuStrankaListFormatedOIB>
  <DomainObject.Predmet.ProtuStrankaListFormatedWithAdress>
    <izvorni_sadrzaj>
      <item>MARCO POLO, d.o.o. za turizam, trgovinu i graditeljstvo, Lastovska 11, 10000 Zagreb</item>
    </izvorni_sadrzaj>
    <derivirana_varijabla naziv="DomainObject.Predmet.ProtuStrankaListFormatedWithAdress_1">
      <item>MARCO POLO, d.o.o. za turizam, trgovinu i graditeljstvo, Lastovska 11, 10000 Zagreb</item>
    </derivirana_varijabla>
  </DomainObject.Predmet.ProtuStrankaListFormatedWithAdress>
  <DomainObject.Predmet.ProtuStrankaListFormatedWithAdressOIB>
    <izvorni_sadrzaj>
      <item>MARCO POLO, d.o.o. za turizam, trgovinu i graditeljstvo, OIB 96307065327, Lastovska 11, 10000 Zagreb</item>
    </izvorni_sadrzaj>
    <derivirana_varijabla naziv="DomainObject.Predmet.ProtuStrankaListFormatedWithAdressOIB_1">
      <item>MARCO POLO, d.o.o. za turizam, trgovinu i graditeljstvo, OIB 96307065327, Lastovska 11, 10000 Zagreb</item>
    </derivirana_varijabla>
  </DomainObject.Predmet.ProtuStrankaListFormatedWithAdressOIB>
  <DomainObject.Predmet.ProtuStrankaListNazivFormated>
    <izvorni_sadrzaj>
      <item>MARCO POLO, d.o.o. za turizam, trgovinu i graditeljstvo</item>
    </izvorni_sadrzaj>
    <derivirana_varijabla naziv="DomainObject.Predmet.ProtuStrankaListNazivFormated_1">
      <item>MARCO POLO, d.o.o. za turizam, trgovinu i graditeljstvo</item>
    </derivirana_varijabla>
  </DomainObject.Predmet.ProtuStrankaListNazivFormated>
  <DomainObject.Predmet.ProtuStrankaListNazivFormatedOIB>
    <izvorni_sadrzaj>
      <item>MARCO POLO, d.o.o. za turizam, trgovinu i graditeljstvo, OIB 96307065327</item>
    </izvorni_sadrzaj>
    <derivirana_varijabla naziv="DomainObject.Predmet.ProtuStrankaListNazivFormatedOIB_1">
      <item>MARCO POLO, d.o.o. za turizam, trgovinu i graditeljstvo, OIB 96307065327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MARCO POLO, d.o.o. za turizam, trgovinu i graditeljstvo</izvorni_sadrzaj>
    <derivirana_varijabla naziv="DomainObject.Predmet.ProtustrankaIDrugi_1">MARCO POLO, d.o.o. za turizam, trgovinu i graditeljstvo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MARCO POLO, d.o.o. za turizam, trgovinu i graditeljstvo, OIB 96307065327, Lastovska 11, 10000 Zagreb</izvorni_sadrzaj>
    <derivirana_varijabla naziv="DomainObject.Predmet.ProtustrankaIDrugiAdressOIB_1">MARCO POLO, d.o.o. za turizam, trgovinu i graditeljstvo, OIB 96307065327, Lastovska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MARCO POLO, d.o.o. za turizam, trgovinu i graditeljstvo</item>
      <item>FINA Regionalni centar Zagreb</item>
    </izvorni_sadrzaj>
    <derivirana_varijabla naziv="DomainObject.Predmet.SudioniciListNaziv_1">
      <item>MARCO POLO, d.o.o. za turizam, trgovinu i graditeljstvo</item>
      <item>FINA Regionalni centar Zagreb</item>
    </derivirana_varijabla>
  </DomainObject.Predmet.SudioniciListNaziv>
  <DomainObject.Predmet.SudioniciListAdressOIB>
    <izvorni_sadrzaj>
      <item>MARCO POLO, d.o.o. za turizam, trgovinu i graditeljstvo, OIB 96307065327, Lastovska 11,10000 Zagreb</item>
      <item>FINA Regionalni centar Zagreb, OIB 85821130368, Trg svibanjskih žrtava 1995. br. 1,10000 Zagreb</item>
    </izvorni_sadrzaj>
    <derivirana_varijabla naziv="DomainObject.Predmet.SudioniciListAdressOIB_1">
      <item>MARCO POLO, d.o.o. za turizam, trgovinu i graditeljstvo, OIB 96307065327, Lastovska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96307065327</item>
      <item>, OIB 85821130368</item>
    </izvorni_sadrzaj>
    <derivirana_varijabla naziv="DomainObject.Predmet.SudioniciListNazivOIB_1">
      <item>, OIB 96307065327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1907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2017-08-28T07:57:00Z</dcterms:created>
  <dc:creator>korisnik</dc:creator>
  <cp:lastModifiedBy>Ljiljana Floršić</cp:lastModifiedBy>
  <cp:lastPrinted>2017-08-28T09:08:00Z</cp:lastPrinted>
  <dcterms:modified xmlns:xsi="http://www.w3.org/2001/XMLSchema-instance" xsi:type="dcterms:W3CDTF">2017-08-28T09:09:00Z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